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11c0" w14:paraId="de111c0" w:rsidRDefault="00FB226C" w:rsidP="002B13AE" w:rsidR="00FB226C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F206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175D90">
        <w:rPr>
          <w:sz w:val="24"/>
          <w:szCs w:val="24"/>
        </w:rPr>
        <w:t>1288</w:t>
      </w:r>
      <w:r w:rsidR="008A611B" w:rsidRPr="00BF2060">
        <w:rPr>
          <w:sz w:val="24"/>
          <w:szCs w:val="24"/>
        </w:rPr>
        <w:t>/1</w:t>
      </w:r>
      <w:r w:rsidR="00175D90">
        <w:rPr>
          <w:sz w:val="24"/>
          <w:szCs w:val="24"/>
        </w:rPr>
        <w:t>7</w:t>
      </w:r>
      <w:r w:rsidR="000B55A5">
        <w:rPr>
          <w:sz w:val="24"/>
          <w:szCs w:val="24"/>
        </w:rPr>
        <w:t>-</w:t>
      </w:r>
      <w:r w:rsidR="00175D90">
        <w:rPr>
          <w:sz w:val="24"/>
          <w:szCs w:val="24"/>
        </w:rPr>
        <w:t>42</w:t>
      </w: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BF2060">
      <w:pPr>
        <w:rPr>
          <w:sz w:val="24"/>
          <w:szCs w:val="24"/>
        </w:rPr>
      </w:pPr>
    </w:p>
    <w:p w:rsidRDefault="008F2FA8" w:rsidP="006B5049" w:rsidR="008F2FA8" w:rsidRPr="008F2FA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F2FA8">
        <w:rPr>
          <w:sz w:val="24"/>
          <w:szCs w:val="24"/>
        </w:rPr>
        <w:t>Trgovački sud u Zagrebu po su</w:t>
      </w:r>
      <w:r>
        <w:rPr>
          <w:sz w:val="24"/>
          <w:szCs w:val="24"/>
        </w:rPr>
        <w:t xml:space="preserve">tkinji </w:t>
      </w:r>
      <w:r w:rsidRPr="008F2FA8">
        <w:rPr>
          <w:sz w:val="24"/>
          <w:szCs w:val="24"/>
        </w:rPr>
        <w:t>Nikolini Dorić Hadžisejdić, u stečajnom  postupku nad dužnikom ISSA-FILM I VIDEO d.o.o. u stečaju, OIB:07611359899,</w:t>
      </w:r>
      <w:r>
        <w:rPr>
          <w:sz w:val="24"/>
          <w:szCs w:val="24"/>
        </w:rPr>
        <w:t xml:space="preserve"> Zagreb, </w:t>
      </w:r>
      <w:proofErr w:type="spellStart"/>
      <w:r>
        <w:rPr>
          <w:sz w:val="24"/>
          <w:szCs w:val="24"/>
        </w:rPr>
        <w:t>Ivekovićeva</w:t>
      </w:r>
      <w:proofErr w:type="spellEnd"/>
      <w:r>
        <w:rPr>
          <w:sz w:val="24"/>
          <w:szCs w:val="24"/>
        </w:rPr>
        <w:t xml:space="preserve"> 19, dana 21</w:t>
      </w:r>
      <w:r w:rsidRPr="008F2FA8">
        <w:rPr>
          <w:sz w:val="24"/>
          <w:szCs w:val="24"/>
        </w:rPr>
        <w:t xml:space="preserve">. </w:t>
      </w:r>
      <w:r>
        <w:rPr>
          <w:sz w:val="24"/>
          <w:szCs w:val="24"/>
        </w:rPr>
        <w:t>veljače 2019</w:t>
      </w:r>
      <w:r w:rsidRPr="008F2FA8">
        <w:rPr>
          <w:sz w:val="24"/>
          <w:szCs w:val="24"/>
        </w:rPr>
        <w:t xml:space="preserve">.,  </w:t>
      </w:r>
    </w:p>
    <w:p w:rsidRDefault="004320DF" w:rsidP="002D3F67" w:rsidR="004320DF" w:rsidRPr="00F268B0">
      <w:pPr>
        <w:jc w:val="both"/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>Saziva se</w:t>
      </w:r>
      <w:r w:rsidR="009D51D3">
        <w:rPr>
          <w:sz w:val="24"/>
          <w:szCs w:val="24"/>
        </w:rPr>
        <w:t xml:space="preserve"> </w:t>
      </w:r>
      <w:r w:rsidR="0044212F">
        <w:rPr>
          <w:sz w:val="24"/>
          <w:szCs w:val="24"/>
        </w:rPr>
        <w:t>s</w:t>
      </w:r>
      <w:r w:rsidRPr="006B1001">
        <w:rPr>
          <w:sz w:val="24"/>
          <w:szCs w:val="24"/>
        </w:rPr>
        <w:t xml:space="preserve">kupština vjerovnika u stečajnom </w:t>
      </w:r>
      <w:r w:rsidRPr="00862CCF">
        <w:rPr>
          <w:sz w:val="24"/>
          <w:szCs w:val="24"/>
        </w:rPr>
        <w:t xml:space="preserve">postupku nad dužnikom </w:t>
      </w:r>
      <w:r w:rsidR="008F2FA8" w:rsidRPr="008F2FA8">
        <w:rPr>
          <w:sz w:val="24"/>
          <w:szCs w:val="24"/>
        </w:rPr>
        <w:t xml:space="preserve">ISSA-FILM I VIDEO d.o.o. u stečaju, OIB:07611359899, Zagreb, </w:t>
      </w:r>
      <w:proofErr w:type="spellStart"/>
      <w:r w:rsidR="008F2FA8" w:rsidRPr="008F2FA8">
        <w:rPr>
          <w:sz w:val="24"/>
          <w:szCs w:val="24"/>
        </w:rPr>
        <w:t>Ivekovićeva</w:t>
      </w:r>
      <w:proofErr w:type="spellEnd"/>
      <w:r w:rsidR="008F2FA8" w:rsidRPr="008F2FA8">
        <w:rPr>
          <w:sz w:val="24"/>
          <w:szCs w:val="24"/>
        </w:rPr>
        <w:t xml:space="preserve"> 19</w:t>
      </w:r>
      <w:r w:rsidRPr="00BF2060">
        <w:rPr>
          <w:sz w:val="24"/>
          <w:szCs w:val="24"/>
        </w:rPr>
        <w:t>, za:</w:t>
      </w:r>
    </w:p>
    <w:p w:rsidRDefault="00297912" w:rsidP="00BF55F8" w:rsidR="00297912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862CCF" w:rsidP="00892967" w:rsidR="0074746C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26</w:t>
      </w:r>
      <w:r w:rsidR="00351A61" w:rsidRPr="00925DB2">
        <w:rPr>
          <w:b/>
          <w:bCs/>
          <w:sz w:val="24"/>
          <w:szCs w:val="24"/>
        </w:rPr>
        <w:t xml:space="preserve">. </w:t>
      </w:r>
      <w:r w:rsidR="009D51D3">
        <w:rPr>
          <w:b/>
          <w:bCs/>
          <w:sz w:val="24"/>
          <w:szCs w:val="24"/>
        </w:rPr>
        <w:t>ožujka</w:t>
      </w:r>
      <w:r w:rsidR="006B1001" w:rsidRPr="00925DB2">
        <w:rPr>
          <w:b/>
          <w:bCs/>
          <w:sz w:val="24"/>
          <w:szCs w:val="24"/>
        </w:rPr>
        <w:t xml:space="preserve"> 2019</w:t>
      </w:r>
      <w:r w:rsidR="0074746C" w:rsidRPr="00925DB2">
        <w:rPr>
          <w:b/>
          <w:bCs/>
          <w:sz w:val="24"/>
          <w:szCs w:val="24"/>
        </w:rPr>
        <w:t xml:space="preserve">. u </w:t>
      </w:r>
      <w:r>
        <w:rPr>
          <w:b/>
          <w:bCs/>
          <w:sz w:val="24"/>
          <w:szCs w:val="24"/>
        </w:rPr>
        <w:t>10,30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297912" w:rsidP="00892967" w:rsidR="00297912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>/I</w:t>
      </w:r>
      <w:r w:rsidR="00297912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F12DAA" w:rsidP="00BF55F8" w:rsidR="00F12DAA" w:rsidRPr="00BF2060">
      <w:pPr>
        <w:jc w:val="both"/>
        <w:rPr>
          <w:sz w:val="24"/>
          <w:szCs w:val="24"/>
        </w:rPr>
      </w:pPr>
    </w:p>
    <w:p w:rsidRDefault="00E34C60" w:rsidP="008F2FA8" w:rsidR="00B00FB4" w:rsidRPr="00B00FB4">
      <w:pPr>
        <w:pStyle w:val="Odlomakpopisa"/>
        <w:numPr>
          <w:ilvl w:val="0"/>
          <w:numId w:val="4"/>
        </w:numPr>
        <w:tabs>
          <w:tab w:pos="426" w:val="left"/>
        </w:tabs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</w:t>
      </w:r>
      <w:r w:rsidR="00421B4F">
        <w:rPr>
          <w:sz w:val="24"/>
          <w:szCs w:val="24"/>
        </w:rPr>
        <w:t>og</w:t>
      </w:r>
      <w:r w:rsidR="00736296">
        <w:rPr>
          <w:sz w:val="24"/>
          <w:szCs w:val="24"/>
        </w:rPr>
        <w:t xml:space="preserve"> upravitelj</w:t>
      </w:r>
      <w:r w:rsidR="00421B4F">
        <w:rPr>
          <w:sz w:val="24"/>
          <w:szCs w:val="24"/>
        </w:rPr>
        <w:t>a</w:t>
      </w:r>
      <w:r w:rsidRPr="005B00EA">
        <w:rPr>
          <w:sz w:val="24"/>
          <w:szCs w:val="24"/>
        </w:rPr>
        <w:t xml:space="preserve"> o dosadašnjem tijeku stečajnog postupka i stanju stečajne mase.</w:t>
      </w:r>
    </w:p>
    <w:p w:rsidRDefault="00B00FB4" w:rsidP="008F2FA8" w:rsidR="00B00FB4" w:rsidRPr="00B00FB4">
      <w:pPr>
        <w:pStyle w:val="Odlomakpopisa"/>
        <w:numPr>
          <w:ilvl w:val="0"/>
          <w:numId w:val="4"/>
        </w:numPr>
        <w:tabs>
          <w:tab w:pos="426" w:val="left"/>
        </w:tabs>
        <w:jc w:val="both"/>
        <w:rPr>
          <w:sz w:val="24"/>
          <w:szCs w:val="24"/>
        </w:rPr>
      </w:pPr>
      <w:r w:rsidRPr="00B00FB4">
        <w:rPr>
          <w:sz w:val="24"/>
          <w:szCs w:val="24"/>
        </w:rPr>
        <w:t xml:space="preserve">Donošenje odluke o </w:t>
      </w:r>
      <w:r w:rsidR="008F2FA8">
        <w:rPr>
          <w:sz w:val="24"/>
          <w:szCs w:val="24"/>
        </w:rPr>
        <w:t>načinu</w:t>
      </w:r>
      <w:r w:rsidR="008F2FA8" w:rsidRPr="008F2FA8">
        <w:rPr>
          <w:sz w:val="24"/>
          <w:szCs w:val="24"/>
        </w:rPr>
        <w:t xml:space="preserve"> upisa nekretnine dužnika u zemljišne knjige</w:t>
      </w:r>
      <w:r w:rsidR="008F2FA8">
        <w:rPr>
          <w:sz w:val="24"/>
          <w:szCs w:val="24"/>
        </w:rPr>
        <w:t>.</w:t>
      </w:r>
      <w:r w:rsidR="008F2FA8" w:rsidRPr="00B00FB4">
        <w:rPr>
          <w:sz w:val="24"/>
          <w:szCs w:val="24"/>
        </w:rPr>
        <w:t xml:space="preserve"> </w:t>
      </w:r>
    </w:p>
    <w:p w:rsidRDefault="008F2FA8" w:rsidP="00F12DAA" w:rsidR="008F2FA8">
      <w:pPr>
        <w:pStyle w:val="Tijeloteksta"/>
        <w:tabs>
          <w:tab w:pos="426" w:val="left"/>
        </w:tabs>
        <w:jc w:val="center"/>
      </w:pPr>
    </w:p>
    <w:p w:rsidRDefault="00CE4727" w:rsidP="008F2FA8" w:rsidR="007F561B">
      <w:pPr>
        <w:pStyle w:val="Tijeloteksta"/>
        <w:tabs>
          <w:tab w:pos="426" w:val="left"/>
        </w:tabs>
        <w:jc w:val="center"/>
      </w:pPr>
      <w:r w:rsidRPr="00BF2060">
        <w:t xml:space="preserve">U Zagrebu </w:t>
      </w:r>
      <w:r w:rsidR="008F2FA8">
        <w:t>21</w:t>
      </w:r>
      <w:r w:rsidR="00351A61" w:rsidRPr="00BF2060">
        <w:t xml:space="preserve">. </w:t>
      </w:r>
      <w:r w:rsidR="00925DB2">
        <w:t>veljače</w:t>
      </w:r>
      <w:r w:rsidR="00351A61" w:rsidRPr="00BF2060">
        <w:t xml:space="preserve"> </w:t>
      </w:r>
      <w:r w:rsidR="00925DB2">
        <w:t>2019</w:t>
      </w:r>
      <w:r w:rsidR="00241C76" w:rsidRPr="00BF2060">
        <w:t>.</w:t>
      </w:r>
      <w:r w:rsidRPr="00BF2060">
        <w:tab/>
      </w: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8C386F">
        <w:t>, v.r.</w:t>
      </w:r>
    </w:p>
    <w:p w:rsidRDefault="00892967" w:rsidP="00CE4727" w:rsidR="00892967" w:rsidRPr="00BF2060">
      <w:pPr>
        <w:rPr>
          <w:sz w:val="24"/>
          <w:szCs w:val="24"/>
        </w:rPr>
      </w:pPr>
    </w:p>
    <w:p w:rsidRDefault="00814F2A" w:rsidP="00CE4727" w:rsidR="00814F2A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>
      <w:pPr>
        <w:jc w:val="both"/>
        <w:rPr>
          <w:sz w:val="24"/>
          <w:szCs w:val="24"/>
        </w:rPr>
      </w:pPr>
    </w:p>
    <w:p w:rsidRDefault="008C386F" w:rsidP="007B64C7" w:rsidR="008C386F" w:rsidRPr="008C386F">
      <w:pPr>
        <w:ind w:firstLine="708" w:left="3540"/>
        <w:jc w:val="right"/>
        <w:rPr>
          <w:sz w:val="24"/>
          <w:szCs w:val="24"/>
        </w:rPr>
      </w:pPr>
      <w:r w:rsidRPr="008C386F">
        <w:rPr>
          <w:sz w:val="24"/>
          <w:szCs w:val="24"/>
        </w:rPr>
        <w:t xml:space="preserve">Za točnost </w:t>
      </w:r>
      <w:proofErr w:type="spellStart"/>
      <w:r w:rsidRPr="008C386F">
        <w:rPr>
          <w:sz w:val="24"/>
          <w:szCs w:val="24"/>
        </w:rPr>
        <w:t>otpravka</w:t>
      </w:r>
      <w:proofErr w:type="spellEnd"/>
      <w:r w:rsidRPr="008C386F">
        <w:rPr>
          <w:sz w:val="24"/>
          <w:szCs w:val="24"/>
        </w:rPr>
        <w:t>-ovlašteni službenik:</w:t>
      </w:r>
    </w:p>
    <w:p w:rsidRDefault="008C386F" w:rsidP="007B64C7" w:rsidR="008C386F" w:rsidRPr="008C386F">
      <w:pPr>
        <w:ind w:firstLine="708" w:left="3540"/>
        <w:jc w:val="right"/>
        <w:rPr>
          <w:sz w:val="24"/>
          <w:szCs w:val="24"/>
        </w:rPr>
      </w:pPr>
      <w:r w:rsidRPr="008C386F">
        <w:rPr>
          <w:sz w:val="24"/>
          <w:szCs w:val="24"/>
        </w:rPr>
        <w:t xml:space="preserve">                                       Valentina Gabud</w:t>
      </w:r>
    </w:p>
    <w:p w:rsidRDefault="008C386F" w:rsidP="006A7704" w:rsidR="008C386F" w:rsidRPr="008C386F">
      <w:pPr>
        <w:jc w:val="both"/>
        <w:rPr>
          <w:sz w:val="24"/>
          <w:szCs w:val="24"/>
        </w:rPr>
      </w:pPr>
    </w:p>
    <w:sectPr w:rsidSect="00A42493" w:rsidR="008C386F" w:rsidRPr="008C386F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2A" w:rsidP="00814F2A" w:rsidR="00A17FB9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F9197B">
      <w:rPr>
        <w:sz w:val="24"/>
        <w:szCs w:val="24"/>
      </w:rPr>
      <w:t>800</w:t>
    </w:r>
    <w:r w:rsidRPr="00BF2060">
      <w:rPr>
        <w:sz w:val="24"/>
        <w:szCs w:val="24"/>
      </w:rPr>
      <w:t>/1</w:t>
    </w:r>
    <w:r w:rsidR="00F9197B">
      <w:rPr>
        <w:sz w:val="24"/>
        <w:szCs w:val="24"/>
      </w:rPr>
      <w:t>8</w:t>
    </w:r>
    <w:r w:rsidR="00065BA7">
      <w:rPr>
        <w:sz w:val="24"/>
        <w:szCs w:val="24"/>
      </w:rPr>
      <w:t>-</w:t>
    </w:r>
    <w:r w:rsidR="00297912">
      <w:rPr>
        <w:sz w:val="24"/>
        <w:szCs w:val="24"/>
      </w:rPr>
      <w:t>3</w:t>
    </w:r>
    <w:r w:rsidR="00F9197B">
      <w:rPr>
        <w:sz w:val="24"/>
        <w:szCs w:val="24"/>
      </w:rPr>
      <w:t>7</w:t>
    </w:r>
    <w:r w:rsidR="00A17FB9">
      <w:t xml:space="preserve">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93" w:rsidR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535FD7"/>
    <w:multiLevelType w:val="hybridMultilevel"/>
    <w:tmpl w:val="6C0C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65BA7"/>
    <w:rsid w:val="0008349A"/>
    <w:rsid w:val="000904E0"/>
    <w:rsid w:val="00097E91"/>
    <w:rsid w:val="000B3C03"/>
    <w:rsid w:val="000B55A5"/>
    <w:rsid w:val="000C0976"/>
    <w:rsid w:val="000C7AE4"/>
    <w:rsid w:val="000F3FBC"/>
    <w:rsid w:val="00103F3D"/>
    <w:rsid w:val="00114293"/>
    <w:rsid w:val="00130EF6"/>
    <w:rsid w:val="00146866"/>
    <w:rsid w:val="0015500A"/>
    <w:rsid w:val="00166AE8"/>
    <w:rsid w:val="00175D90"/>
    <w:rsid w:val="00182441"/>
    <w:rsid w:val="00196A00"/>
    <w:rsid w:val="001A0815"/>
    <w:rsid w:val="001A1B7B"/>
    <w:rsid w:val="001C204E"/>
    <w:rsid w:val="001D2511"/>
    <w:rsid w:val="00216892"/>
    <w:rsid w:val="002325A9"/>
    <w:rsid w:val="00241C76"/>
    <w:rsid w:val="00275900"/>
    <w:rsid w:val="00293C93"/>
    <w:rsid w:val="00297912"/>
    <w:rsid w:val="002A46D6"/>
    <w:rsid w:val="002B13AE"/>
    <w:rsid w:val="002B5611"/>
    <w:rsid w:val="002C0E29"/>
    <w:rsid w:val="002D3F67"/>
    <w:rsid w:val="002D4611"/>
    <w:rsid w:val="002F744D"/>
    <w:rsid w:val="00321A2C"/>
    <w:rsid w:val="0033459C"/>
    <w:rsid w:val="00351A61"/>
    <w:rsid w:val="003619D6"/>
    <w:rsid w:val="003804D1"/>
    <w:rsid w:val="00382970"/>
    <w:rsid w:val="003B54CF"/>
    <w:rsid w:val="003B65C5"/>
    <w:rsid w:val="003C27C5"/>
    <w:rsid w:val="003E0B94"/>
    <w:rsid w:val="003E775A"/>
    <w:rsid w:val="003F091E"/>
    <w:rsid w:val="003F320D"/>
    <w:rsid w:val="00421B4F"/>
    <w:rsid w:val="004320DF"/>
    <w:rsid w:val="0044212F"/>
    <w:rsid w:val="00445BED"/>
    <w:rsid w:val="00465E05"/>
    <w:rsid w:val="0047675D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B5B68"/>
    <w:rsid w:val="005B617A"/>
    <w:rsid w:val="00604901"/>
    <w:rsid w:val="00622FB3"/>
    <w:rsid w:val="0064089D"/>
    <w:rsid w:val="0065484C"/>
    <w:rsid w:val="00663853"/>
    <w:rsid w:val="00665B37"/>
    <w:rsid w:val="006A03F6"/>
    <w:rsid w:val="006A7704"/>
    <w:rsid w:val="006B1001"/>
    <w:rsid w:val="006B4804"/>
    <w:rsid w:val="006B5049"/>
    <w:rsid w:val="006F1EBD"/>
    <w:rsid w:val="006F5728"/>
    <w:rsid w:val="00702A2A"/>
    <w:rsid w:val="00712637"/>
    <w:rsid w:val="007170A1"/>
    <w:rsid w:val="00720084"/>
    <w:rsid w:val="00736296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7F561B"/>
    <w:rsid w:val="00814433"/>
    <w:rsid w:val="00814F2A"/>
    <w:rsid w:val="008263F9"/>
    <w:rsid w:val="00834A88"/>
    <w:rsid w:val="00847812"/>
    <w:rsid w:val="008607C5"/>
    <w:rsid w:val="00862CCF"/>
    <w:rsid w:val="00892967"/>
    <w:rsid w:val="008A503E"/>
    <w:rsid w:val="008A611B"/>
    <w:rsid w:val="008A707D"/>
    <w:rsid w:val="008B6E62"/>
    <w:rsid w:val="008C386F"/>
    <w:rsid w:val="008C4205"/>
    <w:rsid w:val="008F2FA8"/>
    <w:rsid w:val="009002D8"/>
    <w:rsid w:val="00925DB2"/>
    <w:rsid w:val="009457C8"/>
    <w:rsid w:val="009632D9"/>
    <w:rsid w:val="00980E9D"/>
    <w:rsid w:val="00987E6B"/>
    <w:rsid w:val="0099244B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A39EA"/>
    <w:rsid w:val="00AE0E50"/>
    <w:rsid w:val="00B00FB4"/>
    <w:rsid w:val="00B05106"/>
    <w:rsid w:val="00B07CEE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8435A"/>
    <w:rsid w:val="00EB168B"/>
    <w:rsid w:val="00EC6D78"/>
    <w:rsid w:val="00EC7FC5"/>
    <w:rsid w:val="00ED342F"/>
    <w:rsid w:val="00ED5597"/>
    <w:rsid w:val="00ED7451"/>
    <w:rsid w:val="00EE34E0"/>
    <w:rsid w:val="00EF10FA"/>
    <w:rsid w:val="00EF3ED0"/>
    <w:rsid w:val="00F073B1"/>
    <w:rsid w:val="00F12DAA"/>
    <w:rsid w:val="00F53774"/>
    <w:rsid w:val="00F56166"/>
    <w:rsid w:val="00F9197B"/>
    <w:rsid w:val="00FB10AB"/>
    <w:rsid w:val="00FB226C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8C38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8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8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8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8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8C38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8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8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8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8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St-1288/2017</izvorni_sadrzaj>
    <derivirana_varijabla naziv="DomainObject.Predmet.OznakaBroj_1">St-1288/2017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ISSA-FILM I VIDEO d.o.o. zastupanog po punomoćniku Đurđica Kapraljević</izvorni_sadrzaj>
    <derivirana_varijabla naziv="DomainObject.Predmet.ProtustrankaFormated_1">  ISSA-FILM I VIDEO d.o.o. zastupanog po punomoćniku Đurđica Kapraljević</derivirana_varijabla>
  </DomainObject.Predmet.ProtustrankaFormated>
  <DomainObject.Predmet.ProtustrankaFormatedOIB>
    <izvorni_sadrzaj>  ISSA-FILM I VIDEO d.o.o., OIB 07611359899 zastupanog po punomoćniku Đurđica Kapraljević</izvorni_sadrzaj>
    <derivirana_varijabla naziv="DomainObject.Predmet.ProtustrankaFormatedOIB_1">  ISSA-FILM I VIDEO d.o.o., OIB 07611359899 zastupanog po punomoćniku Đurđica Kapraljević</derivirana_varijabla>
  </DomainObject.Predmet.ProtustrankaFormatedOIB>
  <DomainObject.Predmet.ProtustrankaFormatedWithAdress>
    <izvorni_sadrzaj> ISSA-FILM I VIDEO d.o.o., Ivekovićeva 19, 10000 Zagreb zastupanog po punomoćniku Đurđica Kapraljević</izvorni_sadrzaj>
    <derivirana_varijabla naziv="DomainObject.Predmet.ProtustrankaFormatedWithAdress_1"> ISSA-FILM I VIDEO d.o.o., Ivekovićeva 19, 10000 Zagreb zastupanog po punomoćniku Đurđica Kapraljević</derivirana_varijabla>
  </DomainObject.Predmet.ProtustrankaFormatedWithAdress>
  <DomainObject.Predmet.ProtustrankaFormatedWithAdressOIB>
    <izvorni_sadrzaj> ISSA-FILM I VIDEO d.o.o., OIB 07611359899, Ivekovićeva 19, 10000 Zagreb zastupanog po punomoćniku Đurđica Kapraljević</izvorni_sadrzaj>
    <derivirana_varijabla naziv="DomainObject.Predmet.ProtustrankaFormatedWithAdressOIB_1"> ISSA-FILM I VIDEO d.o.o., OIB 07611359899, Ivekovićeva 19, 10000 Zagreb zastupanog po punomoćniku Đurđica Kapraljević</derivirana_varijabla>
  </DomainObject.Predmet.ProtustrankaFormatedWithAdressOIB>
  <DomainObject.Predmet.ProtustrankaWithAdress>
    <izvorni_sadrzaj>ISSA-FILM I VIDEO d.o.o. Ivekovićeva 19, 10000 Zagreb</izvorni_sadrzaj>
    <derivirana_varijabla naziv="DomainObject.Predmet.ProtustrankaWithAdress_1">ISSA-FILM I VIDEO d.o.o. Ivekovićeva 19, 10000 Zagreb</derivirana_varijabla>
  </DomainObject.Predmet.ProtustrankaWithAdress>
  <DomainObject.Predmet.ProtustrankaWithAdressOIB>
    <izvorni_sadrzaj>ISSA-FILM I VIDEO d.o.o., OIB 07611359899, Ivekovićeva 19, 10000 Zagreb</izvorni_sadrzaj>
    <derivirana_varijabla naziv="DomainObject.Predmet.ProtustrankaWithAdressOIB_1">ISSA-FILM I VIDEO d.o.o., OIB 07611359899, Ivekovićeva 19, 10000 Zagreb</derivirana_varijabla>
  </DomainObject.Predmet.ProtustrankaWithAdressOIB>
  <DomainObject.Predmet.ProtustrankaNazivFormated>
    <izvorni_sadrzaj>ISSA-FILM I VIDEO d.o.o.</izvorni_sadrzaj>
    <derivirana_varijabla naziv="DomainObject.Predmet.ProtustrankaNazivFormated_1">ISSA-FILM I VIDEO d.o.o.</derivirana_varijabla>
  </DomainObject.Predmet.ProtustrankaNazivFormated>
  <DomainObject.Predmet.ProtustrankaNazivFormatedOIB>
    <izvorni_sadrzaj>ISSA-FILM I VIDEO d.o.o., OIB 07611359899</izvorni_sadrzaj>
    <derivirana_varijabla naziv="DomainObject.Predmet.ProtustrankaNazivFormatedOIB_1">ISSA-FILM I VIDEO d.o.o., OIB 07611359899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InterCom Zrt. zastupanog po punomoćniku OD Divjak, Topić &amp; Bahtijarević</izvorni_sadrzaj>
    <derivirana_varijabla naziv="DomainObject.Predmet.StrankaFormated_1">  FINA Regionalni centar Zagreb; InterCom Zrt. zastupanog po punomoćniku OD Divjak, Topić &amp; Bahtijarević</derivirana_varijabla>
  </DomainObject.Predmet.StrankaFormated>
  <DomainObject.Predmet.StrankaFormatedOIB>
    <izvorni_sadrzaj>  FINA Regionalni centar Zagreb, OIB 85821130368; InterCom Zrt., OIB 80807053383 zastupanog po punomoćniku OD Divjak, Topić &amp; Bahtijarević</izvorni_sadrzaj>
    <derivirana_varijabla naziv="DomainObject.Predmet.StrankaFormatedOIB_1">  FINA Regionalni centar Zagreb, OIB 85821130368; InterCom Zrt., OIB 80807053383 zastupanog po punomoćniku OD Divjak, Topić &amp; Bahtijarević</derivirana_varijabla>
  </DomainObject.Predmet.StrankaFormatedOIB>
  <DomainObject.Predmet.StrankaFormatedWithAdress>
    <izvorni_sadrzaj> FINA Regionalni centar Zagreb, Trg svibanjskih žrtava 1995. 1, 10000 Zagreb; InterCom Zrt., Fenyes Adolf utc.23, Budimpešta zastupanog po punomoćniku OD Divjak, Topić &amp; Bahtijarević</izvorni_sadrzaj>
    <derivirana_varijabla naziv="DomainObject.Predmet.StrankaFormatedWithAdress_1"> FINA Regionalni centar Zagreb, Trg svibanjskih žrtava 1995. 1, 10000 Zagreb; InterCom Zrt., Fenyes Adolf utc.23, Budimpešta zastupanog po punomoćniku OD Divjak, Topić &amp; Bahtijarević</derivirana_varijabla>
  </DomainObject.Predmet.StrankaFormatedWithAdress>
  <DomainObject.Predmet.StrankaFormatedWithAdressOIB>
    <izvorni_sadrzaj> FINA Regionalni centar Zagreb, OIB 85821130368, Trg svibanjskih žrtava 1995. 1, 10000 Zagreb; InterCom Zrt., OIB 80807053383, Fenyes Adolf utc.23, Budimpešta zastupanog po punomoćniku OD Divjak, Topić &amp; Bahtijarević</izvorni_sadrzaj>
    <derivirana_varijabla naziv="DomainObject.Predmet.StrankaFormatedWithAdressOIB_1"> FINA Regionalni centar Zagreb, OIB 85821130368, Trg svibanjskih žrtava 1995. 1, 10000 Zagreb; InterCom Zrt., OIB 80807053383, Fenyes Adolf utc.23, Budimpešta zastupanog po punomoćniku OD Divjak, Topić &amp; Bahtijarević</derivirana_varijabla>
  </DomainObject.Predmet.StrankaFormatedWithAdressOIB>
  <DomainObject.Predmet.StrankaWithAdress>
    <izvorni_sadrzaj>FINA Regionalni centar Zagreb Trg svibanjskih žrtava 1995. 1,10000 Zagreb,InterCom Zrt. Fenyes Adolf utc.23,Budimpešta</izvorni_sadrzaj>
    <derivirana_varijabla naziv="DomainObject.Predmet.StrankaWithAdress_1">FINA Regionalni centar Zagreb Trg svibanjskih žrtava 1995. 1,10000 Zagreb,InterCom Zrt. Fenyes Adolf utc.23,Budimpešta</derivirana_varijabla>
  </DomainObject.Predmet.StrankaWithAdress>
  <DomainObject.Predmet.StrankaWithAdressOIB>
    <izvorni_sadrzaj>FINA Regionalni centar Zagreb, OIB 85821130368, Trg svibanjskih žrtava 1995. 1,10000 Zagreb,InterCom Zrt., OIB 80807053383, Fenyes Adolf utc.23,Budimpešta</izvorni_sadrzaj>
    <derivirana_varijabla naziv="DomainObject.Predmet.StrankaWithAdressOIB_1">FINA Regionalni centar Zagreb, OIB 85821130368, Trg svibanjskih žrtava 1995. 1,10000 Zagreb,InterCom Zrt., OIB 80807053383, Fenyes Adolf utc.23,Budimpešta</derivirana_varijabla>
  </DomainObject.Predmet.StrankaWithAdressOIB>
  <DomainObject.Predmet.StrankaNazivFormated>
    <izvorni_sadrzaj>FINA Regionalni centar Zagreb,InterCom Zrt.</izvorni_sadrzaj>
    <derivirana_varijabla naziv="DomainObject.Predmet.StrankaNazivFormated_1">FINA Regionalni centar Zagreb,InterCom Zrt.</derivirana_varijabla>
  </DomainObject.Predmet.StrankaNazivFormated>
  <DomainObject.Predmet.StrankaNazivFormatedOIB>
    <izvorni_sadrzaj>FINA Regionalni centar Zagreb, OIB 85821130368,InterCom Zrt., OIB 80807053383</izvorni_sadrzaj>
    <derivirana_varijabla naziv="DomainObject.Predmet.StrankaNazivFormatedOIB_1">FINA Regionalni centar Zagreb, OIB 85821130368,InterCom Zrt., OIB 80807053383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InterCom Zrt. zastupanog po punomoćniku OD Divjak, Topić &amp; Bahtijarević</item>
    </izvorni_sadrzaj>
    <derivirana_varijabla naziv="DomainObject.Predmet.StrankaListFormated_1">
      <item>FINA Regionalni centar Zagreb</item>
      <item>InterCom Zrt. zastupanog po punomoćniku OD Divjak, Topić &amp; Bahtijarević</item>
    </derivirana_varijabla>
  </DomainObject.Predmet.StrankaListFormated>
  <DomainObject.Predmet.StrankaListFormatedOIB>
    <izvorni_sadrzaj>
      <item>FINA Regionalni centar Zagreb, OIB 85821130368</item>
      <item>InterCom Zrt., OIB 80807053383 zastupanog po punomoćniku OD Divjak, Topić &amp; Bahtijarević</item>
    </izvorni_sadrzaj>
    <derivirana_varijabla naziv="DomainObject.Predmet.StrankaListFormatedOIB_1">
      <item>FINA Regionalni centar Zagreb, OIB 85821130368</item>
      <item>InterCom Zrt., OIB 80807053383 zastupanog po punomoćniku OD Divjak, Topić &amp; Bahtijarević</item>
    </derivirana_varijabla>
  </DomainObject.Predmet.StrankaListFormatedOIB>
  <DomainObject.Predmet.StrankaListFormatedWithAdress>
    <izvorni_sadrzaj>
      <item>FINA Regionalni centar Zagreb, Trg svibanjskih žrtava 1995. 1, 10000 Zagreb</item>
      <item>InterCom Zrt., Fenyes Adolf utc.23, Budimpešta zastupanog po punomoćniku OD Divjak, Topić &amp; Bahtijarević</item>
    </izvorni_sadrzaj>
    <derivirana_varijabla naziv="DomainObject.Predmet.StrankaListFormatedWithAdress_1">
      <item>FINA Regionalni centar Zagreb, Trg svibanjskih žrtava 1995. 1, 10000 Zagreb</item>
      <item>InterCom Zrt., Fenyes Adolf utc.23, Budimpešta zastupanog po punomoćniku OD Divjak, Topić &amp; Bahtijarević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InterCom Zrt., OIB 80807053383, Fenyes Adolf utc.23, Budimpešta zastupanog po punomoćniku OD Divjak, Topić &amp; Bahtijarević</item>
    </izvorni_sadrzaj>
    <derivirana_varijabla naziv="DomainObject.Predmet.StrankaListFormatedWithAdressOIB_1">
      <item>FINA Regionalni centar Zagreb, OIB 85821130368, Trg svibanjskih žrtava 1995. 1, 10000 Zagreb</item>
      <item>InterCom Zrt., OIB 80807053383, Fenyes Adolf utc.23, Budimpešta zastupanog po punomoćniku OD Divjak, Topić &amp; Bahtijarević</item>
    </derivirana_varijabla>
  </DomainObject.Predmet.StrankaListFormatedWithAdressOIB>
  <DomainObject.Predmet.StrankaListNazivFormated>
    <izvorni_sadrzaj>
      <item>FINA Regionalni centar Zagreb</item>
      <item>InterCom Zrt.</item>
    </izvorni_sadrzaj>
    <derivirana_varijabla naziv="DomainObject.Predmet.StrankaListNazivFormated_1">
      <item>FINA Regionalni centar Zagreb</item>
      <item>InterCom Zrt.</item>
    </derivirana_varijabla>
  </DomainObject.Predmet.StrankaListNazivFormated>
  <DomainObject.Predmet.StrankaListNazivFormatedOIB>
    <izvorni_sadrzaj>
      <item>FINA Regionalni centar Zagreb, OIB 85821130368</item>
      <item>InterCom Zrt., OIB 80807053383</item>
    </izvorni_sadrzaj>
    <derivirana_varijabla naziv="DomainObject.Predmet.StrankaListNazivFormatedOIB_1">
      <item>FINA Regionalni centar Zagreb, OIB 85821130368</item>
      <item>InterCom Zrt., OIB 80807053383</item>
    </derivirana_varijabla>
  </DomainObject.Predmet.StrankaListNazivFormatedOIB>
  <DomainObject.Predmet.ProtuStrankaListFormated>
    <izvorni_sadrzaj>
      <item>ISSA-FILM I VIDEO d.o.o. zastupanog po punomoćniku Đurđica Kapraljević</item>
    </izvorni_sadrzaj>
    <derivirana_varijabla naziv="DomainObject.Predmet.ProtuStrankaListFormated_1">
      <item>ISSA-FILM I VIDEO d.o.o. zastupanog po punomoćniku Đurđica Kapraljević</item>
    </derivirana_varijabla>
  </DomainObject.Predmet.ProtuStrankaListFormated>
  <DomainObject.Predmet.ProtuStrankaListFormatedOIB>
    <izvorni_sadrzaj>
      <item>ISSA-FILM I VIDEO d.o.o., OIB 07611359899 zastupanog po punomoćniku Đurđica Kapraljević</item>
    </izvorni_sadrzaj>
    <derivirana_varijabla naziv="DomainObject.Predmet.ProtuStrankaListFormatedOIB_1">
      <item>ISSA-FILM I VIDEO d.o.o., OIB 07611359899 zastupanog po punomoćniku Đurđica Kapraljević</item>
    </derivirana_varijabla>
  </DomainObject.Predmet.ProtuStrankaListFormatedOIB>
  <DomainObject.Predmet.ProtuStrankaListFormatedWithAdress>
    <izvorni_sadrzaj>
      <item>ISSA-FILM I VIDEO d.o.o., Ivekovićeva 19, 10000 Zagreb zastupanog po punomoćniku Đurđica Kapraljević</item>
    </izvorni_sadrzaj>
    <derivirana_varijabla naziv="DomainObject.Predmet.ProtuStrankaListFormatedWithAdress_1">
      <item>ISSA-FILM I VIDEO d.o.o., Ivekovićeva 19, 10000 Zagreb zastupanog po punomoćniku Đurđica Kapraljević</item>
    </derivirana_varijabla>
  </DomainObject.Predmet.ProtuStrankaListFormatedWithAdress>
  <DomainObject.Predmet.ProtuStrankaListFormatedWithAdressOIB>
    <izvorni_sadrzaj>
      <item>ISSA-FILM I VIDEO d.o.o., OIB 07611359899, Ivekovićeva 19, 10000 Zagreb zastupanog po punomoćniku Đurđica Kapraljević</item>
    </izvorni_sadrzaj>
    <derivirana_varijabla naziv="DomainObject.Predmet.ProtuStrankaListFormatedWithAdressOIB_1">
      <item>ISSA-FILM I VIDEO d.o.o., OIB 07611359899, Ivekovićeva 19, 10000 Zagreb zastupanog po punomoćniku Đurđica Kapraljević</item>
    </derivirana_varijabla>
  </DomainObject.Predmet.ProtuStrankaListFormatedWithAdressOIB>
  <DomainObject.Predmet.ProtuStrankaListNazivFormated>
    <izvorni_sadrzaj>
      <item>ISSA-FILM I VIDEO d.o.o.</item>
    </izvorni_sadrzaj>
    <derivirana_varijabla naziv="DomainObject.Predmet.ProtuStrankaListNazivFormated_1">
      <item>ISSA-FILM I VIDEO d.o.o.</item>
    </derivirana_varijabla>
  </DomainObject.Predmet.ProtuStrankaListNazivFormated>
  <DomainObject.Predmet.ProtuStrankaListNazivFormatedOIB>
    <izvorni_sadrzaj>
      <item>ISSA-FILM I VIDEO d.o.o., OIB 07611359899</item>
    </izvorni_sadrzaj>
    <derivirana_varijabla naziv="DomainObject.Predmet.ProtuStrankaListNazivFormatedOIB_1">
      <item>ISSA-FILM I VIDEO d.o.o., OIB 07611359899</item>
    </derivirana_varijabla>
  </DomainObject.Predmet.ProtuStrankaListNazivFormatedOIB>
  <DomainObject.Predmet.OstaliListFormated>
    <izvorni_sadrzaj>
      <item>Đurđica Kapraljević punomoćnik sudionika u postupku ISSA-FILM I VIDEO d.o.o.</item>
      <item>OD Divjak, Topić &amp; Bahtijarević punomoćnik sudionika u postupku InterCom Zrt.</item>
      <item>ZAGREBAČKA BANKA DIONIČKO DRUŠTVO</item>
    </izvorni_sadrzaj>
    <derivirana_varijabla naziv="DomainObject.Predmet.OstaliListFormated_1">
      <item>Đurđica Kapraljević punomoćnik sudionika u postupku ISSA-FILM I VIDEO d.o.o.</item>
      <item>OD Divjak, Topić &amp; Bahtijarević punomoćnik sudionika u postupku InterCom Zrt.</item>
      <item>ZAGREBAČKA BANKA DIONIČKO DRUŠTVO</item>
    </derivirana_varijabla>
  </DomainObject.Predmet.OstaliListFormated>
  <DomainObject.Predmet.OstaliListFormatedOIB>
    <izvorni_sadrzaj>
      <item>Đurđica Kapraljević, OIB 86817143150 punomoćnik sudionika u postupku ISSA-FILM I VIDEO d.o.o.</item>
      <item>OD Divjak, Topić &amp; Bahtijarević, OIB 58186870694 punomoćnik sudionika u postupku InterCom Zrt.</item>
      <item>ZAGREBAČKA BANKA DIONIČKO DRUŠTVO, OIB 92963223473</item>
    </izvorni_sadrzaj>
    <derivirana_varijabla naziv="DomainObject.Predmet.OstaliListFormatedOIB_1">
      <item>Đurđica Kapraljević, OIB 86817143150 punomoćnik sudionika u postupku ISSA-FILM I VIDEO d.o.o.</item>
      <item>OD Divjak, Topić &amp; Bahtijarević, OIB 58186870694 punomoćnik sudionika u postupku InterCom Zrt.</item>
      <item>ZAGREBAČKA BANKA DIONIČKO DRUŠTVO, OIB 92963223473</item>
    </derivirana_varijabla>
  </DomainObject.Predmet.OstaliListFormatedOIB>
  <DomainObject.Predmet.OstaliListFormatedWithAdress>
    <izvorni_sadrzaj>
      <item>Đurđica Kapraljević, Dubrava 222, 10000 Zagreb punomoćnik sudionika u postupku ISSA-FILM I VIDEO d.o.o.</item>
      <item>OD Divjak, Topić &amp; Bahtijarević, Ivana Lučića 2/A, 10000 Zagreb punomoćnik sudionika u postupku InterCom Zrt.</item>
      <item>ZAGREBAČKA BANKA DIONIČKO DRUŠTVO, Trg bana Josipa Jelačića 10, 10000 Zagreb</item>
    </izvorni_sadrzaj>
    <derivirana_varijabla naziv="DomainObject.Predmet.OstaliListFormatedWithAdress_1">
      <item>Đurđica Kapraljević, Dubrava 222, 10000 Zagreb punomoćnik sudionika u postupku ISSA-FILM I VIDEO d.o.o.</item>
      <item>OD Divjak, Topić &amp; Bahtijarević, Ivana Lučića 2/A, 10000 Zagreb punomoćnik sudionika u postupku InterCom Zrt.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Đurđica Kapraljević, OIB 86817143150, Dubrava 222, 10000 Zagreb punomoćnik sudionika u postupku ISSA-FILM I VIDEO d.o.o.</item>
      <item>OD Divjak, Topić &amp; Bahtijarević, OIB 58186870694, Ivana Lučića 2/A, 10000 Zagreb punomoćnik sudionika u postupku InterCom Zrt.</item>
      <item>ZAGREBAČKA BANKA DIONIČKO DRUŠTVO, OIB 92963223473, Trg bana Josipa Jelačića 10, 10000 Zagreb</item>
    </izvorni_sadrzaj>
    <derivirana_varijabla naziv="DomainObject.Predmet.OstaliListFormatedWithAdressOIB_1">
      <item>Đurđica Kapraljević, OIB 86817143150, Dubrava 222, 10000 Zagreb punomoćnik sudionika u postupku ISSA-FILM I VIDEO d.o.o.</item>
      <item>OD Divjak, Topić &amp; Bahtijarević, OIB 58186870694, Ivana Lučića 2/A, 10000 Zagreb punomoćnik sudionika u postupku InterCom Zrt.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Đurđica Kapraljević</item>
      <item>OD Divjak, Topić &amp; Bahtijarević</item>
      <item>ZAGREBAČKA BANKA DIONIČKO DRUŠTVO</item>
    </izvorni_sadrzaj>
    <derivirana_varijabla naziv="DomainObject.Predmet.OstaliListNazivFormated_1">
      <item>Đurđica Kapraljević</item>
      <item>OD Divjak, Topić &amp; Bahtijarević</item>
      <item>ZAGREBAČKA BANKA DIONIČKO DRUŠTVO</item>
    </derivirana_varijabla>
  </DomainObject.Predmet.OstaliListNazivFormated>
  <DomainObject.Predmet.OstaliListNazivFormatedOIB>
    <izvorni_sadrzaj>
      <item>Đurđica Kapraljević, OIB 86817143150</item>
      <item>OD Divjak, Topić &amp; Bahtijarević, OIB 58186870694</item>
      <item>ZAGREBAČKA BANKA DIONIČKO DRUŠTVO, OIB 92963223473</item>
    </izvorni_sadrzaj>
    <derivirana_varijabla naziv="DomainObject.Predmet.OstaliListNazivFormatedOIB_1">
      <item>Đurđica Kapraljević, OIB 86817143150</item>
      <item>OD Divjak, Topić &amp; Bahtijarević, OIB 58186870694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ISSA-FILM I VIDEO d.o.o.</izvorni_sadrzaj>
    <derivirana_varijabla naziv="DomainObject.Predmet.ProtustrankaIDrugi_1">ISSA-FILM I VIDEO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ISSA-FILM I VIDEO d.o.o., OIB 07611359899, Ivekovićeva 19, 10000 Zagreb</izvorni_sadrzaj>
    <derivirana_varijabla naziv="DomainObject.Predmet.ProtustrankaIDrugiAdressOIB_1">ISSA-FILM I VIDEO d.o.o., OIB 07611359899, Ivekovićeva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ISSA-FILM I VIDEO d.o.o.</item>
      <item>Đurđica Kapraljević</item>
      <item>OD Divjak, Topić &amp; Bahtijarević</item>
      <item>InterCom Zrt.</item>
      <item>ZAGREBAČKA BANKA DIONIČKO DRUŠTVO</item>
    </izvorni_sadrzaj>
    <derivirana_varijabla naziv="DomainObject.Predmet.SudioniciListNaziv_1">
      <item>FINA Regionalni centar Zagreb</item>
      <item>ISSA-FILM I VIDEO d.o.o.</item>
      <item>Đurđica Kapraljević</item>
      <item>OD Divjak, Topić &amp; Bahtijarević</item>
      <item>InterCom Zrt.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ISSA-FILM I VIDEO d.o.o., OIB 07611359899, Ivekovićeva 19,10000 Zagreb</item>
      <item>Đurđica Kapraljević, OIB 86817143150, Dubrava 222,10000 Zagreb</item>
      <item>OD Divjak, Topić &amp; Bahtijarević, OIB 58186870694, Ivana Lučića 2/A,10000 Zagreb</item>
      <item>InterCom Zrt., OIB 80807053383, Fenyes Adolf utc.23,Budimpešta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ISSA-FILM I VIDEO d.o.o., OIB 07611359899, Ivekovićeva 19,10000 Zagreb</item>
      <item>Đurđica Kapraljević, OIB 86817143150, Dubrava 222,10000 Zagreb</item>
      <item>OD Divjak, Topić &amp; Bahtijarević, OIB 58186870694, Ivana Lučića 2/A,10000 Zagreb</item>
      <item>InterCom Zrt., OIB 80807053383, Fenyes Adolf utc.23,Budimpešta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07611359899</item>
      <item>, OIB 86817143150</item>
      <item>, OIB 58186870694</item>
      <item>, OIB 80807053383</item>
      <item>, OIB 92963223473</item>
    </izvorni_sadrzaj>
    <derivirana_varijabla naziv="DomainObject.Predmet.SudioniciListNazivOIB_1">
      <item>, OIB 85821130368</item>
      <item>, OIB 07611359899</item>
      <item>, OIB 86817143150</item>
      <item>, OIB 58186870694</item>
      <item>, OIB 80807053383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21. lipnja 2018.</izvorni_sadrzaj>
    <derivirana_varijabla naziv="DomainObject.PredzadnjaOdlukaIzPredmeta.DatumDonosenjaOdluke_1">21. lipnja 2018.</derivirana_varijabla>
  </DomainObject.PredzadnjaOdlukaIzPredmeta.DatumDonosenjaOdluke>
  <DomainObject.PredzadnjaOdlukaIzPredmeta.Oznaka>
    <izvorni_sadrzaj>St-1288/2017-38</izvorni_sadrzaj>
    <derivirana_varijabla naziv="DomainObject.PredzadnjaOdlukaIzPredmeta.Oznaka_1">St-1288/2017-38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915</properties:Characters>
  <properties:Lines>40</properties:Lines>
  <properties:Paragraphs>21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2019-02-21T08:28:00Z</cp:lastPrinted>
  <dcterms:modified xmlns:xsi="http://www.w3.org/2001/XMLSchema-instance" xsi:type="dcterms:W3CDTF">2019-02-21T08:28:00Z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(13. zaključak-poziv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