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af33" w14:paraId="0c3af33" w:rsidRDefault="009C5131" w:rsidP="009C5131" w:rsidR="009C5131" w:rsidRPr="006978AB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6978AB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6978AB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6978A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6978A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6978A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6978AB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6978A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6978A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6E417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Zadar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6E417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Ivana Danila 4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6978AB">
        <w:rPr>
          <w:rFonts w:cs="Times New Roman" w:hAnsi="Times New Roman" w:ascii="Times New Roman"/>
          <w:sz w:val="24"/>
          <w:szCs w:val="24"/>
        </w:rPr>
        <w:t xml:space="preserve"> </w:t>
      </w:r>
      <w:r w:rsidR="006978AB" w:rsidRPr="006978AB">
        <w:rPr>
          <w:rFonts w:cs="Times New Roman" w:hAnsi="Times New Roman" w:ascii="Times New Roman"/>
          <w:sz w:val="24"/>
          <w:szCs w:val="24"/>
        </w:rPr>
        <w:t>STARA VOŠTARNICA d.o.o., Zadar, Šibenska ulica 3/c, OIB: 04319091193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, od 4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23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6978AB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6978A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4</w:t>
      </w:r>
      <w:r w:rsidR="00705555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="0080015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="0080015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6978AB" w:rsidRPr="006978AB">
        <w:rPr>
          <w:rFonts w:cs="Times New Roman" w:hAnsi="Times New Roman" w:ascii="Times New Roman"/>
          <w:sz w:val="24"/>
          <w:szCs w:val="24"/>
        </w:rPr>
        <w:t>STARA VOŠTARNICA d.o.o., Zadar, Šibenska ulica 3/c, OIB: 04319091193</w:t>
      </w:r>
      <w:r w:rsidR="00705555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6978A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6978A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6978AB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4</w:t>
      </w:r>
      <w:r w:rsidR="001C14F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705555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studenog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1. srpnja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6.982,16</w:t>
      </w:r>
      <w:r w:rsidR="006E4179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6978A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6978A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6978A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="00C02B2C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6978AB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978AB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978AB">
        <w:rPr>
          <w:rFonts w:cs="Times New Roman" w:eastAsia="Calibri" w:hAnsi="Times New Roman" w:ascii="Times New Roman"/>
          <w:noProof w:val="false"/>
          <w:sz w:val="24"/>
          <w:szCs w:val="24"/>
        </w:rPr>
        <w:t>23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6978AB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6978AB" w:rsidP="006978AB" w:rsidR="0099753B" w:rsidRPr="006978AB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točnost otpravka – ovlaštena službenica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6978AB" w:rsidP="006978AB" w:rsidR="009C5131" w:rsidRPr="006978AB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6978AB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, v.r.</w:t>
      </w:r>
    </w:p>
    <w:p w:rsidRDefault="009C5131" w:rsidP="0099753B" w:rsidR="0044449D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1C14FF" w:rsidP="0099753B" w:rsidR="001C14FF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6978AB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lastRenderedPageBreak/>
        <w:t xml:space="preserve">DN-a: </w:t>
      </w:r>
    </w:p>
    <w:p w:rsidRDefault="00EA4DD7" w:rsidP="009C5131" w:rsidR="009C5131" w:rsidRPr="006978AB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6978AB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6978AB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978A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6978A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6978AB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6978AB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B4C51">
          <w:rPr>
            <w:rFonts w:cs="Times New Roman" w:hAnsi="Times New Roman" w:ascii="Times New Roman"/>
            <w:sz w:val="24"/>
            <w:szCs w:val="24"/>
          </w:rPr>
          <w:t>3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6978AB" w:rsidRPr="009C5131">
      <w:rPr>
        <w:rFonts w:cs="Times New Roman" w:hAnsi="Times New Roman" w:ascii="Times New Roman"/>
        <w:sz w:val="24"/>
        <w:szCs w:val="24"/>
      </w:rPr>
      <w:t>Poslovni broj: 5 St-</w:t>
    </w:r>
    <w:r w:rsidR="006978AB">
      <w:rPr>
        <w:rFonts w:cs="Times New Roman" w:hAnsi="Times New Roman" w:ascii="Times New Roman"/>
        <w:sz w:val="24"/>
        <w:szCs w:val="24"/>
      </w:rPr>
      <w:t>1114/16-10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6978AB">
      <w:rPr>
        <w:rFonts w:cs="Times New Roman" w:hAnsi="Times New Roman" w:ascii="Times New Roman"/>
        <w:sz w:val="24"/>
        <w:szCs w:val="24"/>
      </w:rPr>
      <w:t>1114</w:t>
    </w:r>
    <w:r>
      <w:rPr>
        <w:rFonts w:cs="Times New Roman" w:hAnsi="Times New Roman" w:ascii="Times New Roman"/>
        <w:sz w:val="24"/>
        <w:szCs w:val="24"/>
      </w:rPr>
      <w:t>/1</w:t>
    </w:r>
    <w:r w:rsidR="000851D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0851D9">
      <w:rPr>
        <w:rFonts w:cs="Times New Roman" w:hAnsi="Times New Roman" w:ascii="Times New Roman"/>
        <w:sz w:val="24"/>
        <w:szCs w:val="24"/>
      </w:rPr>
      <w:t>10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23D57"/>
    <w:rsid w:val="0044449D"/>
    <w:rsid w:val="0058023C"/>
    <w:rsid w:val="006978AB"/>
    <w:rsid w:val="006D6E54"/>
    <w:rsid w:val="006E4179"/>
    <w:rsid w:val="00705555"/>
    <w:rsid w:val="0080015F"/>
    <w:rsid w:val="008C3E55"/>
    <w:rsid w:val="0099753B"/>
    <w:rsid w:val="009B4C51"/>
    <w:rsid w:val="009C5131"/>
    <w:rsid w:val="009D345D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5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51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5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5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3/c, 23000 Zadar</izvorni_sadrzaj>
    <derivirana_varijabla naziv="DomainObject.Predmet.ProtustrankaFormatedWithAdress_1"> STARA VOŠTARNICA društvo s ograničenom odgovornošću za trgovinu, proizvodnju, usluge i savjetovanje, Šibenska ulica 3/c,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3/c, 23000 Zadar</izvorni_sadrzaj>
    <derivirana_varijabla naziv="DomainObject.Predmet.ProtustrankaFormatedWithAdressOIB_1"> STARA VOŠTARNICA društvo s ograničenom odgovornošću za trgovinu, proizvodnju, usluge i savjetovanje, OIB 04319091193, Šibenska ulica 3/c,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3/c, 23000 Zadar</izvorni_sadrzaj>
    <derivirana_varijabla naziv="DomainObject.Predmet.ProtustrankaWithAdress_1">STARA VOŠTARNICA društvo s ograničenom odgovornošću za trgovinu, proizvodnju, usluge i savjetovanje Šibenska ulica 3/c,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3/c, 23000 Zadar</izvorni_sadrzaj>
    <derivirana_varijabla naziv="DomainObject.Predmet.ProtustrankaWithAdressOIB_1">STARA VOŠTARNICA društvo s ograničenom odgovornošću za trgovinu, proizvodnju, usluge i savjetovanje, OIB 04319091193, Šibenska ulica 3/c,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6982.16</izvorni_sadrzaj>
    <derivirana_varijabla naziv="DomainObject.Predmet.TrenutnaVrijednost_1">6982.16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3/c, 23000 Zadar</item>
    </izvorni_sadrzaj>
    <derivirana_varijabla naziv="DomainObject.Predmet.ProtuStrankaListFormatedWithAdress_1">
      <item>STARA VOŠTARNICA društvo s ograničenom odgovornošću za trgovinu, proizvodnju, usluge i savjetovanje, Šibenska ulica 3/c,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3/c,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3/c,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3/c, 23000 Zadar</izvorni_sadrzaj>
    <derivirana_varijabla naziv="DomainObject.Predmet.ProtustrankaIDrugiAdressOIB_1">STARA VOŠTARNICA društvo s ograničenom odgovornošću za trgovinu, proizvodnju, usluge i savjetovanje, OIB 04319091193, Šibenska ulica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VOŠTARNICA društvo s ograničenom odgovornošću za trgovinu, proizvodnju, usluge i savjetovanje</item>
    </izvorni_sadrzaj>
    <derivirana_varijabla naziv="DomainObject.Predmet.SudioniciListNaziv_1">
      <item>Financijska agencija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Financijska agencija, OIB 85821130368, Ivana Danila 4,23000 Zadar</item>
      <item>STARA VOŠTARNICA društvo s ograničenom odgovornošću za trgovinu, proizvodnju, usluge i savjetovanje, OIB 04319091193, Šibenska ulica 3/c,23000 Zadar</item>
    </izvorni_sadrzaj>
    <derivirana_varijabla naziv="DomainObject.Predmet.SudioniciListAdressOIB_1">
      <item>Financijska agencija, OIB 85821130368, Ivana Danila 4,23000 Zadar</item>
      <item>STARA VOŠTARNICA društvo s ograničenom odgovornošću za trgovinu, proizvodnju, usluge i savjetovanje, OIB 04319091193, Šibenska ulica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04319091193</item>
    </izvorni_sadrzaj>
    <derivirana_varijabla naziv="DomainObject.Predmet.SudioniciListNazivOIB_1">
      <item>, OIB 85821130368</item>
      <item>, OIB 04319091193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2278</properties:Characters>
  <properties:Lines>105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2017-03-23T10:09:00Z</dcterms:created>
  <dc:creator>Krešimir Torbarina</dc:creator>
  <cp:lastModifiedBy>Merlina Klišmanić</cp:lastModifiedBy>
  <cp:lastPrinted>2017-03-23T10:09:00Z</cp:lastPrinted>
  <dcterms:modified xmlns:xsi="http://www.w3.org/2001/XMLSchema-instance" xsi:type="dcterms:W3CDTF">2017-03-23T11:53:00Z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