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43fb" w14:paraId="fa643f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3F72C8">
        <w:rPr>
          <w:lang w:val="hr-HR"/>
        </w:rPr>
        <w:t>4</w:t>
      </w:r>
      <w:r w:rsidR="00891DB5">
        <w:rPr>
          <w:lang w:val="hr-HR"/>
        </w:rPr>
        <w:t>92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6260">
        <w:rPr>
          <w:lang w:val="hr-HR"/>
        </w:rPr>
        <w:t xml:space="preserve"> </w:t>
      </w:r>
      <w:r w:rsidR="00891DB5">
        <w:rPr>
          <w:lang w:val="hr-HR"/>
        </w:rPr>
        <w:t>SITRA-PROM društvo s ograničenom odgovornošću za trgovinu, prijevoz i usluge, Slatina, Trg sv. Josipa bb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91DB5">
        <w:rPr>
          <w:lang w:val="hr-HR"/>
        </w:rPr>
        <w:t>010029415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91DB5">
        <w:rPr>
          <w:lang w:val="hr-HR"/>
        </w:rPr>
        <w:t>71201121405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72C8">
        <w:rPr>
          <w:lang w:val="hr-HR"/>
        </w:rPr>
        <w:t>4</w:t>
      </w:r>
      <w:r w:rsidR="00891DB5">
        <w:rPr>
          <w:lang w:val="hr-HR"/>
        </w:rPr>
        <w:t>92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91DB5">
        <w:rPr>
          <w:lang w:val="hr-HR"/>
        </w:rPr>
        <w:t>961.219,63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BA6367">
        <w:rPr>
          <w:lang w:val="hr-HR"/>
        </w:rPr>
        <w:t>Tihomir Ratić, iz Slatine</w:t>
      </w:r>
      <w:r w:rsidR="00266260">
        <w:rPr>
          <w:lang w:val="hr-HR"/>
        </w:rPr>
        <w:t xml:space="preserve">, </w:t>
      </w:r>
      <w:r w:rsidR="00BA6367">
        <w:rPr>
          <w:lang w:val="hr-HR"/>
        </w:rPr>
        <w:t>Kralja Zvonimira 80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A6367">
        <w:rPr>
          <w:lang w:val="hr-HR"/>
        </w:rPr>
        <w:t>08755441938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F72C8">
        <w:rPr>
          <w:lang w:val="hr-HR"/>
        </w:rPr>
        <w:t>1</w:t>
      </w:r>
      <w:r w:rsidR="00266260">
        <w:rPr>
          <w:lang w:val="hr-HR"/>
        </w:rPr>
        <w:t>8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3F72C8">
        <w:rPr>
          <w:lang w:val="hr-HR"/>
        </w:rPr>
        <w:t>1</w:t>
      </w:r>
      <w:r w:rsidR="00266260">
        <w:rPr>
          <w:lang w:val="hr-HR"/>
        </w:rPr>
        <w:t>8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A09" w:rsidR="004B0A09">
      <w:r>
        <w:separator/>
      </w:r>
    </w:p>
  </w:endnote>
  <w:endnote w:id="0" w:type="continuationSeparator">
    <w:p w:rsidRDefault="004B0A09" w:rsidR="004B0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A09" w:rsidR="004B0A09">
      <w:r>
        <w:separator/>
      </w:r>
    </w:p>
  </w:footnote>
  <w:footnote w:id="0" w:type="continuationSeparator">
    <w:p w:rsidRDefault="004B0A09" w:rsidR="004B0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51C8B"/>
    <w:rsid w:val="00170D33"/>
    <w:rsid w:val="00184DF0"/>
    <w:rsid w:val="001B397D"/>
    <w:rsid w:val="0021489B"/>
    <w:rsid w:val="00230CD2"/>
    <w:rsid w:val="00266260"/>
    <w:rsid w:val="0032457F"/>
    <w:rsid w:val="003A10F9"/>
    <w:rsid w:val="003E56D2"/>
    <w:rsid w:val="003F72C8"/>
    <w:rsid w:val="004006EF"/>
    <w:rsid w:val="004525DA"/>
    <w:rsid w:val="004629E7"/>
    <w:rsid w:val="004B0A09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91DB5"/>
    <w:rsid w:val="008A217A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3C1D"/>
    <w:rsid w:val="00B7583B"/>
    <w:rsid w:val="00B97F89"/>
    <w:rsid w:val="00BA6367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4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8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8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8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8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4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8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8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8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8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SITRA-PROM društvo s ograničenom odgovornošću za trgovinu, prijevoz i usluge, Slatina zastupanog po punomoćniku Tihomir Ratić</izvorni_sadrzaj>
    <derivirana_varijabla naziv="DomainObject.Predmet.ProtustrankaFormated_1">  SITRA-PROM društvo s ograničenom odgovornošću za trgovinu, prijevoz i usluge, Slatina zastupanog po punomoćniku Tihomir Ratić</derivirana_varijabla>
  </DomainObject.Predmet.ProtustrankaFormated>
  <DomainObject.Predmet.ProtustrankaFormatedOIB>
    <izvorni_sadrzaj>  SITRA-PROM društvo s ograničenom odgovornošću za trgovinu, prijevoz i usluge, Slatina, OIB 71201121405 zastupanog po punomoćniku Tihomir Ratić</izvorni_sadrzaj>
    <derivirana_varijabla naziv="DomainObject.Predmet.ProtustrankaFormatedOIB_1">  SITRA-PROM društvo s ograničenom odgovornošću za trgovinu, prijevoz i usluge, Slatina, OIB 71201121405 zastupanog po punomoćniku Tihomir Ratić</derivirana_varijabla>
  </DomainObject.Predmet.ProtustrankaFormatedOIB>
  <DomainObject.Predmet.ProtustrankaFormatedWithAdress>
    <izvorni_sadrzaj> SITRA-PROM društvo s ograničenom odgovornošću za trgovinu, prijevoz i usluge, Slatina, Trg sv. Josipa/bb, 33520 Slatina zastupanog po punomoćniku Tihomir Ratić</izvorni_sadrzaj>
    <derivirana_varijabla naziv="DomainObject.Predmet.ProtustrankaFormatedWithAdress_1"> SITRA-PROM društvo s ograničenom odgovornošću za trgovinu, prijevoz i usluge, Slatina, Trg sv. Josipa/bb, 33520 Slatina zastupanog po punomoćniku Tihomir Ratić</derivirana_varijabla>
  </DomainObject.Predmet.ProtustrankaFormatedWithAdress>
  <DomainObject.Predmet.ProtustrankaFormatedWithAdressOIB>
    <izvorni_sadrzaj> SITRA-PROM društvo s ograničenom odgovornošću za trgovinu, prijevoz i usluge, Slatina, OIB 71201121405, Trg sv. Josipa/bb, 33520 Slatina zastupanog po punomoćniku Tihomir Ratić</izvorni_sadrzaj>
    <derivirana_varijabla naziv="DomainObject.Predmet.ProtustrankaFormatedWithAdressOIB_1"> SITRA-PROM društvo s ograničenom odgovornošću za trgovinu, prijevoz i usluge, Slatina, OIB 71201121405, Trg sv. Josipa/bb, 33520 Slatina zastupanog po punomoćniku Tihomir Ratić</derivirana_varijabla>
  </DomainObject.Predmet.ProtustrankaFormatedWithAdressOIB>
  <DomainObject.Predmet.ProtustrankaWithAdress>
    <izvorni_sadrzaj>SITRA-PROM društvo s ograničenom odgovornošću za trgovinu, prijevoz i usluge, Slatina Trg sv. Josipa/bb, 33520 Slatina</izvorni_sadrzaj>
    <derivirana_varijabla naziv="DomainObject.Predmet.ProtustrankaWithAdress_1">SITRA-PROM društvo s ograničenom odgovornošću za trgovinu, prijevoz i usluge, Slatina Trg sv. Josipa/bb, 33520 Slatina</derivirana_varijabla>
  </DomainObject.Predmet.ProtustrankaWithAdress>
  <DomainObject.Predmet.ProtustrankaWithAdressOIB>
    <izvorni_sadrzaj>SITRA-PROM društvo s ograničenom odgovornošću za trgovinu, prijevoz i usluge, Slatina, OIB 71201121405, Trg sv. Josipa/bb, 33520 Slatina</izvorni_sadrzaj>
    <derivirana_varijabla naziv="DomainObject.Predmet.ProtustrankaWithAdressOIB_1">SITRA-PROM društvo s ograničenom odgovornošću za trgovinu, prijevoz i usluge, Slatina, OIB 71201121405, Trg sv. Josipa/bb, 33520 Slatina</derivirana_varijabla>
  </DomainObject.Predmet.ProtustrankaWithAdressOIB>
  <DomainObject.Predmet.ProtustrankaNazivFormated>
    <izvorni_sadrzaj>SITRA-PROM društvo s ograničenom odgovornošću za trgovinu, prijevoz i usluge, Slatina</izvorni_sadrzaj>
    <derivirana_varijabla naziv="DomainObject.Predmet.ProtustrankaNazivFormated_1">SITRA-PROM društvo s ograničenom odgovornošću za trgovinu, prijevoz i usluge, Slatina</derivirana_varijabla>
  </DomainObject.Predmet.ProtustrankaNazivFormated>
  <DomainObject.Predmet.ProtustrankaNazivFormatedOIB>
    <izvorni_sadrzaj>SITRA-PROM društvo s ograničenom odgovornošću za trgovinu, prijevoz i usluge, Slatina, OIB 71201121405</izvorni_sadrzaj>
    <derivirana_varijabla naziv="DomainObject.Predmet.ProtustrankaNazivFormatedOIB_1">SITRA-PROM društvo s ograničenom odgovornošću za trgovinu, prijevoz i usluge, Slatina, OIB 71201121405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SITRA-PROM društvo s ograničenom odgovornošću za trgovinu, prijevoz i usluge, Slatina zastupanog po punomoćniku Tihomir Ratić</item>
    </izvorni_sadrzaj>
    <derivirana_varijabla naziv="DomainObject.Predmet.ProtuStrankaListFormated_1">
      <item>SITRA-PROM društvo s ograničenom odgovornošću za trgovinu, prijevoz i usluge, Slatina zastupanog po punomoćniku Tihomir Ratić</item>
    </derivirana_varijabla>
  </DomainObject.Predmet.ProtuStrankaListFormated>
  <DomainObject.Predmet.ProtuStrankaListFormatedOIB>
    <izvorni_sadrzaj>
      <item>SITRA-PROM društvo s ograničenom odgovornošću za trgovinu, prijevoz i usluge, Slatina, OIB 71201121405 zastupanog po punomoćniku Tihomir Ratić</item>
    </izvorni_sadrzaj>
    <derivirana_varijabla naziv="DomainObject.Predmet.ProtuStrankaListFormatedOIB_1">
      <item>SITRA-PROM društvo s ograničenom odgovornošću za trgovinu, prijevoz i usluge, Slatina, OIB 71201121405 zastupanog po punomoćniku Tihomir Ratić</item>
    </derivirana_varijabla>
  </DomainObject.Predmet.ProtuStrankaListFormatedOIB>
  <DomainObject.Predmet.ProtuStrankaListFormatedWithAdress>
    <izvorni_sadrzaj>
      <item>SITRA-PROM društvo s ograničenom odgovornošću za trgovinu, prijevoz i usluge, Slatina, Trg sv. Josipa/bb, 33520 Slatina zastupanog po punomoćniku Tihomir Ratić</item>
    </izvorni_sadrzaj>
    <derivirana_varijabla naziv="DomainObject.Predmet.ProtuStrankaListFormatedWithAdress_1">
      <item>SITRA-PROM društvo s ograničenom odgovornošću za trgovinu, prijevoz i usluge, Slatina, Trg sv. Josipa/bb, 33520 Slatina zastupanog po punomoćniku Tihomir Ratić</item>
    </derivirana_varijabla>
  </DomainObject.Predmet.ProtuStrankaListFormatedWithAdress>
  <DomainObject.Predmet.ProtuStrankaListFormatedWithAdressOIB>
    <izvorni_sadrzaj>
      <item>SITRA-PROM društvo s ograničenom odgovornošću za trgovinu, prijevoz i usluge, Slatina, OIB 71201121405, Trg sv. Josipa/bb, 33520 Slatina zastupanog po punomoćniku Tihomir Ratić</item>
    </izvorni_sadrzaj>
    <derivirana_varijabla naziv="DomainObject.Predmet.ProtuStrankaListFormatedWithAdressOIB_1">
      <item>SITRA-PROM društvo s ograničenom odgovornošću za trgovinu, prijevoz i usluge, Slatina, OIB 71201121405, Trg sv. Josipa/bb, 33520 Slatina zastupanog po punomoćniku Tihomir Ratić</item>
    </derivirana_varijabla>
  </DomainObject.Predmet.ProtuStrankaListFormatedWithAdressOIB>
  <DomainObject.Predmet.ProtuStrankaListNazivFormated>
    <izvorni_sadrzaj>
      <item>SITRA-PROM društvo s ograničenom odgovornošću za trgovinu, prijevoz i usluge, Slatina</item>
    </izvorni_sadrzaj>
    <derivirana_varijabla naziv="DomainObject.Predmet.ProtuStrankaListNazivFormated_1">
      <item>SITRA-PROM društvo s ograničenom odgovornošću za trgovinu, prijevoz i usluge, Slatina</item>
    </derivirana_varijabla>
  </DomainObject.Predmet.ProtuStrankaListNazivFormated>
  <DomainObject.Predmet.ProtuStrankaListNazivFormatedOIB>
    <izvorni_sadrzaj>
      <item>SITRA-PROM društvo s ograničenom odgovornošću za trgovinu, prijevoz i usluge, Slatina, OIB 71201121405</item>
    </izvorni_sadrzaj>
    <derivirana_varijabla naziv="DomainObject.Predmet.ProtuStrankaListNazivFormatedOIB_1">
      <item>SITRA-PROM društvo s ograničenom odgovornošću za trgovinu, prijevoz i usluge, Slatina, OIB 71201121405</item>
    </derivirana_varijabla>
  </DomainObject.Predmet.ProtuStrankaListNazivFormatedOIB>
  <DomainObject.Predmet.OstaliListFormated>
    <izvorni_sadrzaj>
      <item>Tihomir Ratić punomoćnik sudionika u postupku SITRA-PROM društvo s ograničenom odgovornošću za trgovinu, prijevoz i usluge, Slatina</item>
    </izvorni_sadrzaj>
    <derivirana_varijabla naziv="DomainObject.Predmet.OstaliListFormated_1">
      <item>Tihomir Ratić punomoćnik sudionika u postupku SITRA-PROM društvo s ograničenom odgovornošću za trgovinu, prijevoz i usluge, Slatina</item>
    </derivirana_varijabla>
  </DomainObject.Predmet.OstaliListFormated>
  <DomainObject.Predmet.OstaliListFormatedOIB>
    <izvorni_sadrzaj>
      <item>Tihomir Ratić, OIB 08755441938 punomoćnik sudionika u postupku SITRA-PROM društvo s ograničenom odgovornošću za trgovinu, prijevoz i usluge, Slatina</item>
    </izvorni_sadrzaj>
    <derivirana_varijabla naziv="DomainObject.Predmet.OstaliListFormatedOIB_1">
      <item>Tihomir Ratić, OIB 08755441938 punomoćnik sudionika u postupku SITRA-PROM društvo s ograničenom odgovornošću za trgovinu, prijevoz i usluge, Slatina</item>
    </derivirana_varijabla>
  </DomainObject.Predmet.OstaliListFormatedOIB>
  <DomainObject.Predmet.OstaliListFormatedWithAdress>
    <izvorni_sadrzaj>
      <item>Tihomir Ratić, Kralja Zvonimira 80, 33520 Slatina punomoćnik sudionika u postupku SITRA-PROM društvo s ograničenom odgovornošću za trgovinu, prijevoz i usluge, Slatina</item>
    </izvorni_sadrzaj>
    <derivirana_varijabla naziv="DomainObject.Predmet.OstaliListFormatedWithAdress_1">
      <item>Tihomir Ratić, Kralja Zvonimira 80, 33520 Slatina punomoćnik sudionika u postupku SITRA-PROM društvo s ograničenom odgovornošću za trgovinu, prijevoz i usluge, Slatina</item>
    </derivirana_varijabla>
  </DomainObject.Predmet.OstaliListFormatedWithAdress>
  <DomainObject.Predmet.OstaliListFormatedWithAdressOIB>
    <izvorni_sadrzaj>
      <item>Tihomir Ratić, OIB 08755441938, Kralja Zvonimira 80, 33520 Slatina punomoćnik sudionika u postupku SITRA-PROM društvo s ograničenom odgovornošću za trgovinu, prijevoz i usluge, Slatina</item>
    </izvorni_sadrzaj>
    <derivirana_varijabla naziv="DomainObject.Predmet.OstaliListFormatedWithAdressOIB_1">
      <item>Tihomir Ratić, OIB 08755441938, Kralja Zvonimira 80, 33520 Slatina punomoćnik sudionika u postupku SITRA-PROM društvo s ograničenom odgovornošću za trgovinu, prijevoz i usluge, Slatina</item>
    </derivirana_varijabla>
  </DomainObject.Predmet.OstaliListFormatedWithAdressOIB>
  <DomainObject.Predmet.OstaliListNazivFormated>
    <izvorni_sadrzaj>
      <item>Tihomir Ratić</item>
    </izvorni_sadrzaj>
    <derivirana_varijabla naziv="DomainObject.Predmet.OstaliListNazivFormated_1">
      <item>Tihomir Ratić</item>
    </derivirana_varijabla>
  </DomainObject.Predmet.OstaliListNazivFormated>
  <DomainObject.Predmet.OstaliListNazivFormatedOIB>
    <izvorni_sadrzaj>
      <item>Tihomir Ratić, OIB 08755441938</item>
    </izvorni_sadrzaj>
    <derivirana_varijabla naziv="DomainObject.Predmet.OstaliListNazivFormatedOIB_1">
      <item>Tihomir Ratić, OIB 08755441938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SITRA-PROM društvo s ograničenom odgovornošću za trgovinu, prijevoz i usluge, Slatina</izvorni_sadrzaj>
    <derivirana_varijabla naziv="DomainObject.Predmet.ProtustrankaIDrugi_1">SITRA-PROM društvo s ograničenom odgovornošću za trgovinu, prijevoz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SITRA-PROM društvo s ograničenom odgovornošću za trgovinu, prijevoz i usluge, Slatina, OIB 71201121405, Trg sv. Josipa/bb, 33520 Slatina</izvorni_sadrzaj>
    <derivirana_varijabla naziv="DomainObject.Predmet.ProtustrankaIDrugiAdressOIB_1">SITRA-PROM društvo s ograničenom odgovornošću za trgovinu, prijevoz i usluge, Slatina, OIB 71201121405, Trg sv. Josipa/bb,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SITRA-PROM društvo s ograničenom odgovornošću za trgovinu, prijevoz i usluge, Slatina</item>
      <item>Tihomir Ratić</item>
    </izvorni_sadrzaj>
    <derivirana_varijabla naziv="DomainObject.Predmet.SudioniciListNaziv_1">
      <item>FINA, RC ZAGREB, Podružnica Bjelovar</item>
      <item>SITRA-PROM društvo s ograničenom odgovornošću za trgovinu, prijevoz i usluge, Slatina</item>
      <item>Tihomir Ratić</item>
    </derivirana_varijabla>
  </DomainObject.Predmet.SudioniciListNaziv>
  <DomainObject.Predmet.SudioniciListAdressOIB>
    <izvorni_sadrzaj>
      <item>FINA, RC ZAGREB, Podružnica Bjelovar, OIB 85821130368, F. Supila 4,43000 Bjelovar</item>
      <item>SITRA-PROM društvo s ograničenom odgovornošću za trgovinu, prijevoz i usluge, Slatina, OIB 71201121405, Trg sv. Josipa/bb,33520 Slatina</item>
      <item>Tihomir Ratić, OIB 08755441938, Kralja Zvonimira 80,33520 Slatina</item>
    </izvorni_sadrzaj>
    <derivirana_varijabla naziv="DomainObject.Predmet.SudioniciListAdressOIB_1">
      <item>FINA, RC ZAGREB, Podružnica Bjelovar, OIB 85821130368, F. Supila 4,43000 Bjelovar</item>
      <item>SITRA-PROM društvo s ograničenom odgovornošću za trgovinu, prijevoz i usluge, Slatina, OIB 71201121405, Trg sv. Josipa/bb,33520 Slatina</item>
      <item>Tihomir Ratić, OIB 08755441938, Kralja Zvonimira 80,33520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71201121405</item>
      <item>, OIB 08755441938</item>
    </izvorni_sadrzaj>
    <derivirana_varijabla naziv="DomainObject.Predmet.SudioniciListNazivOIB_1">
      <item>, OIB 85821130368</item>
      <item>, OIB 71201121405</item>
      <item>, OIB 08755441938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90D49-7770-46EB-8BF5-2703302C9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2015-12-17T13:51:00Z</dcterms:created>
  <dc:creator>ssabljic</dc:creator>
  <cp:lastModifiedBy>Miroslav Lovreković</cp:lastModifiedBy>
  <cp:lastPrinted>2015-12-15T06:55:00Z</cp:lastPrinted>
  <dcterms:modified xmlns:xsi="http://www.w3.org/2001/XMLSchema-instance" xsi:type="dcterms:W3CDTF">2015-12-18T06:57:00Z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