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8732" w14:paraId="19d8732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7B27BC">
        <w:rPr>
          <w:sz w:val="24"/>
          <w:szCs w:val="24"/>
        </w:rPr>
        <w:t>8895</w:t>
      </w:r>
      <w:r w:rsidR="001C480A">
        <w:rPr>
          <w:sz w:val="24"/>
          <w:szCs w:val="24"/>
        </w:rPr>
        <w:t>/15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  <w:rPr>
          <w:b/>
        </w:rPr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skraćenog </w:t>
      </w:r>
      <w:r w:rsidR="00D16AFA" w:rsidRPr="008600EF">
        <w:t>stečajnog postupka nad dužnikom</w:t>
      </w:r>
      <w:r w:rsidR="007B59FE" w:rsidRPr="007B59FE">
        <w:t xml:space="preserve"> </w:t>
      </w:r>
      <w:r w:rsidR="007B27BC">
        <w:tab/>
        <w:t>RADION d.o.o. Zagreb, Trnsko 7e</w:t>
      </w:r>
      <w:r w:rsidR="007B59FE">
        <w:t xml:space="preserve"> (OIB </w:t>
      </w:r>
      <w:r w:rsidR="007B27BC">
        <w:t>86477521596</w:t>
      </w:r>
      <w:r w:rsidR="007B59FE">
        <w:t>)</w:t>
      </w:r>
      <w:r w:rsidR="007B59FE" w:rsidRPr="009B2967">
        <w:t xml:space="preserve">, dana </w:t>
      </w:r>
      <w:r w:rsidR="001C480A">
        <w:t>3</w:t>
      </w:r>
      <w:r w:rsidR="007B59FE">
        <w:t>.veljače</w:t>
      </w:r>
      <w:r w:rsidR="007B59FE" w:rsidRPr="009B2967">
        <w:t xml:space="preserve"> 201</w:t>
      </w:r>
      <w:r w:rsidR="007B59FE">
        <w:t>7</w:t>
      </w:r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7B27BC" w:rsidRPr="008600EF">
        <w:t>dužnikom</w:t>
      </w:r>
      <w:r w:rsidR="007B27BC" w:rsidRPr="007B59FE">
        <w:t xml:space="preserve"> </w:t>
      </w:r>
      <w:r w:rsidR="007B27BC">
        <w:t>RADION d.o.o. Zagreb, Trnsko 7e (OIB 86477521596</w:t>
      </w:r>
      <w:r w:rsidR="001C480A">
        <w:t>)</w:t>
      </w:r>
      <w:r w:rsidR="001C480A" w:rsidRPr="009B2967">
        <w:t>,</w:t>
      </w:r>
      <w:r w:rsidR="00D16AFA">
        <w:rPr>
          <w:sz w:val="24"/>
        </w:rPr>
        <w:t>podnesen od str</w:t>
      </w:r>
      <w:r w:rsidR="006A276E">
        <w:rPr>
          <w:sz w:val="24"/>
        </w:rPr>
        <w:t xml:space="preserve">ane Financijske agencije dana </w:t>
      </w:r>
      <w:r w:rsidR="006C1A1F">
        <w:rPr>
          <w:sz w:val="24"/>
        </w:rPr>
        <w:t>22</w:t>
      </w:r>
      <w:r w:rsidR="00E94F2B">
        <w:rPr>
          <w:sz w:val="24"/>
        </w:rPr>
        <w:t xml:space="preserve">. prosinca </w:t>
      </w:r>
      <w:r w:rsidR="00D16AFA">
        <w:rPr>
          <w:sz w:val="24"/>
        </w:rPr>
        <w:t xml:space="preserve">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>. stavak 1. Stečajnog zakona (N.N. 71/15, dalje: SZ).</w:t>
      </w: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 w:rsidR="006C1A1F">
        <w:t xml:space="preserve">RADION d.o.o. Zagreb, Trnsko 7e (OIB 86477521596)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rješenjem broj </w:t>
      </w:r>
      <w:r w:rsidR="006C1A1F">
        <w:rPr>
          <w:sz w:val="24"/>
        </w:rPr>
        <w:t>Tt-13/25591-1</w:t>
      </w:r>
      <w:r w:rsidR="00E94F2B">
        <w:rPr>
          <w:sz w:val="24"/>
        </w:rPr>
        <w:t xml:space="preserve"> o</w:t>
      </w:r>
      <w:r w:rsidR="0091572F">
        <w:rPr>
          <w:sz w:val="24"/>
        </w:rPr>
        <w:t xml:space="preserve">d </w:t>
      </w:r>
      <w:r w:rsidR="006C1A1F">
        <w:rPr>
          <w:sz w:val="24"/>
        </w:rPr>
        <w:t>24. ožujka</w:t>
      </w:r>
      <w:r w:rsidR="00FC4923">
        <w:rPr>
          <w:sz w:val="24"/>
        </w:rPr>
        <w:t xml:space="preserve"> </w:t>
      </w:r>
      <w:r w:rsidR="0091572F">
        <w:rPr>
          <w:sz w:val="24"/>
        </w:rPr>
        <w:t xml:space="preserve"> 201</w:t>
      </w:r>
      <w:r w:rsidR="00E94F2B">
        <w:rPr>
          <w:sz w:val="24"/>
        </w:rPr>
        <w:t>6</w:t>
      </w:r>
      <w:r w:rsidR="0091572F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</w:t>
      </w:r>
      <w:r w:rsidR="00FC4923">
        <w:rPr>
          <w:sz w:val="24"/>
        </w:rPr>
        <w:t xml:space="preserve">je </w:t>
      </w:r>
      <w:r w:rsidR="00C007A5">
        <w:rPr>
          <w:sz w:val="24"/>
        </w:rPr>
        <w:t xml:space="preserve">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CF3AC6">
        <w:rPr>
          <w:sz w:val="24"/>
        </w:rPr>
        <w:t>8</w:t>
      </w:r>
      <w:r w:rsidR="00AA1368">
        <w:rPr>
          <w:sz w:val="24"/>
        </w:rPr>
        <w:t xml:space="preserve">. </w:t>
      </w:r>
      <w:r w:rsidR="001962F8">
        <w:rPr>
          <w:sz w:val="24"/>
        </w:rPr>
        <w:t>rujna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>Zagreb,</w:t>
      </w:r>
      <w:r w:rsidR="009E3769">
        <w:rPr>
          <w:sz w:val="24"/>
        </w:rPr>
        <w:t>3</w:t>
      </w:r>
      <w:r w:rsidR="00FC4923">
        <w:rPr>
          <w:sz w:val="24"/>
        </w:rPr>
        <w:t>.veljače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C492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0235E2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0235E2" w:rsidP="00422EE0" w:rsidR="000235E2">
      <w:pPr>
        <w:jc w:val="both"/>
      </w:pPr>
    </w:p>
    <w:p w:rsidRDefault="000235E2" w:rsidP="00422EE0" w:rsidR="000235E2">
      <w:pPr>
        <w:jc w:val="both"/>
      </w:pPr>
      <w:r>
        <w:t>Za točnost otpravka, ovlašteni službenik:</w:t>
      </w:r>
    </w:p>
    <w:p w:rsidRDefault="000235E2" w:rsidP="00422EE0" w:rsidR="000235E2">
      <w:pPr>
        <w:jc w:val="both"/>
      </w:pPr>
      <w:r>
        <w:t xml:space="preserve">               Valentina Delač</w:t>
      </w:r>
    </w:p>
    <w:p w:rsidRDefault="0043354E" w:rsidP="000235E2" w:rsidR="0043354E" w:rsidRPr="00333087">
      <w:pPr>
        <w:pStyle w:val="Odlomakpopisa"/>
        <w:jc w:val="both"/>
      </w:pPr>
    </w:p>
    <w:p w:rsidRDefault="0043354E" w:rsidP="0043354E" w:rsidR="0043354E">
      <w:pPr>
        <w:jc w:val="both"/>
        <w:rPr>
          <w:sz w:val="24"/>
        </w:rPr>
      </w:pPr>
    </w:p>
    <w:p w:rsidRDefault="00333087" w:rsidR="00333087">
      <w:pPr>
        <w:jc w:val="both"/>
        <w:rPr>
          <w:sz w:val="24"/>
        </w:rPr>
      </w:pPr>
    </w:p>
    <w:p w:rsidRDefault="00333087" w:rsidR="00333087">
      <w:pPr>
        <w:jc w:val="both"/>
        <w:rPr>
          <w:sz w:val="24"/>
        </w:rPr>
      </w:pPr>
    </w:p>
    <w:p w:rsidRDefault="0043354E" w:rsidR="0043354E">
      <w:pPr>
        <w:jc w:val="both"/>
        <w:rPr>
          <w:sz w:val="24"/>
        </w:rPr>
      </w:pPr>
    </w:p>
    <w:sectPr w:rsidR="0043354E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35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FC4923">
      <w:rPr>
        <w:sz w:val="24"/>
      </w:rPr>
      <w:t>8700</w:t>
    </w:r>
    <w:r>
      <w:rPr>
        <w:sz w:val="24"/>
      </w:rPr>
      <w:t>/</w:t>
    </w:r>
    <w:r w:rsidR="00FC4923">
      <w:rPr>
        <w:sz w:val="24"/>
      </w:rPr>
      <w:t>20</w:t>
    </w:r>
    <w:r>
      <w:rPr>
        <w:sz w:val="24"/>
      </w:rPr>
      <w:t>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587E1E"/>
    <w:multiLevelType w:val="hybridMultilevel"/>
    <w:tmpl w:val="FFE0C0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4">
    <w:nsid w:val="6EC95EE5"/>
    <w:multiLevelType w:val="hybridMultilevel"/>
    <w:tmpl w:val="2EB8AA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235E2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962F8"/>
    <w:rsid w:val="001C480A"/>
    <w:rsid w:val="00212617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33087"/>
    <w:rsid w:val="00345C71"/>
    <w:rsid w:val="003B2BC0"/>
    <w:rsid w:val="003B7E40"/>
    <w:rsid w:val="003C18D1"/>
    <w:rsid w:val="003D09B7"/>
    <w:rsid w:val="003D1648"/>
    <w:rsid w:val="003D51A2"/>
    <w:rsid w:val="003E3AFE"/>
    <w:rsid w:val="00400D20"/>
    <w:rsid w:val="00403903"/>
    <w:rsid w:val="00417D97"/>
    <w:rsid w:val="00426FF6"/>
    <w:rsid w:val="0043354E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651A23"/>
    <w:rsid w:val="00654600"/>
    <w:rsid w:val="00664710"/>
    <w:rsid w:val="00680DB6"/>
    <w:rsid w:val="00681E60"/>
    <w:rsid w:val="006912BE"/>
    <w:rsid w:val="006A235E"/>
    <w:rsid w:val="006A276E"/>
    <w:rsid w:val="006C1A1F"/>
    <w:rsid w:val="00700550"/>
    <w:rsid w:val="00737229"/>
    <w:rsid w:val="00766A2A"/>
    <w:rsid w:val="007965E4"/>
    <w:rsid w:val="007B27BC"/>
    <w:rsid w:val="007B59FE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66CAC"/>
    <w:rsid w:val="00976CFE"/>
    <w:rsid w:val="00983E5A"/>
    <w:rsid w:val="009866F0"/>
    <w:rsid w:val="009E3769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94F2B"/>
    <w:rsid w:val="00ED1B77"/>
    <w:rsid w:val="00ED7085"/>
    <w:rsid w:val="00EE7835"/>
    <w:rsid w:val="00F3746E"/>
    <w:rsid w:val="00F835DD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3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54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3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54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8895</izvorni_sadrzaj>
    <derivirana_varijabla naziv="DomainObject.Predmet.Broj_1">8895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St-8895/2015</izvorni_sadrzaj>
    <derivirana_varijabla naziv="DomainObject.Predmet.OznakaBroj_1">St-8895/2015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RADION d.o.o.</izvorni_sadrzaj>
    <derivirana_varijabla naziv="DomainObject.Predmet.ProtustrankaFormated_1">  RADION d.o.o.</derivirana_varijabla>
  </DomainObject.Predmet.ProtustrankaFormated>
  <DomainObject.Predmet.ProtustrankaFormatedOIB>
    <izvorni_sadrzaj>  RADION d.o.o., OIB 86477521596</izvorni_sadrzaj>
    <derivirana_varijabla naziv="DomainObject.Predmet.ProtustrankaFormatedOIB_1">  RADION d.o.o., OIB 86477521596</derivirana_varijabla>
  </DomainObject.Predmet.ProtustrankaFormatedOIB>
  <DomainObject.Predmet.ProtustrankaFormatedWithAdress>
    <izvorni_sadrzaj> RADION d.o.o., Trnsko 7/e, 10000 Zagreb</izvorni_sadrzaj>
    <derivirana_varijabla naziv="DomainObject.Predmet.ProtustrankaFormatedWithAdress_1"> RADION d.o.o., Trnsko 7/e, 10000 Zagreb</derivirana_varijabla>
  </DomainObject.Predmet.ProtustrankaFormatedWithAdress>
  <DomainObject.Predmet.ProtustrankaFormatedWithAdressOIB>
    <izvorni_sadrzaj> RADION d.o.o., OIB 86477521596, Trnsko 7/e, 10000 Zagreb</izvorni_sadrzaj>
    <derivirana_varijabla naziv="DomainObject.Predmet.ProtustrankaFormatedWithAdressOIB_1"> RADION d.o.o., OIB 86477521596, Trnsko 7/e, 10000 Zagreb</derivirana_varijabla>
  </DomainObject.Predmet.ProtustrankaFormatedWithAdressOIB>
  <DomainObject.Predmet.ProtustrankaWithAdress>
    <izvorni_sadrzaj>RADION d.o.o. Trnsko 7/e, 10000 Zagreb</izvorni_sadrzaj>
    <derivirana_varijabla naziv="DomainObject.Predmet.ProtustrankaWithAdress_1">RADION d.o.o. Trnsko 7/e, 10000 Zagreb</derivirana_varijabla>
  </DomainObject.Predmet.ProtustrankaWithAdress>
  <DomainObject.Predmet.ProtustrankaWithAdressOIB>
    <izvorni_sadrzaj>RADION d.o.o., OIB 86477521596, Trnsko 7/e, 10000 Zagreb</izvorni_sadrzaj>
    <derivirana_varijabla naziv="DomainObject.Predmet.ProtustrankaWithAdressOIB_1">RADION d.o.o., OIB 86477521596, Trnsko 7/e, 10000 Zagreb</derivirana_varijabla>
  </DomainObject.Predmet.ProtustrankaWithAdressOIB>
  <DomainObject.Predmet.ProtustrankaNazivFormated>
    <izvorni_sadrzaj>RADION d.o.o.</izvorni_sadrzaj>
    <derivirana_varijabla naziv="DomainObject.Predmet.ProtustrankaNazivFormated_1">RADION d.o.o.</derivirana_varijabla>
  </DomainObject.Predmet.ProtustrankaNazivFormated>
  <DomainObject.Predmet.ProtustrankaNazivFormatedOIB>
    <izvorni_sadrzaj>RADION d.o.o., OIB 86477521596</izvorni_sadrzaj>
    <derivirana_varijabla naziv="DomainObject.Predmet.ProtustrankaNazivFormatedOIB_1">RADION d.o.o., OIB 86477521596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RADION d.o.o.</item>
    </izvorni_sadrzaj>
    <derivirana_varijabla naziv="DomainObject.Predmet.ProtuStrankaListFormated_1">
      <item>RADION d.o.o.</item>
    </derivirana_varijabla>
  </DomainObject.Predmet.ProtuStrankaListFormated>
  <DomainObject.Predmet.ProtuStrankaListFormatedOIB>
    <izvorni_sadrzaj>
      <item>RADION d.o.o., OIB 86477521596</item>
    </izvorni_sadrzaj>
    <derivirana_varijabla naziv="DomainObject.Predmet.ProtuStrankaListFormatedOIB_1">
      <item>RADION d.o.o., OIB 86477521596</item>
    </derivirana_varijabla>
  </DomainObject.Predmet.ProtuStrankaListFormatedOIB>
  <DomainObject.Predmet.ProtuStrankaListFormatedWithAdress>
    <izvorni_sadrzaj>
      <item>RADION d.o.o., Trnsko 7/e, 10000 Zagreb</item>
    </izvorni_sadrzaj>
    <derivirana_varijabla naziv="DomainObject.Predmet.ProtuStrankaListFormatedWithAdress_1">
      <item>RADION d.o.o., Trnsko 7/e, 10000 Zagreb</item>
    </derivirana_varijabla>
  </DomainObject.Predmet.ProtuStrankaListFormatedWithAdress>
  <DomainObject.Predmet.ProtuStrankaListFormatedWithAdressOIB>
    <izvorni_sadrzaj>
      <item>RADION d.o.o., OIB 86477521596, Trnsko 7/e, 10000 Zagreb</item>
    </izvorni_sadrzaj>
    <derivirana_varijabla naziv="DomainObject.Predmet.ProtuStrankaListFormatedWithAdressOIB_1">
      <item>RADION d.o.o., OIB 86477521596, Trnsko 7/e, 10000 Zagreb</item>
    </derivirana_varijabla>
  </DomainObject.Predmet.ProtuStrankaListFormatedWithAdressOIB>
  <DomainObject.Predmet.ProtuStrankaListNazivFormated>
    <izvorni_sadrzaj>
      <item>RADION d.o.o.</item>
    </izvorni_sadrzaj>
    <derivirana_varijabla naziv="DomainObject.Predmet.ProtuStrankaListNazivFormated_1">
      <item>RADION d.o.o.</item>
    </derivirana_varijabla>
  </DomainObject.Predmet.ProtuStrankaListNazivFormated>
  <DomainObject.Predmet.ProtuStrankaListNazivFormatedOIB>
    <izvorni_sadrzaj>
      <item>RADION d.o.o., OIB 86477521596</item>
    </izvorni_sadrzaj>
    <derivirana_varijabla naziv="DomainObject.Predmet.ProtuStrankaListNazivFormatedOIB_1">
      <item>RADION d.o.o., OIB 86477521596</item>
    </derivirana_varijabla>
  </DomainObject.Predmet.ProtuStrankaListNazivFormatedOIB>
  <DomainObject.Predmet.OstaliListFormated>
    <izvorni_sadrzaj>
      <item>Danijel Pipić</item>
    </izvorni_sadrzaj>
    <derivirana_varijabla naziv="DomainObject.Predmet.OstaliListFormated_1">
      <item>Danijel Pipić</item>
    </derivirana_varijabla>
  </DomainObject.Predmet.OstaliListFormated>
  <DomainObject.Predmet.OstaliListFormatedOIB>
    <izvorni_sadrzaj>
      <item>Danijel Pipić, OIB 67952828092</item>
    </izvorni_sadrzaj>
    <derivirana_varijabla naziv="DomainObject.Predmet.OstaliListFormatedOIB_1">
      <item>Danijel Pipić, OIB 67952828092</item>
    </derivirana_varijabla>
  </DomainObject.Predmet.OstaliListFormatedOIB>
  <DomainObject.Predmet.OstaliListFormatedWithAdress>
    <izvorni_sadrzaj>
      <item>Danijel Pipić, Lopuhi 4, 10255 Gornji Stupnik</item>
    </izvorni_sadrzaj>
    <derivirana_varijabla naziv="DomainObject.Predmet.OstaliListFormatedWithAdress_1">
      <item>Danijel Pipić, Lopuhi 4, 10255 Gornji Stupnik</item>
    </derivirana_varijabla>
  </DomainObject.Predmet.OstaliListFormatedWithAdress>
  <DomainObject.Predmet.OstaliListFormatedWithAdressOIB>
    <izvorni_sadrzaj>
      <item>Danijel Pipić, OIB 67952828092, Lopuhi 4, 10255 Gornji Stupnik</item>
    </izvorni_sadrzaj>
    <derivirana_varijabla naziv="DomainObject.Predmet.OstaliListFormatedWithAdressOIB_1">
      <item>Danijel Pipić, OIB 67952828092, Lopuhi 4, 10255 Gornji Stupnik</item>
    </derivirana_varijabla>
  </DomainObject.Predmet.OstaliListFormatedWithAdressOIB>
  <DomainObject.Predmet.OstaliListNazivFormated>
    <izvorni_sadrzaj>
      <item>Danijel Pipić</item>
    </izvorni_sadrzaj>
    <derivirana_varijabla naziv="DomainObject.Predmet.OstaliListNazivFormated_1">
      <item>Danijel Pipić</item>
    </derivirana_varijabla>
  </DomainObject.Predmet.OstaliListNazivFormated>
  <DomainObject.Predmet.OstaliListNazivFormatedOIB>
    <izvorni_sadrzaj>
      <item>Danijel Pipić, OIB 67952828092</item>
    </izvorni_sadrzaj>
    <derivirana_varijabla naziv="DomainObject.Predmet.OstaliListNazivFormatedOIB_1">
      <item>Danijel Pipić, OIB 67952828092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RADION d.o.o.</izvorni_sadrzaj>
    <derivirana_varijabla naziv="DomainObject.Predmet.ProtustrankaIDrugi_1">RADION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RADION d.o.o., OIB 86477521596, Trnsko 7/e, 10000 Zagreb</izvorni_sadrzaj>
    <derivirana_varijabla naziv="DomainObject.Predmet.ProtustrankaIDrugiAdressOIB_1">RADION d.o.o., OIB 86477521596,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RADION d.o.o.</item>
      <item>Danijel Pipić</item>
    </izvorni_sadrzaj>
    <derivirana_varijabla naziv="DomainObject.Predmet.SudioniciListNaziv_1">
      <item>FINA Regionalni centar Zagreb</item>
      <item>RADION d.o.o.</item>
      <item>Danijel Pipić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RADION d.o.o., OIB 86477521596, Trnsko 7/e,10000 Zagreb</item>
      <item>Danijel Pipić, OIB 67952828092, Lopuhi 4,10255 Gornji Stupnik</item>
    </izvorni_sadrzaj>
    <derivirana_varijabla naziv="DomainObject.Predmet.SudioniciListAdressOIB_1">
      <item>FINA Regionalni centar Zagreb, OIB 85821130368, Trg svibanjskih žrtava 1995. br. 1,10000 Zagreb</item>
      <item>RADION d.o.o., OIB 86477521596, Trnsko 7/e,10000 Zagreb</item>
      <item>Danijel Pipić, OIB 67952828092, Lopuhi 4,10255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86477521596</item>
      <item>, OIB 67952828092</item>
    </izvorni_sadrzaj>
    <derivirana_varijabla naziv="DomainObject.Predmet.SudioniciListNazivOIB_1">
      <item>, OIB 85821130368</item>
      <item>, OIB 86477521596</item>
      <item>, OIB 67952828092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312</properties:Words>
  <properties:Characters>1680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2017-02-03T09:43:00Z</dcterms:created>
  <dc:creator>Ante</dc:creator>
  <cp:lastModifiedBy>Valentina Delač</cp:lastModifiedBy>
  <cp:lastPrinted>2017-02-07T13:31:00Z</cp:lastPrinted>
  <dcterms:modified xmlns:xsi="http://www.w3.org/2001/XMLSchema-instance" xsi:type="dcterms:W3CDTF">2017-02-07T13:31:00Z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