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4e18" w14:paraId="fdb4e18" w:rsidRDefault="00011F2C" w:rsidP="008615FD" w:rsidR="00011F2C" w:rsidRPr="00C17C88">
      <w:pPr>
        <w15:collapsed w:val="false"/>
        <w:rPr>
          <w:rStyle w:val="Naglaeno"/>
          <w:b w:val="false"/>
        </w:rPr>
      </w:pPr>
    </w:p>
    <w:p w:rsidRDefault="00595E44" w:rsidP="00595E44" w:rsidR="00595E44">
      <w:pPr>
        <w:spacing w:lineRule="auto" w:line="276"/>
        <w:rPr>
          <w:lang w:eastAsia="en-US"/>
        </w:rPr>
      </w:pPr>
      <w:r>
        <w:rPr>
          <w:rStyle w:val="Naglaeno"/>
          <w:b w:val="false"/>
        </w:rPr>
        <w:tab/>
      </w:r>
      <w:r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5E44" w:rsidP="00595E44" w:rsidR="00595E44">
      <w:pPr>
        <w:rPr>
          <w:lang w:eastAsia="en-US"/>
        </w:rPr>
      </w:pPr>
      <w:r>
        <w:rPr>
          <w:lang w:eastAsia="en-US"/>
        </w:rPr>
        <w:t xml:space="preserve">  Republika Hrvatska</w:t>
      </w:r>
    </w:p>
    <w:p w:rsidRDefault="00595E44" w:rsidP="00595E44" w:rsidR="00595E44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595E44" w:rsidP="00595E44" w:rsidR="00595E44" w:rsidRPr="00047B69">
      <w:pPr>
        <w:rPr>
          <w:rStyle w:val="Naglaeno"/>
          <w:b w:val="false"/>
        </w:rPr>
      </w:pPr>
      <w:r>
        <w:rPr>
          <w:lang w:eastAsia="en-US"/>
        </w:rPr>
        <w:t xml:space="preserve">  Osijek, Zagrebačka 2</w:t>
      </w:r>
    </w:p>
    <w:p w:rsidRDefault="00595E44" w:rsidP="00595E44" w:rsidR="00595E44">
      <w:pPr>
        <w:jc w:val="center"/>
      </w:pPr>
    </w:p>
    <w:p w:rsidRDefault="008F29C3" w:rsidP="00A8600C" w:rsidR="008F29C3" w:rsidRPr="00C17C88"/>
    <w:p w:rsidRDefault="00595E44" w:rsidP="00595E44" w:rsidR="00595E44" w:rsidRPr="002F0315">
      <w:pPr>
        <w:jc w:val="center"/>
      </w:pPr>
      <w:r w:rsidRPr="002F0315">
        <w:t>R E P U B L I K A  H R V A T S K A</w:t>
      </w:r>
    </w:p>
    <w:p w:rsidRDefault="00595E44" w:rsidP="00595E44" w:rsidR="00595E44" w:rsidRPr="002F0315">
      <w:pPr>
        <w:jc w:val="center"/>
      </w:pPr>
      <w:r w:rsidRPr="002F0315">
        <w:t>Z A K L J U Č A K</w:t>
      </w:r>
    </w:p>
    <w:p w:rsidRDefault="003D6AB3" w:rsidP="003D6AB3" w:rsidR="003D6AB3" w:rsidRPr="00C17C88">
      <w:pPr>
        <w:jc w:val="both"/>
      </w:pPr>
    </w:p>
    <w:p w:rsidRDefault="008F29C3" w:rsidP="003D6AB3" w:rsidR="008F29C3" w:rsidRPr="00C17C88">
      <w:pPr>
        <w:jc w:val="both"/>
      </w:pPr>
    </w:p>
    <w:p w:rsidRDefault="00D34BFF" w:rsidP="00D34BFF" w:rsidR="00D34BFF" w:rsidRPr="00C17C88">
      <w:pPr>
        <w:ind w:firstLine="708"/>
        <w:jc w:val="both"/>
      </w:pPr>
      <w:r w:rsidRPr="00C17C88">
        <w:t>Trgovački sud u Osijeku, po stečajnom sucu mr. sc. Borisu Vukoviću</w:t>
      </w:r>
      <w:r w:rsidRPr="00C17C88">
        <w:rPr>
          <w:color w:val="000000"/>
        </w:rPr>
        <w:t xml:space="preserve">, </w:t>
      </w:r>
      <w:r w:rsidRPr="00C17C88">
        <w:t xml:space="preserve">u stečajnom postupku nad dužnikom ŠARC j.d.o.o. u stečaju, </w:t>
      </w:r>
      <w:proofErr w:type="spellStart"/>
      <w:r w:rsidRPr="00C17C88">
        <w:t>Vođinci</w:t>
      </w:r>
      <w:proofErr w:type="spellEnd"/>
      <w:r w:rsidRPr="00C17C88">
        <w:t xml:space="preserve">, Kućište 9, MBS: 030142331, OIB: 86584833516, dana </w:t>
      </w:r>
      <w:r w:rsidR="00595E44">
        <w:t>27</w:t>
      </w:r>
      <w:r w:rsidRPr="00C17C88">
        <w:t xml:space="preserve">. </w:t>
      </w:r>
      <w:r w:rsidR="00595E44">
        <w:t>prosinca</w:t>
      </w:r>
      <w:r w:rsidRPr="00C17C88">
        <w:t xml:space="preserve"> 2018. godine</w:t>
      </w:r>
    </w:p>
    <w:p w:rsidRDefault="008029EB" w:rsidP="003D6AB3" w:rsidR="00BB0522" w:rsidRPr="00C17C88">
      <w:pPr>
        <w:ind w:firstLine="708"/>
        <w:jc w:val="both"/>
      </w:pPr>
      <w:r w:rsidRPr="00C17C88">
        <w:t xml:space="preserve"> </w:t>
      </w:r>
    </w:p>
    <w:p w:rsidRDefault="00FB76BC" w:rsidP="00BB0522" w:rsidR="00FB76BC" w:rsidRPr="00C17C88">
      <w:pPr>
        <w:jc w:val="both"/>
      </w:pPr>
    </w:p>
    <w:p w:rsidRDefault="00BB0522" w:rsidP="00BB0522" w:rsidR="00BB0522" w:rsidRPr="00C17C88">
      <w:pPr>
        <w:jc w:val="center"/>
      </w:pPr>
      <w:r w:rsidRPr="00C17C88">
        <w:t>z a k l j u č i o  j e</w:t>
      </w:r>
    </w:p>
    <w:p w:rsidRDefault="00737216" w:rsidP="00BB0522" w:rsidR="00737216">
      <w:pPr>
        <w:jc w:val="both"/>
      </w:pPr>
    </w:p>
    <w:p w:rsidRDefault="00171ECE" w:rsidP="00BB0522" w:rsidR="00171ECE">
      <w:pPr>
        <w:jc w:val="both"/>
      </w:pPr>
    </w:p>
    <w:p w:rsidRDefault="00171ECE" w:rsidP="00171ECE" w:rsidR="00171ECE">
      <w:pPr>
        <w:ind w:firstLine="708"/>
        <w:jc w:val="both"/>
      </w:pPr>
      <w:r>
        <w:t xml:space="preserve">I Ponovno se poziva stečajni upravitelj Margareta </w:t>
      </w:r>
      <w:proofErr w:type="spellStart"/>
      <w:r>
        <w:t>Bondža</w:t>
      </w:r>
      <w:proofErr w:type="spellEnd"/>
      <w:r>
        <w:t xml:space="preserve"> OIB: 43842887527, Vinkovci, </w:t>
      </w:r>
      <w:proofErr w:type="spellStart"/>
      <w:r>
        <w:t>Lapovačka</w:t>
      </w:r>
      <w:proofErr w:type="spellEnd"/>
      <w:r>
        <w:t xml:space="preserve"> 30, da se u roku od 30 dana od dana primitka ovog zaključka očituje u odnosu na predaju arhivske građe stečajnog dužnika ŠARC j.d.o.o. u stečaju, </w:t>
      </w:r>
      <w:proofErr w:type="spellStart"/>
      <w:r>
        <w:t>Vođinci</w:t>
      </w:r>
      <w:proofErr w:type="spellEnd"/>
      <w:r>
        <w:t>, Kućište 9, MBS: 030142331, OIB: 86584833516</w:t>
      </w:r>
      <w:r>
        <w:rPr>
          <w:b/>
        </w:rPr>
        <w:t>,</w:t>
      </w:r>
      <w:r>
        <w:t xml:space="preserve"> Državnom arhivu te da navedeno dokumentira.</w:t>
      </w:r>
    </w:p>
    <w:p w:rsidRDefault="00FB76BC" w:rsidP="00171ECE" w:rsidR="00FB76BC" w:rsidRPr="00C17C88">
      <w:pPr>
        <w:tabs>
          <w:tab w:pos="1164" w:val="left"/>
        </w:tabs>
        <w:jc w:val="both"/>
      </w:pPr>
    </w:p>
    <w:p w:rsidRDefault="00171ECE" w:rsidP="00131713" w:rsidR="00131713" w:rsidRPr="00C17C88">
      <w:pPr>
        <w:ind w:firstLine="708"/>
        <w:jc w:val="both"/>
      </w:pPr>
      <w:r>
        <w:t xml:space="preserve">II  Ponovno se </w:t>
      </w:r>
      <w:r w:rsidRPr="00C17C88">
        <w:t xml:space="preserve">nalaže </w:t>
      </w:r>
      <w:r w:rsidR="00131713" w:rsidRPr="00C17C88">
        <w:t xml:space="preserve">stečajnom upravitelju </w:t>
      </w:r>
      <w:r w:rsidR="00D77C73" w:rsidRPr="00C17C88">
        <w:t xml:space="preserve">Margareti </w:t>
      </w:r>
      <w:proofErr w:type="spellStart"/>
      <w:r w:rsidR="00D77C73" w:rsidRPr="00C17C88">
        <w:t>Bondža</w:t>
      </w:r>
      <w:proofErr w:type="spellEnd"/>
      <w:r w:rsidR="00D77C73" w:rsidRPr="00C17C88">
        <w:t xml:space="preserve"> OIB: 43842887527, Vinkovci, </w:t>
      </w:r>
      <w:proofErr w:type="spellStart"/>
      <w:r w:rsidR="00D77C73" w:rsidRPr="00C17C88">
        <w:t>Lapovačka</w:t>
      </w:r>
      <w:proofErr w:type="spellEnd"/>
      <w:r w:rsidR="00D77C73" w:rsidRPr="00C17C88">
        <w:t xml:space="preserve"> 30</w:t>
      </w:r>
      <w:r w:rsidR="00131713" w:rsidRPr="00C17C88">
        <w:t>, u roku od osam dana od dana primitka ovog zaključka dostaviti pisano izvješće o tijeku stečajnog postupka i o stanju stečajne mase na propisanom obrascu kako bi se isto moglo objaviti na mrežnoj stranici e-Oglasna ploča sudova.</w:t>
      </w:r>
    </w:p>
    <w:p w:rsidRDefault="00131713" w:rsidP="00131713" w:rsidR="00131713" w:rsidRPr="00C17C88">
      <w:pPr>
        <w:jc w:val="both"/>
      </w:pPr>
    </w:p>
    <w:p w:rsidRDefault="00131713" w:rsidP="00131713" w:rsidR="00131713" w:rsidRPr="00C17C88">
      <w:pPr>
        <w:pStyle w:val="Tijeloteksta"/>
        <w:ind w:firstLine="708"/>
        <w:rPr>
          <w:sz w:val="24"/>
        </w:rPr>
      </w:pPr>
      <w:r w:rsidRPr="00C17C88"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104/17).</w:t>
      </w:r>
    </w:p>
    <w:p w:rsidRDefault="00131713" w:rsidP="005421BA" w:rsidR="006503A9" w:rsidRPr="00C17C88">
      <w:pPr>
        <w:ind w:firstLine="708"/>
        <w:jc w:val="both"/>
      </w:pPr>
      <w:r w:rsidRPr="00C17C88">
        <w:t xml:space="preserve"> </w:t>
      </w:r>
    </w:p>
    <w:p w:rsidRDefault="005421BA" w:rsidP="005421BA" w:rsidR="005421BA" w:rsidRPr="00C17C88">
      <w:pPr>
        <w:ind w:firstLine="708"/>
        <w:jc w:val="both"/>
      </w:pPr>
    </w:p>
    <w:p w:rsidRDefault="00BB0522" w:rsidP="00095D0F" w:rsidR="005E26ED" w:rsidRPr="00C17C88">
      <w:pPr>
        <w:jc w:val="center"/>
      </w:pPr>
      <w:r w:rsidRPr="00C17C88">
        <w:t xml:space="preserve">U Osijeku </w:t>
      </w:r>
      <w:r w:rsidR="00171ECE">
        <w:t>27</w:t>
      </w:r>
      <w:r w:rsidR="00D77C73" w:rsidRPr="00C17C88">
        <w:t xml:space="preserve">. </w:t>
      </w:r>
      <w:r w:rsidR="00171ECE">
        <w:t>prosinca</w:t>
      </w:r>
      <w:r w:rsidR="002A0F13" w:rsidRPr="00C17C88">
        <w:t xml:space="preserve"> 2018.</w:t>
      </w:r>
    </w:p>
    <w:p w:rsidRDefault="00767EAF" w:rsidP="00095D0F" w:rsidR="00767EAF" w:rsidRPr="00C17C88">
      <w:pPr>
        <w:jc w:val="center"/>
      </w:pPr>
    </w:p>
    <w:p w:rsidRDefault="008F29C3" w:rsidP="00095D0F" w:rsidR="008F29C3" w:rsidRPr="00C17C88">
      <w:pPr>
        <w:jc w:val="center"/>
      </w:pPr>
    </w:p>
    <w:p w:rsidRDefault="005E26ED" w:rsidP="005E26ED" w:rsidR="005E26ED" w:rsidRPr="00C17C88">
      <w:pPr>
        <w:jc w:val="both"/>
      </w:pP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</w:r>
      <w:r w:rsidRPr="00C17C88">
        <w:tab/>
        <w:t xml:space="preserve">         STEČAJNI SUDAC</w:t>
      </w:r>
    </w:p>
    <w:p w:rsidRDefault="005E26ED" w:rsidP="00737216" w:rsidR="005E26ED" w:rsidRPr="00C17C88">
      <w:pPr>
        <w:ind w:left="4956"/>
        <w:jc w:val="center"/>
      </w:pPr>
      <w:r w:rsidRPr="00C17C88">
        <w:t xml:space="preserve">       mr. sc. Boris Vuković</w:t>
      </w:r>
      <w:bookmarkStart w:name="_GoBack" w:id="0"/>
      <w:bookmarkEnd w:id="0"/>
    </w:p>
    <w:p w:rsidRDefault="00DA02A1" w:rsidP="00035526" w:rsidR="00DA02A1" w:rsidRPr="00C17C88"/>
    <w:p w:rsidRDefault="005E26ED" w:rsidP="005E26ED" w:rsidR="005E26ED" w:rsidRPr="00C17C88">
      <w:pPr>
        <w:jc w:val="both"/>
      </w:pPr>
      <w:r w:rsidRPr="00C17C88">
        <w:t xml:space="preserve">Zapisničar: Danijela Špeletić                                                                        </w:t>
      </w:r>
    </w:p>
    <w:p w:rsidRDefault="00FB76BC" w:rsidP="00BB0522" w:rsidR="00FB76BC" w:rsidRPr="00C17C88">
      <w:pPr>
        <w:jc w:val="both"/>
      </w:pPr>
    </w:p>
    <w:p w:rsidRDefault="001D2291" w:rsidP="00BB0522" w:rsidR="001D2291" w:rsidRPr="00C17C88">
      <w:pPr>
        <w:jc w:val="both"/>
      </w:pPr>
    </w:p>
    <w:p w:rsidRDefault="005814A6" w:rsidP="00A976DC" w:rsidR="00A976DC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>UPUTA</w:t>
      </w:r>
      <w:r w:rsidR="00A976DC" w:rsidRPr="00C17C88">
        <w:rPr>
          <w:sz w:val="24"/>
        </w:rPr>
        <w:t xml:space="preserve"> O PRAVNOM LIJEKU:</w:t>
      </w:r>
    </w:p>
    <w:p w:rsidRDefault="00D05C2A" w:rsidP="00D05C2A" w:rsidR="00D05C2A" w:rsidRPr="00C17C88">
      <w:pPr>
        <w:jc w:val="both"/>
      </w:pPr>
      <w:r w:rsidRPr="00C17C88">
        <w:t>Protiv ovog zaključka nije dopušten pravni lijek (čl. 19. st. 7. Stečajnog zakona).</w:t>
      </w:r>
    </w:p>
    <w:p w:rsidRDefault="00A976DC" w:rsidP="00BB0522" w:rsidR="00A976DC" w:rsidRPr="00C17C88">
      <w:pPr>
        <w:jc w:val="both"/>
      </w:pPr>
    </w:p>
    <w:p w:rsidRDefault="00F7628D" w:rsidP="00BB0522" w:rsidR="00F7628D" w:rsidRPr="00C17C88">
      <w:pPr>
        <w:jc w:val="both"/>
      </w:pPr>
    </w:p>
    <w:p w:rsidRDefault="00BB0522" w:rsidP="00BB0522" w:rsidR="00BB0522" w:rsidRPr="00C17C88">
      <w:pPr>
        <w:jc w:val="both"/>
      </w:pPr>
      <w:r w:rsidRPr="00C17C88">
        <w:t>D N A:</w:t>
      </w:r>
    </w:p>
    <w:p w:rsidRDefault="00D05C2A" w:rsidP="00D05C2A" w:rsidR="00D05C2A" w:rsidRPr="00C17C88">
      <w:pPr>
        <w:pStyle w:val="Tijeloteksta"/>
        <w:ind w:left="360"/>
        <w:rPr>
          <w:sz w:val="24"/>
        </w:rPr>
      </w:pPr>
      <w:r w:rsidRPr="00C17C88">
        <w:rPr>
          <w:sz w:val="24"/>
        </w:rPr>
        <w:t xml:space="preserve">- </w:t>
      </w:r>
      <w:proofErr w:type="spellStart"/>
      <w:r w:rsidRPr="00C17C88">
        <w:rPr>
          <w:sz w:val="24"/>
        </w:rPr>
        <w:t>eOglasna</w:t>
      </w:r>
      <w:proofErr w:type="spellEnd"/>
      <w:r w:rsidRPr="00C17C88">
        <w:rPr>
          <w:sz w:val="24"/>
        </w:rPr>
        <w:t xml:space="preserve"> ploča sudova</w:t>
      </w:r>
    </w:p>
    <w:p w:rsidRDefault="00D05C2A" w:rsidP="00D05C2A" w:rsidR="008615FD">
      <w:pPr>
        <w:pStyle w:val="Tijeloteksta"/>
        <w:ind w:left="360"/>
        <w:jc w:val="left"/>
        <w:rPr>
          <w:sz w:val="24"/>
        </w:rPr>
      </w:pPr>
      <w:r w:rsidRPr="00C17C88">
        <w:rPr>
          <w:sz w:val="24"/>
        </w:rPr>
        <w:t xml:space="preserve">- stečajnom upravitelju </w:t>
      </w:r>
      <w:r w:rsidR="00C17C88" w:rsidRPr="00C17C88">
        <w:rPr>
          <w:sz w:val="24"/>
        </w:rPr>
        <w:t xml:space="preserve">Margareta </w:t>
      </w:r>
      <w:proofErr w:type="spellStart"/>
      <w:r w:rsidR="00C17C88" w:rsidRPr="00C17C88">
        <w:rPr>
          <w:sz w:val="24"/>
        </w:rPr>
        <w:t>Bondža</w:t>
      </w:r>
      <w:proofErr w:type="spellEnd"/>
      <w:r w:rsidR="00C17C88" w:rsidRPr="00C17C88">
        <w:rPr>
          <w:sz w:val="24"/>
        </w:rPr>
        <w:t xml:space="preserve">, Vinkovci, </w:t>
      </w:r>
      <w:proofErr w:type="spellStart"/>
      <w:r w:rsidR="00C17C88" w:rsidRPr="00C17C88">
        <w:rPr>
          <w:sz w:val="24"/>
        </w:rPr>
        <w:t>Lapovačka</w:t>
      </w:r>
      <w:proofErr w:type="spellEnd"/>
      <w:r w:rsidR="00C17C88" w:rsidRPr="00C17C88">
        <w:rPr>
          <w:sz w:val="24"/>
        </w:rPr>
        <w:t xml:space="preserve"> 30</w:t>
      </w:r>
    </w:p>
    <w:p w:rsidRDefault="00542C0E" w:rsidP="00D05C2A" w:rsidR="00542C0E" w:rsidRPr="00C17C88">
      <w:pPr>
        <w:pStyle w:val="Tijeloteksta"/>
        <w:ind w:left="360"/>
        <w:jc w:val="left"/>
        <w:rPr>
          <w:sz w:val="24"/>
        </w:rPr>
      </w:pPr>
      <w:r>
        <w:rPr>
          <w:sz w:val="24"/>
        </w:rPr>
        <w:t xml:space="preserve">- kal. </w:t>
      </w:r>
      <w:r w:rsidR="006C0C7D">
        <w:rPr>
          <w:sz w:val="24"/>
        </w:rPr>
        <w:t>01.02.2019.</w:t>
      </w: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17C88"/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  <w:t xml:space="preserve"> </w:t>
      </w:r>
      <w:r w:rsidRPr="00C17C88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 xml:space="preserve">                                                                                                                                </w:t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</w:r>
      <w:r w:rsidRPr="00C17C88">
        <w:rPr>
          <w:sz w:val="24"/>
        </w:rPr>
        <w:tab/>
        <w:t xml:space="preserve">   </w:t>
      </w:r>
      <w:r w:rsidRPr="00C17C88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17C88">
      <w:pPr>
        <w:pStyle w:val="Tijeloteksta"/>
        <w:jc w:val="left"/>
        <w:rPr>
          <w:sz w:val="24"/>
        </w:rPr>
      </w:pPr>
    </w:p>
    <w:p w:rsidRDefault="006D3C3F" w:rsidP="008615FD" w:rsidR="006D3C3F" w:rsidRPr="00C17C88"/>
    <w:sectPr w:rsidSect="00606835" w:rsidR="006D3C3F" w:rsidRPr="00C17C8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2B7" w:rsidR="00EE12B7">
      <w:r>
        <w:separator/>
      </w:r>
    </w:p>
  </w:endnote>
  <w:endnote w:id="0" w:type="continuationSeparator">
    <w:p w:rsidRDefault="00EE12B7" w:rsidR="00EE1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2B7" w:rsidR="00EE12B7">
      <w:r>
        <w:separator/>
      </w:r>
    </w:p>
  </w:footnote>
  <w:footnote w:id="0" w:type="continuationSeparator">
    <w:p w:rsidRDefault="00EE12B7" w:rsidR="00EE1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47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C3F7A" w:rsidP="006C3F7A" w:rsidR="006C3F7A">
    <w:pPr>
      <w:jc w:val="right"/>
    </w:pPr>
    <w:r>
      <w:t>Poslovni broj: 7 St-2208/16-47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5FF" w:rsidP="00545450" w:rsidR="00545450">
    <w:pPr>
      <w:jc w:val="right"/>
    </w:pPr>
    <w:r>
      <w:t xml:space="preserve">Poslovni broj: </w:t>
    </w:r>
    <w:r w:rsidR="00545450">
      <w:t>7 St-2208/16-4</w:t>
    </w:r>
    <w:r>
      <w:t>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1C8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BC4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713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ECE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25FF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21BA"/>
    <w:rsid w:val="00542C0E"/>
    <w:rsid w:val="00545087"/>
    <w:rsid w:val="00545450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E44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0C7D"/>
    <w:rsid w:val="006C39FE"/>
    <w:rsid w:val="006C3F7A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7E7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594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17C88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C2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BFF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77C73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2B7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82A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3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47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847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847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7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7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3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847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847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847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7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7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5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87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8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00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punomoćnica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punomoćnica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punomoćnica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punomoćnica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punomoćnica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>21. travnja 2018.</izvorni_sadrzaj>
    <derivirana_varijabla naziv="DomainObject.Predmet.OdlukaRjesenje.DatumPravomocnosti_1">21. travnja 2018.</derivirana_varijabla>
  </DomainObject.Predmet.OdlukaRjesenje.DatumPravomocnosti>
  <DomainObject.Predmet.OdlukaRjesenje.Oznaka>
    <izvorni_sadrzaj>St-2208/2016-43</izvorni_sadrzaj>
    <derivirana_varijabla naziv="DomainObject.Predmet.OdlukaRjesenje.Oznaka_1">St-2208/2016-43</derivirana_varijabla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St-2208/2016-45</izvorni_sadrzaj>
    <derivirana_varijabla naziv="DomainObject.PredzadnjaOdlukaIzPredmeta.Oznaka_1">St-2208/2016-45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0B840-174D-4F0C-A1A1-9824165EA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263</properties:Words>
  <properties:Characters>1305</properties:Characters>
  <properties:Lines>113</properties:Lines>
  <properties:Paragraphs>20</properties:Paragraphs>
  <properties:TotalTime>478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2018-12-27T12:39:00Z</cp:lastPrinted>
  <dcterms:modified xmlns:xsi="http://www.w3.org/2001/XMLSchema-instance" xsi:type="dcterms:W3CDTF">2018-12-27T12:39:00Z</dcterms:modified>
  <cp:revision>540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(2208-16 (-47) MARGARETA BONDŽA spec..docx)</vt:lpwstr>
  </prop:property>
  <prop:property name="CC_coloring" pid="5" fmtid="{D5CDD505-2E9C-101B-9397-08002B2CF9AE}">
    <vt:bool>true</vt:bool>
  </prop:property>
</prop:Properties>
</file>