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ff4f" w14:paraId="3edff4f" w:rsidRDefault="00994D96" w:rsidP="00994D96" w:rsidR="002E33CB" w:rsidRPr="000C73A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</w:t>
      </w:r>
      <w:r w:rsidR="002E33CB" w:rsidRPr="000C73A5">
        <w:t>3 St-</w:t>
      </w:r>
      <w:r w:rsidR="00663E96">
        <w:t>2226</w:t>
      </w:r>
      <w:r w:rsidR="002E33CB" w:rsidRPr="000C73A5">
        <w:t>/1</w:t>
      </w:r>
      <w:r w:rsidR="000F0EEB">
        <w:t>6</w:t>
      </w:r>
      <w:r w:rsidR="006A231B" w:rsidRPr="000C73A5">
        <w:t>-</w:t>
      </w:r>
      <w:r w:rsidR="00EE0B0C">
        <w:t>4</w:t>
      </w:r>
    </w:p>
    <w:p w:rsidRDefault="002E33CB" w:rsidP="002E33CB" w:rsidR="002E33CB" w:rsidRPr="000C73A5"/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2E33CB" w:rsidP="002E33CB" w:rsidR="002E33CB" w:rsidRPr="000C73A5">
      <w:r w:rsidRPr="000C73A5">
        <w:t xml:space="preserve">STALNA SLUŽBA </w:t>
      </w:r>
    </w:p>
    <w:p w:rsidRDefault="002E33CB" w:rsidP="002E33CB" w:rsidR="002E33CB" w:rsidRPr="000C73A5">
      <w:r w:rsidRPr="000C73A5">
        <w:t xml:space="preserve">Karlovac, Ljudevita </w:t>
      </w:r>
      <w:proofErr w:type="spellStart"/>
      <w:r w:rsidRPr="000C73A5">
        <w:t>Šestića</w:t>
      </w:r>
      <w:proofErr w:type="spellEnd"/>
      <w:r w:rsidRPr="000C73A5">
        <w:t xml:space="preserve"> 4</w:t>
      </w:r>
    </w:p>
    <w:p w:rsidRDefault="002E33CB" w:rsidP="002E33CB" w:rsidR="002E33CB" w:rsidRPr="000C73A5"/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2E33CB" w:rsidP="00E9566A" w:rsidR="002E33CB" w:rsidRPr="000C73A5">
      <w:pPr>
        <w:jc w:val="center"/>
      </w:pPr>
      <w:r w:rsidRPr="000C73A5">
        <w:t>R J E Š E N J E</w:t>
      </w:r>
    </w:p>
    <w:p w:rsidRDefault="002E33CB" w:rsidP="002E33CB" w:rsidR="002E33CB" w:rsidRPr="000C73A5"/>
    <w:p w:rsidRDefault="002E33CB" w:rsidP="002E33CB" w:rsidR="002E33CB" w:rsidRPr="000C73A5"/>
    <w:p w:rsidRDefault="002E33CB" w:rsidP="00994D96" w:rsidR="002E33CB" w:rsidRPr="000C73A5">
      <w:pPr>
        <w:ind w:firstLine="708"/>
        <w:jc w:val="both"/>
      </w:pPr>
      <w:r w:rsidRPr="000C73A5">
        <w:t xml:space="preserve">Trgovački sud u Zagrebu, Stalna služba, po stečajnom sucu Vesni </w:t>
      </w:r>
      <w:proofErr w:type="spellStart"/>
      <w:r w:rsidRPr="000C73A5">
        <w:t>Fundurulić</w:t>
      </w:r>
      <w:proofErr w:type="spellEnd"/>
      <w:r w:rsidRPr="000C73A5">
        <w:t xml:space="preserve"> Perišin,  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 za otvaranje stečajnog postupka nad dužnikom </w:t>
      </w:r>
      <w:r w:rsidR="00663E96">
        <w:t>KAMPILJ GRAD d.o.o.</w:t>
      </w:r>
      <w:r w:rsidRPr="000C73A5">
        <w:t>,</w:t>
      </w:r>
      <w:r w:rsidR="00663E96">
        <w:t xml:space="preserve"> Zagreb, </w:t>
      </w:r>
      <w:proofErr w:type="spellStart"/>
      <w:r w:rsidR="00663E96">
        <w:t>Škendera</w:t>
      </w:r>
      <w:proofErr w:type="spellEnd"/>
      <w:r w:rsidR="00663E96">
        <w:t xml:space="preserve"> </w:t>
      </w:r>
      <w:proofErr w:type="spellStart"/>
      <w:r w:rsidR="00663E96">
        <w:t>Fabkovića</w:t>
      </w:r>
      <w:proofErr w:type="spellEnd"/>
      <w:r w:rsidR="00663E96">
        <w:t xml:space="preserve"> 3, </w:t>
      </w:r>
      <w:r w:rsidRPr="000C73A5">
        <w:t xml:space="preserve">OIB: </w:t>
      </w:r>
      <w:r w:rsidR="00663E96">
        <w:t>86209235466</w:t>
      </w:r>
      <w:r w:rsidRPr="000C73A5">
        <w:t xml:space="preserve">, </w:t>
      </w:r>
      <w:r w:rsidR="006A231B" w:rsidRPr="000C73A5">
        <w:t>2</w:t>
      </w:r>
      <w:r w:rsidR="00AF70BE">
        <w:t>7</w:t>
      </w:r>
      <w:r w:rsidR="006A231B" w:rsidRPr="000C73A5">
        <w:t>. rujna</w:t>
      </w:r>
      <w:r w:rsidRPr="000C73A5">
        <w:t xml:space="preserve"> 2016. </w:t>
      </w:r>
    </w:p>
    <w:p w:rsidRDefault="002E33CB" w:rsidP="006A231B" w:rsidR="002E33CB" w:rsidRPr="000C73A5">
      <w:pPr>
        <w:jc w:val="center"/>
      </w:pPr>
      <w:r w:rsidRPr="000C73A5">
        <w:t>r i j e š i o  j e</w:t>
      </w:r>
    </w:p>
    <w:p w:rsidRDefault="002E33CB" w:rsidP="002E33CB" w:rsidR="002E33CB" w:rsidRPr="000C73A5"/>
    <w:p w:rsidRDefault="002E33CB" w:rsidP="00994D96" w:rsidR="002E33CB" w:rsidRPr="000C73A5">
      <w:pPr>
        <w:jc w:val="both"/>
      </w:pPr>
      <w:r w:rsidRPr="000C73A5">
        <w:t>I.</w:t>
      </w:r>
      <w:r w:rsidRPr="000C73A5">
        <w:tab/>
        <w:t>Nalaže se osobi ovlaštenoj za zastupanje dužnika</w:t>
      </w:r>
      <w:r w:rsidR="00F668F7" w:rsidRPr="00F668F7">
        <w:t xml:space="preserve"> </w:t>
      </w:r>
      <w:r w:rsidR="00CB20D8">
        <w:t>KAMPILJ GRAD d.o.o.</w:t>
      </w:r>
      <w:r w:rsidR="00CB20D8" w:rsidRPr="000C73A5">
        <w:t>,</w:t>
      </w:r>
      <w:r w:rsidR="00CB20D8">
        <w:t xml:space="preserve"> Zagreb, </w:t>
      </w:r>
      <w:proofErr w:type="spellStart"/>
      <w:r w:rsidR="00CB20D8">
        <w:t>Škendera</w:t>
      </w:r>
      <w:proofErr w:type="spellEnd"/>
      <w:r w:rsidR="00CB20D8">
        <w:t xml:space="preserve"> </w:t>
      </w:r>
      <w:proofErr w:type="spellStart"/>
      <w:r w:rsidR="00CB20D8">
        <w:t>Fabkovića</w:t>
      </w:r>
      <w:proofErr w:type="spellEnd"/>
      <w:r w:rsidR="00CB20D8">
        <w:t xml:space="preserve"> 3, </w:t>
      </w:r>
      <w:r w:rsidR="00CB20D8" w:rsidRPr="000C73A5">
        <w:t xml:space="preserve">OIB: </w:t>
      </w:r>
      <w:r w:rsidR="00CB20D8">
        <w:t>86209235466</w:t>
      </w:r>
      <w:r w:rsidR="000312FE" w:rsidRPr="000C73A5">
        <w:t xml:space="preserve">, </w:t>
      </w:r>
      <w:r w:rsidR="00CB20D8">
        <w:t xml:space="preserve">Mati </w:t>
      </w:r>
      <w:proofErr w:type="spellStart"/>
      <w:r w:rsidR="00CB20D8">
        <w:t>Bilobrk</w:t>
      </w:r>
      <w:proofErr w:type="spellEnd"/>
      <w:r w:rsidR="00994D96" w:rsidRPr="000C73A5">
        <w:t>,</w:t>
      </w:r>
      <w:r w:rsidR="00CB20D8">
        <w:t xml:space="preserve"> Velika, Hrvatskih branitelja 19,</w:t>
      </w:r>
      <w:r w:rsidR="00994D96" w:rsidRPr="000C73A5">
        <w:t xml:space="preserve"> OIB: </w:t>
      </w:r>
      <w:r w:rsidR="00CB20D8">
        <w:t>99560272613</w:t>
      </w:r>
      <w:r w:rsidR="00994D96" w:rsidRPr="000C73A5">
        <w:t xml:space="preserve">, </w:t>
      </w:r>
      <w:r w:rsidRPr="000C73A5">
        <w:t>da u roku od 8 dana od dana primitka ovog rj</w:t>
      </w:r>
      <w:r w:rsidR="00BE794C" w:rsidRPr="000C73A5">
        <w:t xml:space="preserve">ešenja </w:t>
      </w:r>
      <w:r w:rsidR="00AE31B6" w:rsidRPr="000C73A5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CB20D8">
        <w:t>2226</w:t>
      </w:r>
      <w:r w:rsidR="00AE31B6" w:rsidRPr="000C73A5">
        <w:t>1</w:t>
      </w:r>
      <w:r w:rsidR="00277A60">
        <w:t>6.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II.</w:t>
      </w:r>
      <w:r w:rsidRPr="000C73A5">
        <w:tab/>
        <w:t>Ako osoba iz točke I. izreke ovog rješenja ne uplati zatraženi predujam u roku od 8 dana, nalaže se Financijsko</w:t>
      </w:r>
      <w:r w:rsidR="00156CEC">
        <w:t>j</w:t>
      </w:r>
      <w:r w:rsidRPr="000C73A5">
        <w:t xml:space="preserve"> agenciji provesti ovrhu na novčanim sredstvima </w:t>
      </w:r>
      <w:proofErr w:type="spellStart"/>
      <w:r w:rsidRPr="000C73A5">
        <w:t>pristojbenog</w:t>
      </w:r>
      <w:proofErr w:type="spellEnd"/>
      <w:r w:rsidRPr="000C73A5">
        <w:t xml:space="preserve">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</w:t>
      </w:r>
      <w:proofErr w:type="spellStart"/>
      <w:r w:rsidRPr="000C73A5">
        <w:t>proč</w:t>
      </w:r>
      <w:proofErr w:type="spellEnd"/>
      <w:r w:rsidRPr="000C73A5">
        <w:t xml:space="preserve">. tekst, 25/13) i odredbama Ovršnog zakona (NN 112/12; 93/14) </w:t>
      </w:r>
      <w:proofErr w:type="spellStart"/>
      <w:r w:rsidRPr="000C73A5">
        <w:t>odnosećim</w:t>
      </w:r>
      <w:proofErr w:type="spellEnd"/>
      <w:r w:rsidRPr="000C73A5">
        <w:t xml:space="preserve"> na naplatu novčane kazne provedbom ovrhe na novčanim sredstvima kažnjene osobe.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156CEC">
        <w:t>j</w:t>
      </w:r>
      <w:r w:rsidRPr="000C73A5">
        <w:t xml:space="preserve"> agenciji da novčani iznos iz točke I. izreke ovog rješenja prenese s računa </w:t>
      </w:r>
      <w:proofErr w:type="spellStart"/>
      <w:r w:rsidRPr="000C73A5">
        <w:t>pristojbenog</w:t>
      </w:r>
      <w:proofErr w:type="spellEnd"/>
      <w:r w:rsidRPr="000C73A5">
        <w:t xml:space="preserve"> obveznika i oročenih novčanih sredstava </w:t>
      </w:r>
      <w:proofErr w:type="spellStart"/>
      <w:r w:rsidRPr="000C73A5">
        <w:t>pristojbenog</w:t>
      </w:r>
      <w:proofErr w:type="spellEnd"/>
      <w:r w:rsidRPr="000C73A5">
        <w:t xml:space="preserve"> obveznika na račun Trgovačkog suda u Zagrebu otvorenog kod Hrvatske poštanske banke d.d. Zagreb, broj IBAN: HR9223900011300000460 s pozivom na broj 2001-</w:t>
      </w:r>
      <w:r w:rsidR="00CB20D8">
        <w:t>2226</w:t>
      </w:r>
      <w:r w:rsidRPr="000C73A5">
        <w:t>1</w:t>
      </w:r>
      <w:r w:rsidR="00277A60">
        <w:t>6.</w:t>
      </w:r>
    </w:p>
    <w:p w:rsidRDefault="002E33CB" w:rsidP="002E33CB" w:rsidR="002E33CB" w:rsidRPr="000C73A5"/>
    <w:p w:rsidRDefault="002E33CB" w:rsidP="002E33CB" w:rsidR="002E33CB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2E33CB" w:rsidP="00AE31B6" w:rsidR="002E33CB" w:rsidRPr="000C73A5">
      <w:pPr>
        <w:jc w:val="center"/>
      </w:pPr>
      <w:r w:rsidRPr="000C73A5">
        <w:t>Obrazloženje</w:t>
      </w:r>
    </w:p>
    <w:p w:rsidRDefault="002E33CB" w:rsidP="002E33CB" w:rsidR="002E33CB" w:rsidRPr="000C73A5"/>
    <w:p w:rsidRDefault="002E33CB" w:rsidP="00994D96" w:rsidR="00696060" w:rsidRPr="000C73A5">
      <w:pPr>
        <w:jc w:val="both"/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CB20D8" w:rsidRPr="00CB20D8">
        <w:t xml:space="preserve"> </w:t>
      </w:r>
      <w:r w:rsidR="00CB20D8">
        <w:t>KAMPILJ GRAD d.o.o.</w:t>
      </w:r>
      <w:r w:rsidR="00CB20D8" w:rsidRPr="000C73A5">
        <w:t>,</w:t>
      </w:r>
      <w:r w:rsidR="00CB20D8">
        <w:t xml:space="preserve"> Zagreb, </w:t>
      </w:r>
      <w:proofErr w:type="spellStart"/>
      <w:r w:rsidR="00CB20D8">
        <w:t>Škendera</w:t>
      </w:r>
      <w:proofErr w:type="spellEnd"/>
      <w:r w:rsidR="00CB20D8">
        <w:t xml:space="preserve"> </w:t>
      </w:r>
      <w:proofErr w:type="spellStart"/>
      <w:r w:rsidR="00CB20D8">
        <w:t>Fabkovića</w:t>
      </w:r>
      <w:proofErr w:type="spellEnd"/>
      <w:r w:rsidR="00CB20D8">
        <w:t xml:space="preserve"> 3, </w:t>
      </w:r>
      <w:r w:rsidR="00CB20D8" w:rsidRPr="000C73A5">
        <w:t xml:space="preserve">OIB: </w:t>
      </w:r>
      <w:r w:rsidR="00CB20D8">
        <w:t>86209235466</w:t>
      </w:r>
      <w:r w:rsidR="00696060" w:rsidRPr="000C73A5">
        <w:t>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110. stavak 1. SZ-a Financijska agencija je dužna  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994D96" w:rsidR="00696060" w:rsidRPr="000C73A5">
      <w:pPr>
        <w:jc w:val="both"/>
      </w:pPr>
    </w:p>
    <w:p w:rsidRDefault="00696060" w:rsidP="00994D96" w:rsidR="002E33CB" w:rsidRPr="000C73A5">
      <w:pPr>
        <w:ind w:firstLine="708"/>
        <w:jc w:val="both"/>
      </w:pPr>
      <w:r w:rsidRPr="000C73A5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2E33CB" w:rsidP="00696060" w:rsidR="002E33CB" w:rsidRPr="000C73A5">
      <w:pPr>
        <w:jc w:val="center"/>
      </w:pPr>
      <w:r w:rsidRPr="000C73A5">
        <w:t xml:space="preserve">U Karlovcu </w:t>
      </w:r>
      <w:r w:rsidR="003B2FB0" w:rsidRPr="000C73A5">
        <w:t>2</w:t>
      </w:r>
      <w:r w:rsidR="00AF70BE">
        <w:t>7</w:t>
      </w:r>
      <w:r w:rsidR="003B2FB0" w:rsidRPr="000C73A5">
        <w:t xml:space="preserve">. rujna </w:t>
      </w:r>
      <w:r w:rsidRPr="000C73A5">
        <w:t>2016.</w:t>
      </w:r>
    </w:p>
    <w:p w:rsidRDefault="002E33CB" w:rsidP="00696060" w:rsidR="002E33CB" w:rsidRPr="000C73A5">
      <w:pPr>
        <w:jc w:val="right"/>
      </w:pPr>
      <w:r w:rsidRPr="000C73A5">
        <w:t>SUDAC:</w:t>
      </w:r>
    </w:p>
    <w:p w:rsidRDefault="002E33CB" w:rsidP="00696060" w:rsidR="002E33CB">
      <w:pPr>
        <w:jc w:val="right"/>
      </w:pPr>
      <w:r w:rsidRPr="000C73A5">
        <w:t xml:space="preserve">Vesna </w:t>
      </w:r>
      <w:proofErr w:type="spellStart"/>
      <w:r w:rsidRPr="000C73A5">
        <w:t>Fundurulić</w:t>
      </w:r>
      <w:proofErr w:type="spellEnd"/>
      <w:r w:rsidRPr="000C73A5">
        <w:t xml:space="preserve"> Perišin</w:t>
      </w:r>
      <w:r w:rsidR="00EE0B0C">
        <w:t>,v.r.</w:t>
      </w:r>
    </w:p>
    <w:p w:rsidRDefault="00EE0B0C" w:rsidP="00696060" w:rsidR="00EE0B0C">
      <w:pPr>
        <w:jc w:val="right"/>
      </w:pPr>
    </w:p>
    <w:p w:rsidRDefault="00EE0B0C" w:rsidP="00696060" w:rsidR="00EE0B0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EE0B0C" w:rsidP="00696060" w:rsidR="00EE0B0C">
      <w:pPr>
        <w:jc w:val="right"/>
      </w:pPr>
      <w:r>
        <w:t>ovlašteni službenik:</w:t>
      </w:r>
    </w:p>
    <w:p w:rsidRDefault="00EE0B0C" w:rsidP="00696060" w:rsidR="00EE0B0C" w:rsidRPr="000C73A5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696060" w:rsidP="00696060" w:rsidR="00696060" w:rsidRPr="000C73A5">
      <w:pPr>
        <w:jc w:val="right"/>
      </w:pPr>
    </w:p>
    <w:p w:rsidRDefault="002E33CB" w:rsidP="00994D96" w:rsidR="002E33CB" w:rsidRPr="000C73A5">
      <w:pPr>
        <w:ind w:firstLine="708"/>
      </w:pPr>
      <w:r w:rsidRPr="000C73A5">
        <w:t>Uputa o pravnom lijeku:</w:t>
      </w:r>
    </w:p>
    <w:p w:rsidRDefault="002E33CB" w:rsidP="002A4A3E" w:rsidR="002E33CB" w:rsidRPr="000C73A5">
      <w:pPr>
        <w:ind w:firstLine="708"/>
      </w:pPr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696060" w:rsidP="002E33CB" w:rsidR="00696060" w:rsidRPr="000C73A5"/>
    <w:p w:rsidRDefault="002E33CB" w:rsidP="002E33CB" w:rsidR="002E33CB" w:rsidRPr="000C73A5"/>
    <w:p w:rsidRDefault="002E33CB" w:rsidP="002E33CB" w:rsidR="002E33CB">
      <w:r>
        <w:t xml:space="preserve">                                                                             </w:t>
      </w:r>
    </w:p>
    <w:p w:rsidRDefault="002E33CB" w:rsidP="002E33CB" w:rsidR="002E33C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3EC5" w:rsidR="00E93EC5"/>
    <w:sectPr w:rsidR="00E93E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312FE"/>
    <w:rsid w:val="000756FA"/>
    <w:rsid w:val="000C73A5"/>
    <w:rsid w:val="000F0EEB"/>
    <w:rsid w:val="00132509"/>
    <w:rsid w:val="00156CEC"/>
    <w:rsid w:val="002015F0"/>
    <w:rsid w:val="00277A60"/>
    <w:rsid w:val="002A4A3E"/>
    <w:rsid w:val="002B0703"/>
    <w:rsid w:val="002D3348"/>
    <w:rsid w:val="002E33CB"/>
    <w:rsid w:val="003B2FB0"/>
    <w:rsid w:val="003D03F9"/>
    <w:rsid w:val="00404B95"/>
    <w:rsid w:val="00663E96"/>
    <w:rsid w:val="00696060"/>
    <w:rsid w:val="006A231B"/>
    <w:rsid w:val="00706D0C"/>
    <w:rsid w:val="0077180B"/>
    <w:rsid w:val="007F508A"/>
    <w:rsid w:val="00994D96"/>
    <w:rsid w:val="00AE31B6"/>
    <w:rsid w:val="00AF70BE"/>
    <w:rsid w:val="00B85DBD"/>
    <w:rsid w:val="00BE794C"/>
    <w:rsid w:val="00CA6B3E"/>
    <w:rsid w:val="00CB20D8"/>
    <w:rsid w:val="00E93EC5"/>
    <w:rsid w:val="00E9566A"/>
    <w:rsid w:val="00EE0B0C"/>
    <w:rsid w:val="00F668F7"/>
    <w:rsid w:val="00FD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1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5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5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5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5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1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5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5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5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5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St-2226/2016-4</izvorni_sadrzaj>
    <derivirana_varijabla naziv="DomainObject.Oznaka_1">St-2226/2016-4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St-2226/2016</izvorni_sadrzaj>
    <derivirana_varijabla naziv="DomainObject.Predmet.OznakaBroj_1">St-2226/2016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KAMPILJ GRAD d.o.o.</izvorni_sadrzaj>
    <derivirana_varijabla naziv="DomainObject.Predmet.ProtustrankaFormated_1">  KAMPILJ GRAD d.o.o.</derivirana_varijabla>
  </DomainObject.Predmet.ProtustrankaFormated>
  <DomainObject.Predmet.ProtustrankaFormatedOIB>
    <izvorni_sadrzaj>  KAMPILJ GRAD d.o.o., OIB 86209235466</izvorni_sadrzaj>
    <derivirana_varijabla naziv="DomainObject.Predmet.ProtustrankaFormatedOIB_1">  KAMPILJ GRAD d.o.o., OIB 86209235466</derivirana_varijabla>
  </DomainObject.Predmet.ProtustrankaFormatedOIB>
  <DomainObject.Predmet.ProtustrankaFormatedWithAdress>
    <izvorni_sadrzaj> KAMPILJ GRAD d.o.o., Škendera Fabkovića 3, 10000 Zagreb</izvorni_sadrzaj>
    <derivirana_varijabla naziv="DomainObject.Predmet.ProtustrankaFormatedWithAdress_1"> KAMPILJ GRAD d.o.o., Škendera Fabkovića 3, 10000 Zagreb</derivirana_varijabla>
  </DomainObject.Predmet.ProtustrankaFormatedWithAdress>
  <DomainObject.Predmet.ProtustrankaFormatedWithAdressOIB>
    <izvorni_sadrzaj> KAMPILJ GRAD d.o.o., OIB 86209235466, Škendera Fabkovića 3, 10000 Zagreb</izvorni_sadrzaj>
    <derivirana_varijabla naziv="DomainObject.Predmet.ProtustrankaFormatedWithAdressOIB_1"> KAMPILJ GRAD d.o.o., OIB 86209235466, Škendera Fabkovića 3, 10000 Zagreb</derivirana_varijabla>
  </DomainObject.Predmet.ProtustrankaFormatedWithAdressOIB>
  <DomainObject.Predmet.ProtustrankaWithAdress>
    <izvorni_sadrzaj>KAMPILJ GRAD d.o.o. Škendera Fabkovića 3, 10000 Zagreb</izvorni_sadrzaj>
    <derivirana_varijabla naziv="DomainObject.Predmet.ProtustrankaWithAdress_1">KAMPILJ GRAD d.o.o. Škendera Fabkovića 3, 10000 Zagreb</derivirana_varijabla>
  </DomainObject.Predmet.ProtustrankaWithAdress>
  <DomainObject.Predmet.ProtustrankaWithAdressOIB>
    <izvorni_sadrzaj>KAMPILJ GRAD d.o.o., OIB 86209235466, Škendera Fabkovića 3, 10000 Zagreb</izvorni_sadrzaj>
    <derivirana_varijabla naziv="DomainObject.Predmet.ProtustrankaWithAdressOIB_1">KAMPILJ GRAD d.o.o., OIB 86209235466, Škendera Fabkovića 3, 10000 Zagreb</derivirana_varijabla>
  </DomainObject.Predmet.ProtustrankaWithAdressOIB>
  <DomainObject.Predmet.ProtustrankaNazivFormated>
    <izvorni_sadrzaj>KAMPILJ GRAD d.o.o.</izvorni_sadrzaj>
    <derivirana_varijabla naziv="DomainObject.Predmet.ProtustrankaNazivFormated_1">KAMPILJ GRAD d.o.o.</derivirana_varijabla>
  </DomainObject.Predmet.ProtustrankaNazivFormated>
  <DomainObject.Predmet.ProtustrankaNazivFormatedOIB>
    <izvorni_sadrzaj>KAMPILJ GRAD d.o.o., OIB 86209235466</izvorni_sadrzaj>
    <derivirana_varijabla naziv="DomainObject.Predmet.ProtustrankaNazivFormatedOIB_1">KAMPILJ GRAD d.o.o., OIB 86209235466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KAMPILJ GRAD d.o.o.</item>
    </izvorni_sadrzaj>
    <derivirana_varijabla naziv="DomainObject.Predmet.ProtuStrankaListFormated_1">
      <item>KAMPILJ GRAD d.o.o.</item>
    </derivirana_varijabla>
  </DomainObject.Predmet.ProtuStrankaListFormated>
  <DomainObject.Predmet.ProtuStrankaListFormatedOIB>
    <izvorni_sadrzaj>
      <item>KAMPILJ GRAD d.o.o., OIB 86209235466</item>
    </izvorni_sadrzaj>
    <derivirana_varijabla naziv="DomainObject.Predmet.ProtuStrankaListFormatedOIB_1">
      <item>KAMPILJ GRAD d.o.o., OIB 86209235466</item>
    </derivirana_varijabla>
  </DomainObject.Predmet.ProtuStrankaListFormatedOIB>
  <DomainObject.Predmet.ProtuStrankaListFormatedWithAdress>
    <izvorni_sadrzaj>
      <item>KAMPILJ GRAD d.o.o., Škendera Fabkovića 3, 10000 Zagreb</item>
    </izvorni_sadrzaj>
    <derivirana_varijabla naziv="DomainObject.Predmet.ProtuStrankaListFormatedWithAdress_1">
      <item>KAMPILJ GRAD d.o.o., Škendera Fabkovića 3, 10000 Zagreb</item>
    </derivirana_varijabla>
  </DomainObject.Predmet.ProtuStrankaListFormatedWithAdress>
  <DomainObject.Predmet.ProtuStrankaListFormatedWithAdressOIB>
    <izvorni_sadrzaj>
      <item>KAMPILJ GRAD d.o.o., OIB 86209235466, Škendera Fabkovića 3, 10000 Zagreb</item>
    </izvorni_sadrzaj>
    <derivirana_varijabla naziv="DomainObject.Predmet.ProtuStrankaListFormatedWithAdressOIB_1">
      <item>KAMPILJ GRAD d.o.o., OIB 86209235466, Škendera Fabkovića 3, 10000 Zagreb</item>
    </derivirana_varijabla>
  </DomainObject.Predmet.ProtuStrankaListFormatedWithAdressOIB>
  <DomainObject.Predmet.ProtuStrankaListNazivFormated>
    <izvorni_sadrzaj>
      <item>KAMPILJ GRAD d.o.o.</item>
    </izvorni_sadrzaj>
    <derivirana_varijabla naziv="DomainObject.Predmet.ProtuStrankaListNazivFormated_1">
      <item>KAMPILJ GRAD d.o.o.</item>
    </derivirana_varijabla>
  </DomainObject.Predmet.ProtuStrankaListNazivFormated>
  <DomainObject.Predmet.ProtuStrankaListNazivFormatedOIB>
    <izvorni_sadrzaj>
      <item>KAMPILJ GRAD d.o.o., OIB 86209235466</item>
    </izvorni_sadrzaj>
    <derivirana_varijabla naziv="DomainObject.Predmet.ProtuStrankaListNazivFormatedOIB_1">
      <item>KAMPILJ GRAD d.o.o., OIB 86209235466</item>
    </derivirana_varijabla>
  </DomainObject.Predmet.ProtuStrankaListNazivFormatedOIB>
  <DomainObject.Predmet.OstaliListFormated>
    <izvorni_sadrzaj>
      <item>Mato Bilobrk</item>
    </izvorni_sadrzaj>
    <derivirana_varijabla naziv="DomainObject.Predmet.OstaliListFormated_1">
      <item>Mato Bilobrk</item>
    </derivirana_varijabla>
  </DomainObject.Predmet.OstaliListFormated>
  <DomainObject.Predmet.OstaliListFormatedOIB>
    <izvorni_sadrzaj>
      <item>Mato Bilobrk, OIB 99560272613</item>
    </izvorni_sadrzaj>
    <derivirana_varijabla naziv="DomainObject.Predmet.OstaliListFormatedOIB_1">
      <item>Mato Bilobrk, OIB 99560272613</item>
    </derivirana_varijabla>
  </DomainObject.Predmet.OstaliListFormatedOIB>
  <DomainObject.Predmet.OstaliListFormatedWithAdress>
    <izvorni_sadrzaj>
      <item>Mato Bilobrk, Hrvatskih branitelja 19, 34330 Velika</item>
    </izvorni_sadrzaj>
    <derivirana_varijabla naziv="DomainObject.Predmet.OstaliListFormatedWithAdress_1">
      <item>Mato Bilobrk, Hrvatskih branitelja 19, 34330 Velika</item>
    </derivirana_varijabla>
  </DomainObject.Predmet.OstaliListFormatedWithAdress>
  <DomainObject.Predmet.OstaliListFormatedWithAdressOIB>
    <izvorni_sadrzaj>
      <item>Mato Bilobrk, OIB 99560272613, Hrvatskih branitelja 19, 34330 Velika</item>
    </izvorni_sadrzaj>
    <derivirana_varijabla naziv="DomainObject.Predmet.OstaliListFormatedWithAdressOIB_1">
      <item>Mato Bilobrk, OIB 99560272613, Hrvatskih branitelja 19, 34330 Velika</item>
    </derivirana_varijabla>
  </DomainObject.Predmet.OstaliListFormatedWithAdressOIB>
  <DomainObject.Predmet.OstaliListNazivFormated>
    <izvorni_sadrzaj>
      <item>Mato Bilobrk</item>
    </izvorni_sadrzaj>
    <derivirana_varijabla naziv="DomainObject.Predmet.OstaliListNazivFormated_1">
      <item>Mato Bilobrk</item>
    </derivirana_varijabla>
  </DomainObject.Predmet.OstaliListNazivFormated>
  <DomainObject.Predmet.OstaliListNazivFormatedOIB>
    <izvorni_sadrzaj>
      <item>Mato Bilobrk, OIB 99560272613</item>
    </izvorni_sadrzaj>
    <derivirana_varijabla naziv="DomainObject.Predmet.OstaliListNazivFormatedOIB_1">
      <item>Mato Bilobrk, OIB 99560272613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St-2226/2016-4</izvorni_sadrzaj>
    <derivirana_varijabla naziv="DomainObject.PoslovniBrojDokumenta_1">St-2226/2016-4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KAMPILJ GRAD d.o.o.</izvorni_sadrzaj>
    <derivirana_varijabla naziv="DomainObject.Predmet.ProtustrankaIDrugi_1">KAMPILJ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KAMPILJ GRAD d.o.o., OIB 86209235466, Škendera Fabkovića 3, 10000 Zagreb</izvorni_sadrzaj>
    <derivirana_varijabla naziv="DomainObject.Predmet.ProtustrankaIDrugiAdressOIB_1">KAMPILJ GRAD d.o.o., OIB 86209235466, Škendera Fabkovića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KAMPILJ GRAD d.o.o.</item>
      <item>Mato Bilobrk</item>
    </izvorni_sadrzaj>
    <derivirana_varijabla naziv="DomainObject.Predmet.SudioniciListNaziv_1">
      <item>FINA Regionalni centar Zagreb</item>
      <item>KAMPILJ GRAD d.o.o.</item>
      <item>Mato Bilobrk</item>
    </derivirana_varijabla>
  </DomainObject.Predmet.SudioniciListNaziv>
  <DomainObject.Predmet.SudioniciListAdressOIB>
    <izvorni_sadrzaj>
      <item>FINA Regionalni centar Zagreb, OIB 85821130368, Trg svibanjskih žrtava 1995. 1,10000 Zagreb</item>
      <item>KAMPILJ GRAD d.o.o., OIB 86209235466, Škendera Fabkovića 3,10000 Zagreb</item>
      <item>Mato Bilobrk, OIB 99560272613, Hrvatskih branitelja 19,34330 Velika</item>
    </izvorni_sadrzaj>
    <derivirana_varijabla naziv="DomainObject.Predmet.SudioniciListAdressOIB_1">
      <item>FINA Regionalni centar Zagreb, OIB 85821130368, Trg svibanjskih žrtava 1995. 1,10000 Zagreb</item>
      <item>KAMPILJ GRAD d.o.o., OIB 86209235466, Škendera Fabkovića 3,10000 Zagreb</item>
      <item>Mato Bilobrk, OIB 99560272613, Hrvatskih branitelja 19,34330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86209235466</item>
      <item>, OIB 99560272613</item>
    </izvorni_sadrzaj>
    <derivirana_varijabla naziv="DomainObject.Predmet.SudioniciListNazivOIB_1">
      <item>, OIB 85821130368</item>
      <item>, OIB 86209235466</item>
      <item>, OIB 99560272613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3317</properties:Characters>
  <properties:Lines>89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2016-09-27T06:59:00Z</dcterms:created>
  <dc:creator>Vesna Fundurulić Perišin</dc:creator>
  <cp:lastModifiedBy>Marina Markić</cp:lastModifiedBy>
  <cp:lastPrinted>2016-09-27T07:04:00Z</cp:lastPrinted>
  <dcterms:modified xmlns:xsi="http://www.w3.org/2001/XMLSchema-instance" xsi:type="dcterms:W3CDTF">2016-09-27T07:04:00Z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St-2226/2016-4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