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52b9" w14:paraId="93c52b9" w:rsidRDefault="00DC0AC9" w:rsidR="00DC0A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48A" w:rsidP="00B0248A" w:rsidR="00B0248A" w:rsidRPr="00351DF8"/>
    <w:p w:rsidRDefault="00B0248A" w:rsidP="00B0248A" w:rsidR="00B0248A" w:rsidRPr="00351DF8">
      <w:r w:rsidRPr="00351DF8">
        <w:t>REPUBLIKA HRVATSKA</w:t>
      </w:r>
    </w:p>
    <w:p w:rsidRDefault="00B0248A" w:rsidP="00B0248A" w:rsidR="00B0248A" w:rsidRPr="00351DF8">
      <w:r w:rsidRPr="00351DF8">
        <w:t xml:space="preserve"> Trgovački sud u Zagrebu</w:t>
      </w:r>
    </w:p>
    <w:p w:rsidRDefault="00B0248A" w:rsidP="00B0248A" w:rsidR="00B0248A" w:rsidRPr="00351DF8">
      <w:pPr>
        <w:rPr>
          <w:bCs/>
        </w:rPr>
      </w:pPr>
      <w:r w:rsidRPr="00351DF8">
        <w:t xml:space="preserve">   Zagreb, Amruševa 2/II                                                             </w:t>
      </w:r>
      <w:r w:rsidRPr="00351DF8">
        <w:tab/>
      </w:r>
      <w:r w:rsidRPr="00351DF8">
        <w:tab/>
      </w:r>
      <w:r w:rsidRPr="00351DF8">
        <w:rPr>
          <w:bCs/>
        </w:rPr>
        <w:t>72. St-</w:t>
      </w:r>
      <w:r w:rsidR="00FF37C6">
        <w:rPr>
          <w:bCs/>
        </w:rPr>
        <w:t>696/2015</w:t>
      </w:r>
      <w:r w:rsidR="00DC0AC9">
        <w:rPr>
          <w:bCs/>
        </w:rPr>
        <w:t>-6</w:t>
      </w:r>
    </w:p>
    <w:p w:rsidRDefault="00FF37C6" w:rsidP="00B0248A" w:rsidR="00B0248A" w:rsidRPr="00351DF8">
      <w:pPr>
        <w:jc w:val="center"/>
      </w:pPr>
      <w:r w:rsidRPr="00351DF8">
        <w:t>REPUBLIKA HRVATSKA</w:t>
      </w:r>
    </w:p>
    <w:p w:rsidRDefault="003E333D" w:rsidP="003E333D" w:rsidR="003E333D" w:rsidRPr="00DC0AC9">
      <w:pPr>
        <w:jc w:val="center"/>
        <w:rPr>
          <w:bCs/>
        </w:rPr>
      </w:pPr>
      <w:r w:rsidRPr="00DC0AC9">
        <w:rPr>
          <w:bCs/>
        </w:rPr>
        <w:t>R J E Š E NJ E</w:t>
      </w:r>
    </w:p>
    <w:p w:rsidRDefault="00B0248A" w:rsidP="00B0248A" w:rsidR="00B0248A" w:rsidRPr="00DC0AC9">
      <w:pPr>
        <w:jc w:val="center"/>
      </w:pPr>
    </w:p>
    <w:p w:rsidRDefault="00F95A61" w:rsidP="00FF37C6" w:rsidR="00FF37C6">
      <w:pPr>
        <w:jc w:val="both"/>
      </w:pPr>
      <w:r w:rsidRPr="00351DF8">
        <w:t>Trgovački sud u Zagrebu, po sucu Nikoli Ribariću, kao stečajnom sucu u stečajnom postupku</w:t>
      </w:r>
      <w:r w:rsidR="00FF37C6">
        <w:t xml:space="preserve"> povodom prijedloga predlagatelja </w:t>
      </w:r>
      <w:r w:rsidR="00FF37C6" w:rsidRPr="00FF37C6">
        <w:t>MODESTE PROJEKTI d.o.o.</w:t>
      </w:r>
      <w:r w:rsidR="00FF37C6">
        <w:t xml:space="preserve">, Zagreb (Grad Zagreb), Vladimira Preloga 13, OIB: </w:t>
      </w:r>
      <w:r w:rsidR="00FF37C6" w:rsidRPr="00FF37C6">
        <w:t>60046996922</w:t>
      </w:r>
      <w:r w:rsidR="00FF37C6">
        <w:t>, za otvaranjem stečajnog postupka nad dužnikom</w:t>
      </w:r>
      <w:r w:rsidR="00FF37C6" w:rsidRPr="00FF37C6">
        <w:t xml:space="preserve"> MODESTE PROJEKTI d.o.o.</w:t>
      </w:r>
      <w:r w:rsidR="00FF37C6">
        <w:t xml:space="preserve">, Zagreb (Grad Zagreb), Vladimira Preloga 13, OIB: </w:t>
      </w:r>
      <w:r w:rsidR="00FF37C6" w:rsidRPr="00FF37C6">
        <w:t>60046996922</w:t>
      </w:r>
      <w:r w:rsidR="00FF37C6">
        <w:t xml:space="preserve">, dana </w:t>
      </w:r>
      <w:r w:rsidR="003E333D">
        <w:t>12</w:t>
      </w:r>
      <w:r w:rsidR="00FF37C6">
        <w:t xml:space="preserve">. </w:t>
      </w:r>
      <w:r w:rsidR="003E333D">
        <w:t>srpnja</w:t>
      </w:r>
      <w:r w:rsidR="00FF37C6">
        <w:t xml:space="preserve"> 2016. godine </w:t>
      </w:r>
    </w:p>
    <w:p w:rsidRDefault="00FF37C6" w:rsidP="00F95A61" w:rsidR="00FF37C6">
      <w:pPr>
        <w:jc w:val="both"/>
      </w:pPr>
    </w:p>
    <w:p w:rsidRDefault="003E333D" w:rsidP="003E333D" w:rsidR="003E333D">
      <w:pPr>
        <w:jc w:val="center"/>
      </w:pPr>
      <w:r>
        <w:t>r i j e š i o  j e</w:t>
      </w:r>
    </w:p>
    <w:p w:rsidRDefault="009D32D5" w:rsidP="009D32D5" w:rsidR="009D32D5" w:rsidRPr="00351DF8">
      <w:pPr>
        <w:jc w:val="both"/>
        <w:rPr>
          <w:b/>
        </w:rPr>
      </w:pPr>
    </w:p>
    <w:p w:rsidRDefault="003E333D" w:rsidP="003E333D" w:rsidR="003E333D">
      <w:pPr>
        <w:jc w:val="both"/>
      </w:pPr>
      <w:r>
        <w:t xml:space="preserve">I. Poziva se dužnik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rPr>
          <w:bCs/>
          <w:lang w:val="pt-BR"/>
        </w:rPr>
        <w:t xml:space="preserve">, u roku 8 dana </w:t>
      </w:r>
      <w:r w:rsidRPr="00314AC6">
        <w:rPr>
          <w:bCs/>
        </w:rPr>
        <w:t>od primitka prijepisa ovog rješenja</w:t>
      </w:r>
      <w:r>
        <w:rPr>
          <w:bCs/>
        </w:rPr>
        <w:t>,</w:t>
      </w:r>
      <w:r w:rsidRPr="00314AC6">
        <w:rPr>
          <w:bCs/>
          <w:lang w:val="pt-BR"/>
        </w:rPr>
        <w:t xml:space="preserve"> </w:t>
      </w:r>
      <w:r>
        <w:rPr>
          <w:bCs/>
          <w:lang w:val="pt-BR"/>
        </w:rPr>
        <w:t>očitovati odobrava li podnošenje prijedloga za otvaranje stečaja.</w:t>
      </w:r>
    </w:p>
    <w:p w:rsidRDefault="003E333D" w:rsidP="003E333D" w:rsidR="003E333D">
      <w:pPr>
        <w:jc w:val="both"/>
      </w:pPr>
      <w:r>
        <w:t xml:space="preserve">I. Ukoliko u određenom roku ne bude udovoljeno traženju suda, postupit će se u skladu s čl. </w:t>
      </w:r>
      <w:smartTag w:element="metricconverter" w:uri="urn:schemas-microsoft-com:office:smarttags">
        <w:smartTagPr>
          <w:attr w:val="98 st" w:name="ProductID"/>
        </w:smartTagPr>
        <w:r>
          <w:t>98 st</w:t>
        </w:r>
      </w:smartTag>
      <w:r>
        <w:t>. 4</w:t>
      </w:r>
      <w:r w:rsidR="00656ACF">
        <w:t>.</w:t>
      </w:r>
      <w:r>
        <w:t xml:space="preserve"> Zakona o parničnom postupku u vezi s čl. 6. Stečajnog zakona. </w:t>
      </w:r>
    </w:p>
    <w:p w:rsidRDefault="009D32D5" w:rsidP="009D32D5" w:rsidR="009D32D5" w:rsidRPr="00351DF8">
      <w:pPr>
        <w:jc w:val="both"/>
      </w:pPr>
    </w:p>
    <w:p w:rsidRDefault="009D32D5" w:rsidP="009D32D5" w:rsidR="009D32D5" w:rsidRPr="00351DF8">
      <w:pPr>
        <w:jc w:val="center"/>
      </w:pPr>
      <w:r w:rsidRPr="00351DF8">
        <w:t>Obrazloženje</w:t>
      </w:r>
    </w:p>
    <w:p w:rsidRDefault="009D32D5" w:rsidP="009D32D5" w:rsidR="009D32D5" w:rsidRPr="00351DF8">
      <w:pPr>
        <w:jc w:val="both"/>
      </w:pPr>
    </w:p>
    <w:p w:rsidRDefault="006638E7" w:rsidP="003E333D" w:rsidR="003E333D">
      <w:pPr>
        <w:jc w:val="both"/>
      </w:pPr>
      <w:r w:rsidRPr="00351DF8">
        <w:tab/>
      </w:r>
      <w:r w:rsidR="003E333D">
        <w:t xml:space="preserve">Odvjetnik Tomislav Mraz podnio je u ime </w:t>
      </w:r>
      <w:r w:rsidR="003E333D" w:rsidRPr="00FF37C6">
        <w:t>MODESTE PROJEKTI d.o.o.</w:t>
      </w:r>
      <w:r w:rsidR="003E333D">
        <w:t xml:space="preserve">, Zagreb (Grad Zagreb), Vladimira Preloga 13, OIB: </w:t>
      </w:r>
      <w:r w:rsidR="003E333D" w:rsidRPr="00FF37C6">
        <w:t>60046996922</w:t>
      </w:r>
      <w:r w:rsidR="003E333D">
        <w:rPr>
          <w:bCs/>
          <w:lang w:val="pt-BR"/>
        </w:rPr>
        <w:t>,</w:t>
      </w:r>
      <w:r w:rsidR="003E333D">
        <w:t xml:space="preserve"> kao dužnika, prijedlog da se nad njim otvori stečaj. Uz prijedlog nije dostavljena punomoć za zastupanje u ovom stečajnom predmetu.</w:t>
      </w:r>
    </w:p>
    <w:p w:rsidRDefault="003E333D" w:rsidP="003E333D" w:rsidR="003E333D">
      <w:pPr>
        <w:ind w:left="142"/>
        <w:jc w:val="both"/>
      </w:pPr>
      <w:r>
        <w:tab/>
        <w:t xml:space="preserve">Stoga je sud zaključkom od 4. svibnja 2016. godine pozvao </w:t>
      </w:r>
      <w:r w:rsidRPr="00351DF8">
        <w:t>odvjetnik</w:t>
      </w:r>
      <w:r>
        <w:t>a</w:t>
      </w:r>
      <w:r w:rsidRPr="00351DF8">
        <w:t xml:space="preserve"> </w:t>
      </w:r>
      <w:r>
        <w:t xml:space="preserve">TOMISLAVA MRAZ, Zagreb, Jordanovac 15, </w:t>
      </w:r>
      <w:r w:rsidRPr="00351DF8">
        <w:t xml:space="preserve">da u roku od 8 dana dostavi punomoć Za zastupanje vjerovnika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t>,</w:t>
      </w:r>
      <w:r w:rsidRPr="00351DF8">
        <w:t>u ovosudnom predmetu</w:t>
      </w:r>
      <w:r>
        <w:t>.</w:t>
      </w:r>
    </w:p>
    <w:p w:rsidRDefault="003E333D" w:rsidP="00656ACF" w:rsidR="00304ADB">
      <w:pPr>
        <w:ind w:left="142"/>
        <w:jc w:val="both"/>
      </w:pPr>
      <w:r>
        <w:tab/>
        <w:t xml:space="preserve">Navedeni odvjetnik je zaključak suda od 4. svibnja 2016. godine zaprimio </w:t>
      </w:r>
      <w:r w:rsidR="00304ADB">
        <w:t>11. svibnja 2016. godine i nije dostavio punomoć.</w:t>
      </w:r>
      <w:r>
        <w:tab/>
      </w:r>
    </w:p>
    <w:p w:rsidRDefault="00304ADB" w:rsidP="00656ACF" w:rsidR="007C5338" w:rsidRPr="00351DF8">
      <w:pPr>
        <w:ind w:firstLine="708"/>
        <w:jc w:val="both"/>
      </w:pPr>
      <w:r>
        <w:t>Stoga je sud</w:t>
      </w:r>
      <w:r w:rsidR="003E333D">
        <w:t xml:space="preserve"> u smislu čl. 98. st. 4. </w:t>
      </w:r>
      <w:r>
        <w:t xml:space="preserve">Zakona o parničnom postupku </w:t>
      </w:r>
      <w:r w:rsidRPr="002279C2">
        <w:t>(„Narodne novine“ broj 53/91, 91/92, 112/99, 88/01, 117/03, 88/05, 2/07, 84/08, 123/08, 57/11, 148/11 i 25/13, dalje: ZPP)</w:t>
      </w:r>
      <w:r>
        <w:t xml:space="preserve"> </w:t>
      </w:r>
      <w:r w:rsidR="003E333D">
        <w:t xml:space="preserve">u vezi s čl. 6. </w:t>
      </w:r>
      <w:r>
        <w:t xml:space="preserve">Stečajnog zakona </w:t>
      </w:r>
      <w:r w:rsidRPr="002279C2">
        <w:t>(„Narodne novine“ broj 44/96, 29/99, 129/00, 123/03, 82/06, 116</w:t>
      </w:r>
      <w:r>
        <w:t>/10, 25/12 i 133/12, dalje: SZ)</w:t>
      </w:r>
      <w:r w:rsidR="00656ACF">
        <w:t xml:space="preserve"> </w:t>
      </w:r>
      <w:r w:rsidR="003E333D">
        <w:t xml:space="preserve">zatražio očitovanje dužnika </w:t>
      </w:r>
      <w:r w:rsidR="003E333D" w:rsidRPr="002279C2">
        <w:rPr>
          <w:bCs/>
          <w:lang w:val="pt-BR"/>
        </w:rPr>
        <w:t>odobrava li podnošenje prijedloga za otvaranje stečaja</w:t>
      </w:r>
      <w:r w:rsidR="00656ACF">
        <w:rPr>
          <w:bCs/>
          <w:lang w:val="pt-BR"/>
        </w:rPr>
        <w:t xml:space="preserve"> uz upozorenje iz točke II izreke.</w:t>
      </w:r>
    </w:p>
    <w:p w:rsidRDefault="009D32D5" w:rsidP="009D32D5" w:rsidR="00DC0AC9">
      <w:pPr>
        <w:jc w:val="both"/>
      </w:pPr>
      <w:r w:rsidRPr="00351DF8">
        <w:tab/>
      </w:r>
      <w:r w:rsidR="005A77BB" w:rsidRPr="00351DF8">
        <w:tab/>
      </w:r>
      <w:r w:rsidR="005A77BB" w:rsidRPr="00351DF8">
        <w:tab/>
      </w:r>
      <w:r w:rsidR="005A77BB" w:rsidRPr="00351DF8">
        <w:tab/>
      </w:r>
    </w:p>
    <w:p w:rsidRDefault="009D32D5" w:rsidP="00DC0AC9" w:rsidR="009D32D5" w:rsidRPr="00351DF8">
      <w:pPr>
        <w:jc w:val="center"/>
      </w:pPr>
      <w:r w:rsidRPr="00351DF8">
        <w:t>U Zagrebu,</w:t>
      </w:r>
      <w:r w:rsidRPr="00351DF8">
        <w:rPr>
          <w:b/>
        </w:rPr>
        <w:t xml:space="preserve">  </w:t>
      </w:r>
      <w:r w:rsidR="00656ACF">
        <w:t>12. srpnja</w:t>
      </w:r>
      <w:r w:rsidR="00FF37C6">
        <w:t xml:space="preserve"> </w:t>
      </w:r>
      <w:r w:rsidRPr="00351DF8">
        <w:t>201</w:t>
      </w:r>
      <w:r w:rsidR="00FF37C6">
        <w:t xml:space="preserve">6. </w:t>
      </w:r>
      <w:r w:rsidRPr="00351DF8">
        <w:t xml:space="preserve"> godine</w:t>
      </w:r>
    </w:p>
    <w:p w:rsidRDefault="009D32D5" w:rsidP="00E91121" w:rsidR="00DC0A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="00DC0AC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C0AC9" w:rsidP="00E91121" w:rsidR="00DC0A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C0AC9" w:rsidP="00E91121" w:rsidR="00DC0A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C0AC9" w:rsidP="00E91121" w:rsidR="00DC0AC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C0AC9" w:rsidP="00E91121" w:rsidR="00DC0A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C0AC9" w:rsidP="00DC0AC9" w:rsidR="00DC0AC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1183" w:rsidP="00DC0AC9" w:rsidR="00FF1183" w:rsidRPr="00351DF8">
      <w:pPr>
        <w:jc w:val="both"/>
      </w:pPr>
    </w:p>
    <w:p w:rsidRDefault="005A77BB" w:rsidP="005A77BB" w:rsidR="005A77BB" w:rsidRPr="00351DF8">
      <w:pPr>
        <w:jc w:val="both"/>
        <w:rPr>
          <w:b/>
        </w:rPr>
      </w:pPr>
      <w:r w:rsidRPr="00351DF8">
        <w:rPr>
          <w:b/>
        </w:rPr>
        <w:t>UPUTA O PRAVNOM LIJEKU:</w:t>
      </w:r>
    </w:p>
    <w:p w:rsidRDefault="005A77BB" w:rsidP="005A77BB" w:rsidR="006638E7" w:rsidRPr="00351DF8">
      <w:pPr>
        <w:jc w:val="both"/>
      </w:pPr>
      <w:r w:rsidRPr="00351DF8">
        <w:t xml:space="preserve">Protiv ovog </w:t>
      </w:r>
      <w:r w:rsidR="003E333D">
        <w:t>rješenja</w:t>
      </w:r>
      <w:r w:rsidRPr="00351DF8">
        <w:t xml:space="preserve"> nije dopuštena žalba ( čl. </w:t>
      </w:r>
      <w:smartTag w:element="metricconverter" w:uri="urn:schemas-microsoft-com:office:smarttags">
        <w:smartTagPr>
          <w:attr w:val="11. st" w:name="ProductID"/>
        </w:smartTagPr>
        <w:r w:rsidRPr="00351DF8">
          <w:t>11. st</w:t>
        </w:r>
      </w:smartTag>
      <w:r w:rsidRPr="00351DF8">
        <w:t>. 9. SZ )</w:t>
      </w:r>
      <w:r w:rsidRPr="00351DF8">
        <w:tab/>
      </w: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DC0AC9" w:rsidP="005A77BB" w:rsidR="00DC0AC9">
      <w:pPr>
        <w:jc w:val="both"/>
      </w:pPr>
    </w:p>
    <w:p w:rsidRDefault="006638E7" w:rsidP="005A77BB" w:rsidR="006638E7" w:rsidRPr="00351DF8">
      <w:pPr>
        <w:jc w:val="both"/>
      </w:pPr>
      <w:r w:rsidRPr="00351DF8">
        <w:t>DNA:</w:t>
      </w:r>
    </w:p>
    <w:p w:rsidRDefault="00656ACF" w:rsidP="005A77BB" w:rsidR="00656ACF">
      <w:pPr>
        <w:jc w:val="both"/>
      </w:pPr>
      <w:r w:rsidRPr="00FF37C6">
        <w:t>MODESTE PROJEKTI d.o.o.</w:t>
      </w:r>
      <w:r>
        <w:t>, Zagreb (Grad Zagreb), Vladimira Preloga 13</w:t>
      </w:r>
    </w:p>
    <w:p w:rsidRDefault="006638E7" w:rsidP="005A77BB" w:rsidR="006638E7" w:rsidRPr="00351DF8">
      <w:pPr>
        <w:jc w:val="both"/>
      </w:pPr>
      <w:r w:rsidRPr="00351DF8">
        <w:t>spis</w:t>
      </w:r>
    </w:p>
    <w:p w:rsidRDefault="009D32D5" w:rsidR="009D32D5" w:rsidRPr="00351DF8"/>
    <w:sectPr w:rsidSect="00191E9B" w:rsidR="009D32D5" w:rsidRPr="00351DF8">
      <w:headerReference w:type="even" r:id="rId9"/>
      <w:headerReference w:type="default" r:id="rId10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C52" w:rsidR="00545C52">
      <w:r>
        <w:separator/>
      </w:r>
    </w:p>
  </w:endnote>
  <w:endnote w:id="0" w:type="continuationSeparator">
    <w:p w:rsidRDefault="00545C52" w:rsidR="00545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C52" w:rsidR="00545C52">
      <w:r>
        <w:separator/>
      </w:r>
    </w:p>
  </w:footnote>
  <w:footnote w:id="0" w:type="continuationSeparator">
    <w:p w:rsidRDefault="00545C52" w:rsidR="00545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D96" w:rsidR="00127D9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7D96" w:rsidR="00127D9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D96" w:rsidR="00127D9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7D96" w:rsidR="00127D96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41826"/>
    <w:rsid w:val="00110929"/>
    <w:rsid w:val="001109B0"/>
    <w:rsid w:val="00127D96"/>
    <w:rsid w:val="00191E9B"/>
    <w:rsid w:val="00246F4A"/>
    <w:rsid w:val="00247EE4"/>
    <w:rsid w:val="00304ADB"/>
    <w:rsid w:val="00351DF8"/>
    <w:rsid w:val="003E333D"/>
    <w:rsid w:val="00491994"/>
    <w:rsid w:val="005007AC"/>
    <w:rsid w:val="00545C52"/>
    <w:rsid w:val="005A77BB"/>
    <w:rsid w:val="00656ACF"/>
    <w:rsid w:val="006638E7"/>
    <w:rsid w:val="007A69E1"/>
    <w:rsid w:val="007C5338"/>
    <w:rsid w:val="0082284D"/>
    <w:rsid w:val="008821CC"/>
    <w:rsid w:val="008B2CFE"/>
    <w:rsid w:val="00943A0F"/>
    <w:rsid w:val="009D32D5"/>
    <w:rsid w:val="00A813DC"/>
    <w:rsid w:val="00AE39C4"/>
    <w:rsid w:val="00AF3D30"/>
    <w:rsid w:val="00B0248A"/>
    <w:rsid w:val="00B20C16"/>
    <w:rsid w:val="00BE6EAD"/>
    <w:rsid w:val="00C6766C"/>
    <w:rsid w:val="00D55CAF"/>
    <w:rsid w:val="00D840A2"/>
    <w:rsid w:val="00DC0AC9"/>
    <w:rsid w:val="00F45910"/>
    <w:rsid w:val="00F95A61"/>
    <w:rsid w:val="00FE1C5C"/>
    <w:rsid w:val="00FF1183"/>
    <w:rsid w:val="00FF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Odlomakpopisa" w:type="paragraph">
    <w:name w:val="List Paragraph"/>
    <w:basedOn w:val="Normal"/>
    <w:uiPriority w:val="34"/>
    <w:qFormat/>
    <w:rsid w:val="00304AD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C0A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0AC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C0AC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C0AC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B2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Odlomakpopisa" w:type="paragraph">
    <w:name w:val="List Paragraph"/>
    <w:basedOn w:val="Normal"/>
    <w:uiPriority w:val="34"/>
    <w:qFormat/>
    <w:rsid w:val="00304AD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C0A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0AC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C0AC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C0AC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B2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MODESTE PROJEKTI d.o.o.</izvorni_sadrzaj>
    <derivirana_varijabla naziv="DomainObject.Predmet.ProtustrankaFormated_1">  MODESTE PROJEKTI d.o.o.</derivirana_varijabla>
  </DomainObject.Predmet.ProtustrankaFormated>
  <DomainObject.Predmet.ProtustrankaFormatedOIB>
    <izvorni_sadrzaj>  MODESTE PROJEKTI d.o.o., OIB 60046996922</izvorni_sadrzaj>
    <derivirana_varijabla naziv="DomainObject.Predmet.ProtustrankaFormatedOIB_1">  MODESTE PROJEKTI d.o.o., OIB 60046996922</derivirana_varijabla>
  </DomainObject.Predmet.ProtustrankaFormatedOIB>
  <DomainObject.Predmet.ProtustrankaFormatedWithAdress>
    <izvorni_sadrzaj> MODESTE PROJEKTI d.o.o., Vladimira Preloga 13, 10000 Zagreb</izvorni_sadrzaj>
    <derivirana_varijabla naziv="DomainObject.Predmet.ProtustrankaFormatedWithAdress_1"> MODESTE PROJEKTI d.o.o., Vladimira Preloga 13, 10000 Zagreb</derivirana_varijabla>
  </DomainObject.Predmet.ProtustrankaFormatedWithAdress>
  <DomainObject.Predmet.ProtustrankaFormatedWithAdressOIB>
    <izvorni_sadrzaj> MODESTE PROJEKTI d.o.o., OIB 60046996922, Vladimira Preloga 13, 10000 Zagreb</izvorni_sadrzaj>
    <derivirana_varijabla naziv="DomainObject.Predmet.ProtustrankaFormatedWithAdressOIB_1"> MODESTE PROJEKTI d.o.o., OIB 60046996922, Vladimira Preloga 13, 10000 Zagreb</derivirana_varijabla>
  </DomainObject.Predmet.ProtustrankaFormatedWithAdressOIB>
  <DomainObject.Predmet.ProtustrankaWithAdress>
    <izvorni_sadrzaj>MODESTE PROJEKTI d.o.o. Vladimira Preloga 13, 10000 Zagreb</izvorni_sadrzaj>
    <derivirana_varijabla naziv="DomainObject.Predmet.ProtustrankaWithAdress_1">MODESTE PROJEKTI d.o.o. Vladimira Preloga 13, 10000 Zagreb</derivirana_varijabla>
  </DomainObject.Predmet.ProtustrankaWithAdress>
  <DomainObject.Predmet.ProtustrankaWithAdressOIB>
    <izvorni_sadrzaj>MODESTE PROJEKTI d.o.o., OIB 60046996922, Vladimira Preloga 13, 10000 Zagreb</izvorni_sadrzaj>
    <derivirana_varijabla naziv="DomainObject.Predmet.ProtustrankaWithAdressOIB_1">MODESTE PROJEKTI d.o.o., OIB 60046996922, Vladimira Preloga 13, 10000 Zagreb</derivirana_varijabla>
  </DomainObject.Predmet.ProtustrankaWithAdressOIB>
  <DomainObject.Predmet.ProtustrankaNazivFormated>
    <izvorni_sadrzaj>MODESTE PROJEKTI d.o.o.</izvorni_sadrzaj>
    <derivirana_varijabla naziv="DomainObject.Predmet.ProtustrankaNazivFormated_1">MODESTE PROJEKTI d.o.o.</derivirana_varijabla>
  </DomainObject.Predmet.ProtustrankaNazivFormated>
  <DomainObject.Predmet.ProtustrankaNazivFormatedOIB>
    <izvorni_sadrzaj>MODESTE PROJEKTI d.o.o., OIB 60046996922</izvorni_sadrzaj>
    <derivirana_varijabla naziv="DomainObject.Predmet.ProtustrankaNazivFormatedOIB_1">MODESTE PROJEKTI d.o.o., OIB 60046996922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MODESTE PROJEKTI d.o.o.</izvorni_sadrzaj>
    <derivirana_varijabla naziv="DomainObject.Predmet.StrankaFormated_1">  MODESTE PROJEKTI d.o.o.</derivirana_varijabla>
  </DomainObject.Predmet.StrankaFormated>
  <DomainObject.Predmet.StrankaFormatedOIB>
    <izvorni_sadrzaj>  MODESTE PROJEKTI d.o.o., OIB 60046996922</izvorni_sadrzaj>
    <derivirana_varijabla naziv="DomainObject.Predmet.StrankaFormatedOIB_1">  MODESTE PROJEKTI d.o.o., OIB 60046996922</derivirana_varijabla>
  </DomainObject.Predmet.StrankaFormatedOIB>
  <DomainObject.Predmet.StrankaFormatedWithAdress>
    <izvorni_sadrzaj> MODESTE PROJEKTI d.o.o., Vladimira Preloga 13, 10000 Zagreb</izvorni_sadrzaj>
    <derivirana_varijabla naziv="DomainObject.Predmet.StrankaFormatedWithAdress_1"> MODESTE PROJEKTI d.o.o., Vladimira Preloga 13, 10000 Zagreb</derivirana_varijabla>
  </DomainObject.Predmet.StrankaFormatedWithAdress>
  <DomainObject.Predmet.StrankaFormatedWithAdressOIB>
    <izvorni_sadrzaj> MODESTE PROJEKTI d.o.o., OIB 60046996922, Vladimira Preloga 13, 10000 Zagreb</izvorni_sadrzaj>
    <derivirana_varijabla naziv="DomainObject.Predmet.StrankaFormatedWithAdressOIB_1"> MODESTE PROJEKTI d.o.o., OIB 60046996922, Vladimira Preloga 13, 10000 Zagreb</derivirana_varijabla>
  </DomainObject.Predmet.StrankaFormatedWithAdressOIB>
  <DomainObject.Predmet.StrankaWithAdress>
    <izvorni_sadrzaj>MODESTE PROJEKTI d.o.o. Vladimira Preloga 13,10000 Zagreb</izvorni_sadrzaj>
    <derivirana_varijabla naziv="DomainObject.Predmet.StrankaWithAdress_1">MODESTE PROJEKTI d.o.o. Vladimira Preloga 13,10000 Zagreb</derivirana_varijabla>
  </DomainObject.Predmet.StrankaWithAdress>
  <DomainObject.Predmet.StrankaWithAdressOIB>
    <izvorni_sadrzaj>MODESTE PROJEKTI d.o.o., OIB 60046996922, Vladimira Preloga 13,10000 Zagreb</izvorni_sadrzaj>
    <derivirana_varijabla naziv="DomainObject.Predmet.StrankaWithAdressOIB_1">MODESTE PROJEKTI d.o.o., OIB 60046996922, Vladimira Preloga 13,10000 Zagreb</derivirana_varijabla>
  </DomainObject.Predmet.StrankaWithAdressOIB>
  <DomainObject.Predmet.StrankaNazivFormated>
    <izvorni_sadrzaj>MODESTE PROJEKTI d.o.o.</izvorni_sadrzaj>
    <derivirana_varijabla naziv="DomainObject.Predmet.StrankaNazivFormated_1">MODESTE PROJEKTI d.o.o.</derivirana_varijabla>
  </DomainObject.Predmet.StrankaNazivFormated>
  <DomainObject.Predmet.StrankaNazivFormatedOIB>
    <izvorni_sadrzaj>MODESTE PROJEKTI d.o.o., OIB 60046996922</izvorni_sadrzaj>
    <derivirana_varijabla naziv="DomainObject.Predmet.StrankaNazivFormatedOIB_1">MODESTE PROJEKTI d.o.o., OIB 60046996922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MODESTE PROJEKTI d.o.o.</item>
    </izvorni_sadrzaj>
    <derivirana_varijabla naziv="DomainObject.Predmet.StrankaListFormated_1">
      <item>MODESTE PROJEKTI d.o.o.</item>
    </derivirana_varijabla>
  </DomainObject.Predmet.StrankaListFormated>
  <DomainObject.Predmet.StrankaListFormatedOIB>
    <izvorni_sadrzaj>
      <item>MODESTE PROJEKTI d.o.o., OIB 60046996922</item>
    </izvorni_sadrzaj>
    <derivirana_varijabla naziv="DomainObject.Predmet.StrankaListFormatedOIB_1">
      <item>MODESTE PROJEKTI d.o.o., OIB 60046996922</item>
    </derivirana_varijabla>
  </DomainObject.Predmet.StrankaListFormatedOIB>
  <DomainObject.Predmet.StrankaListFormatedWithAdress>
    <izvorni_sadrzaj>
      <item>MODESTE PROJEKTI d.o.o., Vladimira Preloga 13, 10000 Zagreb</item>
    </izvorni_sadrzaj>
    <derivirana_varijabla naziv="DomainObject.Predmet.StrankaListFormatedWithAdress_1">
      <item>MODESTE PROJEKTI d.o.o., Vladimira Preloga 13, 10000 Zagreb</item>
    </derivirana_varijabla>
  </DomainObject.Predmet.StrankaListFormatedWithAdress>
  <DomainObject.Predmet.StrankaListFormatedWithAdressOIB>
    <izvorni_sadrzaj>
      <item>MODESTE PROJEKTI d.o.o., OIB 60046996922, Vladimira Preloga 13, 10000 Zagreb</item>
    </izvorni_sadrzaj>
    <derivirana_varijabla naziv="DomainObject.Predmet.StrankaListFormatedWithAdressOIB_1">
      <item>MODESTE PROJEKTI d.o.o., OIB 60046996922, Vladimira Preloga 13, 10000 Zagreb</item>
    </derivirana_varijabla>
  </DomainObject.Predmet.StrankaListFormatedWithAdressOIB>
  <DomainObject.Predmet.StrankaListNazivFormated>
    <izvorni_sadrzaj>
      <item>MODESTE PROJEKTI d.o.o.</item>
    </izvorni_sadrzaj>
    <derivirana_varijabla naziv="DomainObject.Predmet.StrankaListNazivFormated_1">
      <item>MODESTE PROJEKTI d.o.o.</item>
    </derivirana_varijabla>
  </DomainObject.Predmet.StrankaListNazivFormated>
  <DomainObject.Predmet.StrankaListNazivFormatedOIB>
    <izvorni_sadrzaj>
      <item>MODESTE PROJEKTI d.o.o., OIB 60046996922</item>
    </izvorni_sadrzaj>
    <derivirana_varijabla naziv="DomainObject.Predmet.StrankaListNazivFormatedOIB_1">
      <item>MODESTE PROJEKTI d.o.o., OIB 60046996922</item>
    </derivirana_varijabla>
  </DomainObject.Predmet.StrankaListNazivFormatedOIB>
  <DomainObject.Predmet.ProtuStrankaListFormated>
    <izvorni_sadrzaj>
      <item>MODESTE PROJEKTI d.o.o.</item>
    </izvorni_sadrzaj>
    <derivirana_varijabla naziv="DomainObject.Predmet.ProtuStrankaListFormated_1">
      <item>MODESTE PROJEKTI d.o.o.</item>
    </derivirana_varijabla>
  </DomainObject.Predmet.ProtuStrankaListFormated>
  <DomainObject.Predmet.ProtuStrankaListFormatedOIB>
    <izvorni_sadrzaj>
      <item>MODESTE PROJEKTI d.o.o., OIB 60046996922</item>
    </izvorni_sadrzaj>
    <derivirana_varijabla naziv="DomainObject.Predmet.ProtuStrankaListFormatedOIB_1">
      <item>MODESTE PROJEKTI d.o.o., OIB 60046996922</item>
    </derivirana_varijabla>
  </DomainObject.Predmet.ProtuStrankaListFormatedOIB>
  <DomainObject.Predmet.ProtuStrankaListFormatedWithAdress>
    <izvorni_sadrzaj>
      <item>MODESTE PROJEKTI d.o.o., Vladimira Preloga 13, 10000 Zagreb</item>
    </izvorni_sadrzaj>
    <derivirana_varijabla naziv="DomainObject.Predmet.ProtuStrankaListFormatedWithAdress_1">
      <item>MODESTE PROJEKTI d.o.o., Vladimira Preloga 13, 10000 Zagreb</item>
    </derivirana_varijabla>
  </DomainObject.Predmet.ProtuStrankaListFormatedWithAdress>
  <DomainObject.Predmet.ProtuStrankaListFormatedWithAdressOIB>
    <izvorni_sadrzaj>
      <item>MODESTE PROJEKTI d.o.o., OIB 60046996922, Vladimira Preloga 13, 10000 Zagreb</item>
    </izvorni_sadrzaj>
    <derivirana_varijabla naziv="DomainObject.Predmet.ProtuStrankaListFormatedWithAdressOIB_1">
      <item>MODESTE PROJEKTI d.o.o., OIB 60046996922, Vladimira Preloga 13, 10000 Zagreb</item>
    </derivirana_varijabla>
  </DomainObject.Predmet.ProtuStrankaListFormatedWithAdressOIB>
  <DomainObject.Predmet.ProtuStrankaListNazivFormated>
    <izvorni_sadrzaj>
      <item>MODESTE PROJEKTI d.o.o.</item>
    </izvorni_sadrzaj>
    <derivirana_varijabla naziv="DomainObject.Predmet.ProtuStrankaListNazivFormated_1">
      <item>MODESTE PROJEKTI d.o.o.</item>
    </derivirana_varijabla>
  </DomainObject.Predmet.ProtuStrankaListNazivFormated>
  <DomainObject.Predmet.ProtuStrankaListNazivFormatedOIB>
    <izvorni_sadrzaj>
      <item>MODESTE PROJEKTI d.o.o., OIB 60046996922</item>
    </izvorni_sadrzaj>
    <derivirana_varijabla naziv="DomainObject.Predmet.ProtuStrankaListNazivFormatedOIB_1">
      <item>MODESTE PROJEKTI d.o.o., OIB 60046996922</item>
    </derivirana_varijabla>
  </DomainObject.Predmet.ProtuStrankaListNazivFormatedOIB>
  <DomainObject.Predmet.OstaliListFormated>
    <izvorni_sadrzaj>
      <item>Tomislav Mraz</item>
    </izvorni_sadrzaj>
    <derivirana_varijabla naziv="DomainObject.Predmet.OstaliListFormated_1">
      <item>Tomislav Mraz</item>
    </derivirana_varijabla>
  </DomainObject.Predmet.OstaliListFormated>
  <DomainObject.Predmet.OstaliListFormatedOIB>
    <izvorni_sadrzaj>
      <item>Tomislav Mraz</item>
    </izvorni_sadrzaj>
    <derivirana_varijabla naziv="DomainObject.Predmet.OstaliListFormatedOIB_1">
      <item>Tomislav Mraz</item>
    </derivirana_varijabla>
  </DomainObject.Predmet.OstaliListFormatedOIB>
  <DomainObject.Predmet.OstaliListFormatedWithAdress>
    <izvorni_sadrzaj>
      <item>Tomislav Mraz, Jordanovac 15, 10000 Zagreb</item>
    </izvorni_sadrzaj>
    <derivirana_varijabla naziv="DomainObject.Predmet.OstaliListFormatedWithAdress_1">
      <item>Tomislav Mraz, Jordanovac 15, 10000 Zagreb</item>
    </derivirana_varijabla>
  </DomainObject.Predmet.OstaliListFormatedWithAdress>
  <DomainObject.Predmet.OstaliListFormatedWithAdressOIB>
    <izvorni_sadrzaj>
      <item>Tomislav Mraz, Jordanovac 15, 10000 Zagreb</item>
    </izvorni_sadrzaj>
    <derivirana_varijabla naziv="DomainObject.Predmet.OstaliListFormatedWithAdressOIB_1">
      <item>Tomislav Mraz, Jordanovac 15, 10000 Zagreb</item>
    </derivirana_varijabla>
  </DomainObject.Predmet.OstaliListFormatedWithAdressOIB>
  <DomainObject.Predmet.OstaliListNazivFormated>
    <izvorni_sadrzaj>
      <item>Tomislav Mraz</item>
    </izvorni_sadrzaj>
    <derivirana_varijabla naziv="DomainObject.Predmet.OstaliListNazivFormated_1">
      <item>Tomislav Mraz</item>
    </derivirana_varijabla>
  </DomainObject.Predmet.OstaliListNazivFormated>
  <DomainObject.Predmet.OstaliListNazivFormatedOIB>
    <izvorni_sadrzaj>
      <item>Tomislav Mraz</item>
    </izvorni_sadrzaj>
    <derivirana_varijabla naziv="DomainObject.Predmet.OstaliListNazivFormatedOIB_1">
      <item>Tomislav Mraz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MODESTE PROJEKTI d.o.o.</izvorni_sadrzaj>
    <derivirana_varijabla naziv="DomainObject.Predmet.StrankaIDrugi_1">MODESTE PROJEKTI d.o.o.</derivirana_varijabla>
  </DomainObject.Predmet.StrankaIDrugi>
  <DomainObject.Predmet.ProtustrankaIDrugi>
    <izvorni_sadrzaj>MODESTE PROJEKTI d.o.o.</izvorni_sadrzaj>
    <derivirana_varijabla naziv="DomainObject.Predmet.ProtustrankaIDrugi_1">MODESTE PROJEKTI d.o.o.</derivirana_varijabla>
  </DomainObject.Predmet.ProtustrankaIDrugi>
  <DomainObject.Predmet.StrankaIDrugiAdressOIB>
    <izvorni_sadrzaj>MODESTE PROJEKTI d.o.o., OIB 60046996922, Vladimira Preloga 13, 10000 Zagreb</izvorni_sadrzaj>
    <derivirana_varijabla naziv="DomainObject.Predmet.StrankaIDrugiAdressOIB_1">MODESTE PROJEKTI d.o.o., OIB 60046996922, Vladimira Preloga 13, 10000 Zagreb</derivirana_varijabla>
  </DomainObject.Predmet.StrankaIDrugiAdressOIB>
  <DomainObject.Predmet.ProtustrankaIDrugiAdressOIB>
    <izvorni_sadrzaj>MODESTE PROJEKTI d.o.o., OIB 60046996922, Vladimira Preloga 13, 10000 Zagreb</izvorni_sadrzaj>
    <derivirana_varijabla naziv="DomainObject.Predmet.ProtustrankaIDrugiAdressOIB_1">MODESTE PROJEKTI d.o.o., OIB 60046996922, Vladimira Preloga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MODESTE PROJEKTI d.o.o.</item>
      <item>MODESTE PROJEKTI d.o.o.</item>
      <item>Tomislav Mraz</item>
    </izvorni_sadrzaj>
    <derivirana_varijabla naziv="DomainObject.Predmet.SudioniciListNaziv_1">
      <item>MODESTE PROJEKTI d.o.o.</item>
      <item>MODESTE PROJEKTI d.o.o.</item>
      <item>Tomislav Mraz</item>
    </derivirana_varijabla>
  </DomainObject.Predmet.SudioniciListNaziv>
  <DomainObject.Predmet.SudioniciListAdressOIB>
    <izvorni_sadrzaj>
      <item>MODESTE PROJEKTI d.o.o., OIB 60046996922, Vladimira Preloga 13,10000 Zagreb</item>
      <item>MODESTE PROJEKTI d.o.o., OIB 60046996922, Vladimira Preloga 13,10000 Zagreb</item>
      <item>Tomislav Mraz, Jordanovac 15,10000 Zagreb</item>
    </izvorni_sadrzaj>
    <derivirana_varijabla naziv="DomainObject.Predmet.SudioniciListAdressOIB_1">
      <item>MODESTE PROJEKTI d.o.o., OIB 60046996922, Vladimira Preloga 13,10000 Zagreb</item>
      <item>MODESTE PROJEKTI d.o.o., OIB 60046996922, Vladimira Preloga 13,10000 Zagreb</item>
      <item>Tomislav Mraz, Jordanovac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60046996922</item>
      <item>, OIB 60046996922</item>
      <item>, OIB null</item>
    </izvorni_sadrzaj>
    <derivirana_varijabla naziv="DomainObject.Predmet.SudioniciListNazivOIB_1">
      <item>, OIB 60046996922</item>
      <item>, OIB 60046996922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354</properties:Words>
  <properties:Characters>1940</properties:Characters>
  <properties:Lines>108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2016-05-04T12:50:00Z</dcterms:created>
  <dc:creator>nribaric</dc:creator>
  <cp:lastModifiedBy>Jadranka Zelić</cp:lastModifiedBy>
  <cp:lastPrinted>2016-07-13T11:29:00Z</cp:lastPrinted>
  <dcterms:modified xmlns:xsi="http://www.w3.org/2001/XMLSchema-instance" xsi:type="dcterms:W3CDTF">2016-07-13T11:32:00Z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