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6ec0" w14:paraId="e1c6ec0" w:rsidRDefault="00552DDF" w:rsidP="00C95EEC" w:rsidR="00C95EEC" w:rsidRPr="00F224D6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15:collapsed w:val="false"/>
        <w:rPr>
          <w:rFonts w:cs="Arial" w:eastAsia="MS Gothic" w:hAnsi="Arial" w:ascii="Arial"/>
          <w:b/>
          <w:color w:themeColor="accent1" w:val="A5300F"/>
          <w:sz w:val="72"/>
          <w:szCs w:val="72"/>
        </w:rPr>
      </w:pPr>
      <w:bookmarkStart w:name="_Toc283111383" w:id="0"/>
      <w:bookmarkStart w:name="_Toc292093909" w:id="1"/>
      <w:bookmarkStart w:name="_GoBack" w:id="2"/>
      <w:bookmarkEnd w:id="2"/>
      <w:r>
        <w:rPr>
          <w:rFonts w:cs="Arial" w:eastAsia="MS Gothic" w:hAnsi="Arial" w:ascii="Arial"/>
          <w:b/>
          <w:color w:themeColor="accent1" w:val="A5300F"/>
          <w:sz w:val="72"/>
          <w:szCs w:val="72"/>
        </w:rPr>
        <w:tab/>
      </w:r>
      <w:r w:rsidR="001C1C73">
        <w:rPr>
          <w:rFonts w:cs="Arial" w:eastAsia="MS Gothic" w:hAnsi="Arial" w:ascii="Arial"/>
          <w:b/>
          <w:color w:themeColor="accent1" w:val="A5300F"/>
          <w:sz w:val="72"/>
          <w:szCs w:val="72"/>
        </w:rPr>
        <w:t>ABUNDAN</w:t>
      </w:r>
      <w:r w:rsidR="0067493D" w:rsidRPr="00F224D6">
        <w:rPr>
          <w:rFonts w:cs="Arial" w:eastAsia="MS Gothic" w:hAnsi="Arial" w:ascii="Arial"/>
          <w:b/>
          <w:color w:themeColor="accent1" w:val="A5300F"/>
          <w:sz w:val="72"/>
          <w:szCs w:val="72"/>
        </w:rPr>
        <w:t xml:space="preserve"> D.O.O.</w:t>
      </w:r>
    </w:p>
    <w:p w:rsidRDefault="001211C3" w:rsidP="00C95EEC" w:rsidR="001211C3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8D7654"/>
          <w:sz w:val="40"/>
          <w:szCs w:val="40"/>
        </w:rPr>
      </w:pPr>
    </w:p>
    <w:p w:rsidRDefault="001C1C73" w:rsidP="001C1C73" w:rsidR="00B7793E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themeShade="80" w:themeColor="accent4" w:val="5E4F38"/>
          <w:sz w:val="40"/>
          <w:szCs w:val="40"/>
        </w:rPr>
      </w:pPr>
      <w:r>
        <w:rPr>
          <w:rFonts w:cs="Lucida Grande" w:hAnsi="Lucida Grande" w:ascii="Lucida Grande"/>
          <w:noProof/>
          <w:color w:val="00B0DB"/>
          <w:lang w:eastAsia="hr-HR" w:val="hr-HR"/>
        </w:rPr>
        <w:drawing>
          <wp:inline distR="0" distL="0" distB="0" distT="0">
            <wp:extent cy="3284220" cx="4378960"/>
            <wp:effectExtent b="0" r="2540" t="0" l="0"/>
            <wp:docPr descr="http://www.abundan.hr/images/phocagallery/abundan/thumbs/phoca_thumb_l_Abundan%202.JPG" name="Picture 6" id="6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www.abundan.hr/images/phocagallery/abundan/thumbs/phoca_thumb_l_Abundan%202.JPG" name="Picture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284220" cx="437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3E53" w:rsidP="000250EA" w:rsidR="003B3E53" w:rsidRPr="00F224D6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themeColor="accent1" w:val="A5300F"/>
          <w:sz w:val="40"/>
          <w:szCs w:val="40"/>
        </w:rPr>
      </w:pPr>
      <w:r w:rsidRPr="00F224D6">
        <w:rPr>
          <w:rFonts w:cs="Arial" w:eastAsia="MS Gothic" w:hAnsi="Arial" w:ascii="Arial"/>
          <w:b/>
          <w:i/>
          <w:color w:themeColor="accent1" w:val="A5300F"/>
          <w:sz w:val="40"/>
          <w:szCs w:val="40"/>
        </w:rPr>
        <w:t>P</w:t>
      </w:r>
      <w:r w:rsidR="007E010E" w:rsidRPr="00F224D6">
        <w:rPr>
          <w:rFonts w:cs="Arial" w:eastAsia="MS Gothic" w:hAnsi="Arial" w:ascii="Arial"/>
          <w:b/>
          <w:i/>
          <w:color w:themeColor="accent1" w:val="A5300F"/>
          <w:sz w:val="40"/>
          <w:szCs w:val="40"/>
        </w:rPr>
        <w:t>rijedlog p</w:t>
      </w:r>
      <w:r w:rsidRPr="00F224D6">
        <w:rPr>
          <w:rFonts w:cs="Arial" w:eastAsia="MS Gothic" w:hAnsi="Arial" w:ascii="Arial"/>
          <w:b/>
          <w:i/>
          <w:color w:themeColor="accent1" w:val="A5300F"/>
          <w:sz w:val="40"/>
          <w:szCs w:val="40"/>
        </w:rPr>
        <w:t>lan</w:t>
      </w:r>
      <w:r w:rsidR="007E010E" w:rsidRPr="00F224D6">
        <w:rPr>
          <w:rFonts w:cs="Arial" w:eastAsia="MS Gothic" w:hAnsi="Arial" w:ascii="Arial"/>
          <w:b/>
          <w:i/>
          <w:color w:themeColor="accent1" w:val="A5300F"/>
          <w:sz w:val="40"/>
          <w:szCs w:val="40"/>
        </w:rPr>
        <w:t>a</w:t>
      </w:r>
      <w:r w:rsidRPr="00F224D6">
        <w:rPr>
          <w:rFonts w:cs="Arial" w:eastAsia="MS Gothic" w:hAnsi="Arial" w:ascii="Arial"/>
          <w:b/>
          <w:i/>
          <w:color w:themeColor="accent1" w:val="A5300F"/>
          <w:sz w:val="40"/>
          <w:szCs w:val="40"/>
        </w:rPr>
        <w:t xml:space="preserve"> financijskog i operativnog restrukturiranja</w:t>
      </w:r>
    </w:p>
    <w:p w:rsidRDefault="00506C28" w:rsidP="00CF7CC4" w:rsidR="00E95FB3" w:rsidRPr="00F224D6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themeColor="accent1" w:val="A5300F"/>
          <w:sz w:val="40"/>
          <w:szCs w:val="40"/>
        </w:rPr>
      </w:pPr>
      <w:r w:rsidRPr="00F224D6">
        <w:rPr>
          <w:rFonts w:cs="Arial" w:eastAsia="MS Gothic" w:hAnsi="Arial" w:ascii="Arial"/>
          <w:b/>
          <w:i/>
          <w:color w:themeColor="accent1" w:val="A5300F"/>
          <w:sz w:val="40"/>
          <w:szCs w:val="40"/>
        </w:rPr>
        <w:t>(2018. - 2023</w:t>
      </w:r>
      <w:r w:rsidR="003B3E53" w:rsidRPr="00F224D6">
        <w:rPr>
          <w:rFonts w:cs="Arial" w:eastAsia="MS Gothic" w:hAnsi="Arial" w:ascii="Arial"/>
          <w:b/>
          <w:i/>
          <w:color w:themeColor="accent1" w:val="A5300F"/>
          <w:sz w:val="40"/>
          <w:szCs w:val="40"/>
        </w:rPr>
        <w:t>.)</w:t>
      </w:r>
    </w:p>
    <w:p w:rsidRDefault="00B72481" w:rsidP="009830BE" w:rsidR="00CF7CC4" w:rsidRPr="009830BE">
      <w:pPr>
        <w:tabs>
          <w:tab w:pos="4536" w:val="center"/>
          <w:tab w:pos="9072" w:val="right"/>
        </w:tabs>
        <w:spacing w:lineRule="auto" w:line="360" w:after="0"/>
        <w:contextualSpacing/>
        <w:jc w:val="right"/>
        <w:rPr>
          <w:rFonts w:cs="Arial" w:hAnsi="Arial" w:ascii="Arial"/>
          <w:noProof/>
          <w:color w:themeColor="accent1" w:val="A5300F"/>
          <w:sz w:val="28"/>
          <w:szCs w:val="28"/>
        </w:rPr>
      </w:pPr>
      <w:r w:rsidRPr="009830BE">
        <w:rPr>
          <w:rFonts w:cs="Arial" w:hAnsi="Arial" w:ascii="Arial"/>
          <w:noProof/>
          <w:color w:themeColor="accent1" w:val="A5300F"/>
          <w:sz w:val="28"/>
          <w:szCs w:val="28"/>
        </w:rPr>
        <w:t xml:space="preserve">U </w:t>
      </w:r>
      <w:r w:rsidR="00F224D6" w:rsidRPr="009830BE">
        <w:rPr>
          <w:rFonts w:cs="Arial" w:hAnsi="Arial" w:ascii="Arial"/>
          <w:noProof/>
          <w:color w:themeColor="accent1" w:val="A5300F"/>
          <w:sz w:val="28"/>
          <w:szCs w:val="28"/>
        </w:rPr>
        <w:t>Velikoj Ludini</w:t>
      </w:r>
      <w:r w:rsidRPr="009830BE">
        <w:rPr>
          <w:rFonts w:cs="Arial" w:hAnsi="Arial" w:ascii="Arial"/>
          <w:noProof/>
          <w:color w:themeColor="accent1" w:val="A5300F"/>
          <w:sz w:val="28"/>
          <w:szCs w:val="28"/>
        </w:rPr>
        <w:t xml:space="preserve">, </w:t>
      </w:r>
      <w:r w:rsidR="00B62008">
        <w:rPr>
          <w:rFonts w:cs="Arial" w:hAnsi="Arial" w:ascii="Arial"/>
          <w:noProof/>
          <w:color w:themeColor="accent1" w:val="A5300F"/>
          <w:sz w:val="28"/>
          <w:szCs w:val="28"/>
        </w:rPr>
        <w:t>19.09</w:t>
      </w:r>
      <w:r w:rsidR="00506C28" w:rsidRPr="009830BE">
        <w:rPr>
          <w:rFonts w:cs="Arial" w:hAnsi="Arial" w:ascii="Arial"/>
          <w:noProof/>
          <w:color w:themeColor="accent1" w:val="A5300F"/>
          <w:sz w:val="28"/>
          <w:szCs w:val="28"/>
        </w:rPr>
        <w:t>.2018</w:t>
      </w:r>
      <w:r w:rsidR="00A309A2" w:rsidRPr="009830BE">
        <w:rPr>
          <w:rFonts w:cs="Arial" w:hAnsi="Arial" w:ascii="Arial"/>
          <w:noProof/>
          <w:color w:themeColor="accent1" w:val="A5300F"/>
          <w:sz w:val="28"/>
          <w:szCs w:val="28"/>
        </w:rPr>
        <w:t>.</w:t>
      </w:r>
      <w:bookmarkStart w:name="_Toc472012441" w:id="3"/>
      <w:bookmarkStart w:name="_Toc451235615" w:id="4"/>
      <w:bookmarkEnd w:id="0"/>
      <w:bookmarkEnd w:id="1"/>
    </w:p>
    <w:p w:rsidRDefault="00CF7CC4" w:rsidP="00B7793E" w:rsidR="0002136E" w:rsidRPr="00F224D6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hAnsi="Arial" w:ascii="Arial"/>
          <w:bCs/>
          <w:i/>
          <w:caps/>
          <w:color w:themeColor="accent1" w:val="A5300F"/>
          <w:sz w:val="32"/>
          <w:szCs w:val="32"/>
        </w:rPr>
      </w:pPr>
      <w:r w:rsidRPr="00F224D6">
        <w:rPr>
          <w:rFonts w:cs="Arial" w:hAnsi="Arial" w:ascii="Arial"/>
          <w:b/>
          <w:color w:themeColor="accent1" w:val="A5300F"/>
          <w:sz w:val="28"/>
          <w:szCs w:val="28"/>
        </w:rPr>
        <w:lastRenderedPageBreak/>
        <w:t>SADRŽAJ:</w:t>
      </w:r>
    </w:p>
    <w:p w:rsidRDefault="00E53BEA" w:rsidP="008407C1" w:rsidR="008407C1" w:rsidRPr="008407C1">
      <w:pPr>
        <w:pStyle w:val="Sadraj1"/>
        <w:spacing w:lineRule="auto" w:line="240"/>
        <w:rPr>
          <w:rFonts w:eastAsiaTheme="minorEastAsia" w:cs="Arial" w:hAnsi="Arial" w:ascii="Arial"/>
          <w:b w:val="false"/>
          <w:bCs w:val="false"/>
          <w:caps w:val="false"/>
          <w:noProof/>
          <w:sz w:val="20"/>
          <w:szCs w:val="20"/>
        </w:rPr>
      </w:pPr>
      <w:r w:rsidRPr="00F03C5C">
        <w:rPr>
          <w:rFonts w:cs="Arial" w:hAnsi="Arial" w:ascii="Arial"/>
          <w:b w:val="false"/>
          <w:bCs w:val="false"/>
          <w:caps w:val="false"/>
          <w:sz w:val="20"/>
          <w:szCs w:val="20"/>
        </w:rPr>
        <w:fldChar w:fldCharType="begin"/>
      </w:r>
      <w:r w:rsidRPr="00F03C5C">
        <w:rPr>
          <w:rFonts w:cs="Arial" w:hAnsi="Arial" w:ascii="Arial"/>
          <w:sz w:val="20"/>
          <w:szCs w:val="20"/>
        </w:rPr>
        <w:instrText xml:space="preserve"> TOC \o "1-3" \h \z \u </w:instrText>
      </w:r>
      <w:r w:rsidRPr="00F03C5C">
        <w:rPr>
          <w:rFonts w:cs="Arial" w:hAnsi="Arial" w:ascii="Arial"/>
          <w:b w:val="false"/>
          <w:bCs w:val="false"/>
          <w:caps w:val="false"/>
          <w:sz w:val="20"/>
          <w:szCs w:val="20"/>
        </w:rPr>
        <w:fldChar w:fldCharType="separate"/>
      </w:r>
      <w:hyperlink w:anchor="_Toc514324252" w:history="true">
        <w:r w:rsidR="008407C1" w:rsidRPr="008407C1">
          <w:rPr>
            <w:rStyle w:val="Hiperveza"/>
            <w:rFonts w:cs="Arial" w:hAnsi="Arial" w:ascii="Arial"/>
            <w:noProof/>
            <w:color w:val="auto"/>
            <w:sz w:val="20"/>
            <w:szCs w:val="20"/>
          </w:rPr>
          <w:t>1. UVOD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tab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instrText xml:space="preserve"> PAGEREF _Toc514324252 \h </w:instrTex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separate"/>
        </w:r>
        <w:r w:rsidR="00ED3519">
          <w:rPr>
            <w:rFonts w:cs="Arial" w:hAnsi="Arial" w:ascii="Arial"/>
            <w:noProof/>
            <w:webHidden/>
            <w:sz w:val="20"/>
            <w:szCs w:val="20"/>
          </w:rPr>
          <w:t>3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end"/>
        </w:r>
      </w:hyperlink>
    </w:p>
    <w:p w:rsidRDefault="00082639" w:rsidP="008407C1" w:rsidR="008407C1" w:rsidRPr="008407C1">
      <w:pPr>
        <w:pStyle w:val="Sadraj2"/>
        <w:rPr>
          <w:rFonts w:eastAsiaTheme="minorEastAsia" w:cs="Arial" w:hAnsi="Arial" w:ascii="Arial"/>
          <w:smallCaps w:val="false"/>
          <w:noProof/>
        </w:rPr>
      </w:pPr>
      <w:hyperlink w:anchor="_Toc514324253" w:history="true">
        <w:r w:rsidR="008407C1" w:rsidRPr="008407C1">
          <w:rPr>
            <w:rStyle w:val="Hiperveza"/>
            <w:rFonts w:cs="Arial" w:hAnsi="Arial" w:ascii="Arial"/>
            <w:b/>
            <w:noProof/>
            <w:color w:val="auto"/>
          </w:rPr>
          <w:t>1.1. Opći podaci</w:t>
        </w:r>
        <w:r w:rsidR="008407C1" w:rsidRPr="008407C1">
          <w:rPr>
            <w:rFonts w:cs="Arial" w:hAnsi="Arial" w:ascii="Arial"/>
            <w:noProof/>
            <w:webHidden/>
          </w:rPr>
          <w:tab/>
        </w:r>
        <w:r w:rsidR="008407C1" w:rsidRPr="008407C1">
          <w:rPr>
            <w:rFonts w:cs="Arial" w:hAnsi="Arial" w:ascii="Arial"/>
            <w:noProof/>
            <w:webHidden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</w:rPr>
          <w:instrText xml:space="preserve"> PAGEREF _Toc514324253 \h </w:instrText>
        </w:r>
        <w:r w:rsidR="008407C1" w:rsidRPr="008407C1">
          <w:rPr>
            <w:rFonts w:cs="Arial" w:hAnsi="Arial" w:ascii="Arial"/>
            <w:noProof/>
            <w:webHidden/>
          </w:rPr>
        </w:r>
        <w:r w:rsidR="008407C1" w:rsidRPr="008407C1">
          <w:rPr>
            <w:rFonts w:cs="Arial" w:hAnsi="Arial" w:ascii="Arial"/>
            <w:noProof/>
            <w:webHidden/>
          </w:rPr>
          <w:fldChar w:fldCharType="separate"/>
        </w:r>
        <w:r w:rsidR="00ED3519">
          <w:rPr>
            <w:rFonts w:cs="Arial" w:hAnsi="Arial" w:ascii="Arial"/>
            <w:noProof/>
            <w:webHidden/>
          </w:rPr>
          <w:t>4</w:t>
        </w:r>
        <w:r w:rsidR="008407C1" w:rsidRPr="008407C1">
          <w:rPr>
            <w:rFonts w:cs="Arial" w:hAnsi="Arial" w:ascii="Arial"/>
            <w:noProof/>
            <w:webHidden/>
          </w:rPr>
          <w:fldChar w:fldCharType="end"/>
        </w:r>
      </w:hyperlink>
    </w:p>
    <w:p w:rsidRDefault="00082639" w:rsidP="008407C1" w:rsidR="008407C1" w:rsidRPr="008407C1">
      <w:pPr>
        <w:pStyle w:val="Sadraj3"/>
        <w:tabs>
          <w:tab w:pos="13976" w:leader="dot" w:val="right"/>
        </w:tabs>
        <w:spacing w:lineRule="auto" w:line="240"/>
        <w:rPr>
          <w:rFonts w:eastAsiaTheme="minorEastAsia" w:cs="Arial" w:hAnsi="Arial" w:ascii="Arial"/>
          <w:i w:val="false"/>
          <w:iCs w:val="false"/>
          <w:noProof/>
        </w:rPr>
      </w:pPr>
      <w:hyperlink w:anchor="_Toc514324254" w:history="true">
        <w:r w:rsidR="008407C1" w:rsidRPr="008407C1">
          <w:rPr>
            <w:rStyle w:val="Hiperveza"/>
            <w:rFonts w:cs="Arial" w:hAnsi="Arial" w:ascii="Arial"/>
            <w:b/>
            <w:noProof/>
            <w:color w:val="auto"/>
          </w:rPr>
          <w:t>1.1.1. Predmet poslovanja</w:t>
        </w:r>
        <w:r w:rsidR="008407C1" w:rsidRPr="008407C1">
          <w:rPr>
            <w:rFonts w:cs="Arial" w:hAnsi="Arial" w:ascii="Arial"/>
            <w:noProof/>
            <w:webHidden/>
          </w:rPr>
          <w:tab/>
        </w:r>
        <w:r w:rsidR="008407C1" w:rsidRPr="008407C1">
          <w:rPr>
            <w:rFonts w:cs="Arial" w:hAnsi="Arial" w:ascii="Arial"/>
            <w:noProof/>
            <w:webHidden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</w:rPr>
          <w:instrText xml:space="preserve"> PAGEREF _Toc514324254 \h </w:instrText>
        </w:r>
        <w:r w:rsidR="008407C1" w:rsidRPr="008407C1">
          <w:rPr>
            <w:rFonts w:cs="Arial" w:hAnsi="Arial" w:ascii="Arial"/>
            <w:noProof/>
            <w:webHidden/>
          </w:rPr>
        </w:r>
        <w:r w:rsidR="008407C1" w:rsidRPr="008407C1">
          <w:rPr>
            <w:rFonts w:cs="Arial" w:hAnsi="Arial" w:ascii="Arial"/>
            <w:noProof/>
            <w:webHidden/>
          </w:rPr>
          <w:fldChar w:fldCharType="separate"/>
        </w:r>
        <w:r w:rsidR="00ED3519">
          <w:rPr>
            <w:rFonts w:cs="Arial" w:hAnsi="Arial" w:ascii="Arial"/>
            <w:noProof/>
            <w:webHidden/>
          </w:rPr>
          <w:t>4</w:t>
        </w:r>
        <w:r w:rsidR="008407C1" w:rsidRPr="008407C1">
          <w:rPr>
            <w:rFonts w:cs="Arial" w:hAnsi="Arial" w:ascii="Arial"/>
            <w:noProof/>
            <w:webHidden/>
          </w:rPr>
          <w:fldChar w:fldCharType="end"/>
        </w:r>
      </w:hyperlink>
    </w:p>
    <w:p w:rsidRDefault="00082639" w:rsidP="008407C1" w:rsidR="008407C1" w:rsidRPr="008407C1">
      <w:pPr>
        <w:pStyle w:val="Sadraj3"/>
        <w:tabs>
          <w:tab w:pos="13976" w:leader="dot" w:val="right"/>
        </w:tabs>
        <w:spacing w:lineRule="auto" w:line="240"/>
        <w:rPr>
          <w:rFonts w:eastAsiaTheme="minorEastAsia" w:cs="Arial" w:hAnsi="Arial" w:ascii="Arial"/>
          <w:i w:val="false"/>
          <w:iCs w:val="false"/>
          <w:noProof/>
        </w:rPr>
      </w:pPr>
      <w:hyperlink w:anchor="_Toc514324255" w:history="true">
        <w:r w:rsidR="008407C1" w:rsidRPr="008407C1">
          <w:rPr>
            <w:rStyle w:val="Hiperveza"/>
            <w:rFonts w:cs="Arial" w:hAnsi="Arial" w:ascii="Arial"/>
            <w:b/>
            <w:noProof/>
            <w:color w:val="auto"/>
          </w:rPr>
          <w:t>1.1.2. Uprava tvrtke</w:t>
        </w:r>
        <w:r w:rsidR="008407C1" w:rsidRPr="008407C1">
          <w:rPr>
            <w:rFonts w:cs="Arial" w:hAnsi="Arial" w:ascii="Arial"/>
            <w:noProof/>
            <w:webHidden/>
          </w:rPr>
          <w:tab/>
        </w:r>
        <w:r w:rsidR="008407C1" w:rsidRPr="008407C1">
          <w:rPr>
            <w:rFonts w:cs="Arial" w:hAnsi="Arial" w:ascii="Arial"/>
            <w:noProof/>
            <w:webHidden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</w:rPr>
          <w:instrText xml:space="preserve"> PAGEREF _Toc514324255 \h </w:instrText>
        </w:r>
        <w:r w:rsidR="008407C1" w:rsidRPr="008407C1">
          <w:rPr>
            <w:rFonts w:cs="Arial" w:hAnsi="Arial" w:ascii="Arial"/>
            <w:noProof/>
            <w:webHidden/>
          </w:rPr>
        </w:r>
        <w:r w:rsidR="008407C1" w:rsidRPr="008407C1">
          <w:rPr>
            <w:rFonts w:cs="Arial" w:hAnsi="Arial" w:ascii="Arial"/>
            <w:noProof/>
            <w:webHidden/>
          </w:rPr>
          <w:fldChar w:fldCharType="separate"/>
        </w:r>
        <w:r w:rsidR="00ED3519">
          <w:rPr>
            <w:rFonts w:cs="Arial" w:hAnsi="Arial" w:ascii="Arial"/>
            <w:noProof/>
            <w:webHidden/>
          </w:rPr>
          <w:t>4</w:t>
        </w:r>
        <w:r w:rsidR="008407C1" w:rsidRPr="008407C1">
          <w:rPr>
            <w:rFonts w:cs="Arial" w:hAnsi="Arial" w:ascii="Arial"/>
            <w:noProof/>
            <w:webHidden/>
          </w:rPr>
          <w:fldChar w:fldCharType="end"/>
        </w:r>
      </w:hyperlink>
    </w:p>
    <w:p w:rsidRDefault="00082639" w:rsidP="008407C1" w:rsidR="008407C1" w:rsidRPr="008407C1">
      <w:pPr>
        <w:pStyle w:val="Sadraj3"/>
        <w:tabs>
          <w:tab w:pos="13976" w:leader="dot" w:val="right"/>
        </w:tabs>
        <w:spacing w:lineRule="auto" w:line="240"/>
        <w:rPr>
          <w:rFonts w:eastAsiaTheme="minorEastAsia" w:cs="Arial" w:hAnsi="Arial" w:ascii="Arial"/>
          <w:i w:val="false"/>
          <w:iCs w:val="false"/>
          <w:noProof/>
        </w:rPr>
      </w:pPr>
      <w:hyperlink w:anchor="_Toc514324256" w:history="true">
        <w:r w:rsidR="008407C1" w:rsidRPr="008407C1">
          <w:rPr>
            <w:rStyle w:val="Hiperveza"/>
            <w:rFonts w:cs="Arial" w:hAnsi="Arial" w:ascii="Arial"/>
            <w:b/>
            <w:noProof/>
            <w:color w:val="auto"/>
          </w:rPr>
          <w:t>1.1.3. Vlasnička struktura</w:t>
        </w:r>
        <w:r w:rsidR="008407C1" w:rsidRPr="008407C1">
          <w:rPr>
            <w:rFonts w:cs="Arial" w:hAnsi="Arial" w:ascii="Arial"/>
            <w:noProof/>
            <w:webHidden/>
          </w:rPr>
          <w:tab/>
        </w:r>
        <w:r w:rsidR="008407C1" w:rsidRPr="008407C1">
          <w:rPr>
            <w:rFonts w:cs="Arial" w:hAnsi="Arial" w:ascii="Arial"/>
            <w:noProof/>
            <w:webHidden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</w:rPr>
          <w:instrText xml:space="preserve"> PAGEREF _Toc514324256 \h </w:instrText>
        </w:r>
        <w:r w:rsidR="008407C1" w:rsidRPr="008407C1">
          <w:rPr>
            <w:rFonts w:cs="Arial" w:hAnsi="Arial" w:ascii="Arial"/>
            <w:noProof/>
            <w:webHidden/>
          </w:rPr>
        </w:r>
        <w:r w:rsidR="008407C1" w:rsidRPr="008407C1">
          <w:rPr>
            <w:rFonts w:cs="Arial" w:hAnsi="Arial" w:ascii="Arial"/>
            <w:noProof/>
            <w:webHidden/>
          </w:rPr>
          <w:fldChar w:fldCharType="separate"/>
        </w:r>
        <w:r w:rsidR="00ED3519">
          <w:rPr>
            <w:rFonts w:cs="Arial" w:hAnsi="Arial" w:ascii="Arial"/>
            <w:noProof/>
            <w:webHidden/>
          </w:rPr>
          <w:t>5</w:t>
        </w:r>
        <w:r w:rsidR="008407C1" w:rsidRPr="008407C1">
          <w:rPr>
            <w:rFonts w:cs="Arial" w:hAnsi="Arial" w:ascii="Arial"/>
            <w:noProof/>
            <w:webHidden/>
          </w:rPr>
          <w:fldChar w:fldCharType="end"/>
        </w:r>
      </w:hyperlink>
    </w:p>
    <w:p w:rsidRDefault="00082639" w:rsidP="008407C1" w:rsidR="008407C1" w:rsidRPr="008407C1">
      <w:pPr>
        <w:pStyle w:val="Sadraj3"/>
        <w:tabs>
          <w:tab w:pos="13976" w:leader="dot" w:val="right"/>
        </w:tabs>
        <w:spacing w:lineRule="auto" w:line="240"/>
        <w:rPr>
          <w:rFonts w:eastAsiaTheme="minorEastAsia" w:cs="Arial" w:hAnsi="Arial" w:ascii="Arial"/>
          <w:i w:val="false"/>
          <w:iCs w:val="false"/>
          <w:noProof/>
        </w:rPr>
      </w:pPr>
      <w:hyperlink w:anchor="_Toc514324257" w:history="true">
        <w:r w:rsidR="008407C1" w:rsidRPr="008407C1">
          <w:rPr>
            <w:rStyle w:val="Hiperveza"/>
            <w:rFonts w:cs="Arial" w:hAnsi="Arial" w:ascii="Arial"/>
            <w:b/>
            <w:noProof/>
            <w:color w:val="auto"/>
          </w:rPr>
          <w:t>1.1.4. Operativno poslovanje i tržišna situacija</w:t>
        </w:r>
        <w:r w:rsidR="008407C1" w:rsidRPr="008407C1">
          <w:rPr>
            <w:rFonts w:cs="Arial" w:hAnsi="Arial" w:ascii="Arial"/>
            <w:noProof/>
            <w:webHidden/>
          </w:rPr>
          <w:tab/>
        </w:r>
        <w:r w:rsidR="008407C1" w:rsidRPr="008407C1">
          <w:rPr>
            <w:rFonts w:cs="Arial" w:hAnsi="Arial" w:ascii="Arial"/>
            <w:noProof/>
            <w:webHidden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</w:rPr>
          <w:instrText xml:space="preserve"> PAGEREF _Toc514324257 \h </w:instrText>
        </w:r>
        <w:r w:rsidR="008407C1" w:rsidRPr="008407C1">
          <w:rPr>
            <w:rFonts w:cs="Arial" w:hAnsi="Arial" w:ascii="Arial"/>
            <w:noProof/>
            <w:webHidden/>
          </w:rPr>
        </w:r>
        <w:r w:rsidR="008407C1" w:rsidRPr="008407C1">
          <w:rPr>
            <w:rFonts w:cs="Arial" w:hAnsi="Arial" w:ascii="Arial"/>
            <w:noProof/>
            <w:webHidden/>
          </w:rPr>
          <w:fldChar w:fldCharType="separate"/>
        </w:r>
        <w:r w:rsidR="00ED3519">
          <w:rPr>
            <w:rFonts w:cs="Arial" w:hAnsi="Arial" w:ascii="Arial"/>
            <w:noProof/>
            <w:webHidden/>
          </w:rPr>
          <w:t>6</w:t>
        </w:r>
        <w:r w:rsidR="008407C1" w:rsidRPr="008407C1">
          <w:rPr>
            <w:rFonts w:cs="Arial" w:hAnsi="Arial" w:ascii="Arial"/>
            <w:noProof/>
            <w:webHidden/>
          </w:rPr>
          <w:fldChar w:fldCharType="end"/>
        </w:r>
      </w:hyperlink>
    </w:p>
    <w:p w:rsidRDefault="00082639" w:rsidP="008407C1" w:rsidR="008407C1" w:rsidRPr="008407C1">
      <w:pPr>
        <w:pStyle w:val="Sadraj3"/>
        <w:tabs>
          <w:tab w:pos="13976" w:leader="dot" w:val="right"/>
        </w:tabs>
        <w:spacing w:lineRule="auto" w:line="240"/>
        <w:rPr>
          <w:rFonts w:eastAsiaTheme="minorEastAsia" w:cs="Arial" w:hAnsi="Arial" w:ascii="Arial"/>
          <w:i w:val="false"/>
          <w:iCs w:val="false"/>
          <w:noProof/>
        </w:rPr>
      </w:pPr>
      <w:hyperlink w:anchor="_Toc514324258" w:history="true">
        <w:r w:rsidR="008407C1" w:rsidRPr="008407C1">
          <w:rPr>
            <w:rStyle w:val="Hiperveza"/>
            <w:rFonts w:cs="Arial" w:hAnsi="Arial" w:ascii="Arial"/>
            <w:b/>
            <w:noProof/>
            <w:color w:val="auto"/>
          </w:rPr>
          <w:t>1.1.5. Analiza zaposlenih</w:t>
        </w:r>
        <w:r w:rsidR="008407C1" w:rsidRPr="008407C1">
          <w:rPr>
            <w:rFonts w:cs="Arial" w:hAnsi="Arial" w:ascii="Arial"/>
            <w:noProof/>
            <w:webHidden/>
          </w:rPr>
          <w:tab/>
        </w:r>
        <w:r w:rsidR="008407C1" w:rsidRPr="008407C1">
          <w:rPr>
            <w:rFonts w:cs="Arial" w:hAnsi="Arial" w:ascii="Arial"/>
            <w:noProof/>
            <w:webHidden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</w:rPr>
          <w:instrText xml:space="preserve"> PAGEREF _Toc514324258 \h </w:instrText>
        </w:r>
        <w:r w:rsidR="008407C1" w:rsidRPr="008407C1">
          <w:rPr>
            <w:rFonts w:cs="Arial" w:hAnsi="Arial" w:ascii="Arial"/>
            <w:noProof/>
            <w:webHidden/>
          </w:rPr>
        </w:r>
        <w:r w:rsidR="008407C1" w:rsidRPr="008407C1">
          <w:rPr>
            <w:rFonts w:cs="Arial" w:hAnsi="Arial" w:ascii="Arial"/>
            <w:noProof/>
            <w:webHidden/>
          </w:rPr>
          <w:fldChar w:fldCharType="separate"/>
        </w:r>
        <w:r w:rsidR="00ED3519">
          <w:rPr>
            <w:rFonts w:cs="Arial" w:hAnsi="Arial" w:ascii="Arial"/>
            <w:noProof/>
            <w:webHidden/>
          </w:rPr>
          <w:t>6</w:t>
        </w:r>
        <w:r w:rsidR="008407C1" w:rsidRPr="008407C1">
          <w:rPr>
            <w:rFonts w:cs="Arial" w:hAnsi="Arial" w:ascii="Arial"/>
            <w:noProof/>
            <w:webHidden/>
          </w:rPr>
          <w:fldChar w:fldCharType="end"/>
        </w:r>
      </w:hyperlink>
    </w:p>
    <w:p w:rsidRDefault="00082639" w:rsidP="008407C1" w:rsidR="008407C1" w:rsidRPr="008407C1">
      <w:pPr>
        <w:pStyle w:val="Sadraj3"/>
        <w:tabs>
          <w:tab w:pos="13976" w:leader="dot" w:val="right"/>
        </w:tabs>
        <w:spacing w:lineRule="auto" w:line="240"/>
        <w:rPr>
          <w:rFonts w:eastAsiaTheme="minorEastAsia" w:cs="Arial" w:hAnsi="Arial" w:ascii="Arial"/>
          <w:i w:val="false"/>
          <w:iCs w:val="false"/>
          <w:noProof/>
        </w:rPr>
      </w:pPr>
      <w:hyperlink w:anchor="_Toc514324259" w:history="true">
        <w:r w:rsidR="008407C1" w:rsidRPr="008407C1">
          <w:rPr>
            <w:rStyle w:val="Hiperveza"/>
            <w:rFonts w:cs="Arial" w:hAnsi="Arial" w:ascii="Arial"/>
            <w:b/>
            <w:noProof/>
            <w:color w:val="auto"/>
          </w:rPr>
          <w:t>1.1.</w:t>
        </w:r>
        <w:r w:rsidR="00B62008">
          <w:rPr>
            <w:rStyle w:val="Hiperveza"/>
            <w:rFonts w:cs="Arial" w:hAnsi="Arial" w:ascii="Arial"/>
            <w:b/>
            <w:noProof/>
            <w:color w:val="auto"/>
          </w:rPr>
          <w:t>6. Financijsko izvješće na 30</w:t>
        </w:r>
        <w:r w:rsidR="009830BE">
          <w:rPr>
            <w:rStyle w:val="Hiperveza"/>
            <w:rFonts w:cs="Arial" w:hAnsi="Arial" w:ascii="Arial"/>
            <w:b/>
            <w:noProof/>
            <w:color w:val="auto"/>
          </w:rPr>
          <w:t>.06</w:t>
        </w:r>
        <w:r w:rsidR="00267C04">
          <w:rPr>
            <w:rStyle w:val="Hiperveza"/>
            <w:rFonts w:cs="Arial" w:hAnsi="Arial" w:ascii="Arial"/>
            <w:b/>
            <w:noProof/>
            <w:color w:val="auto"/>
          </w:rPr>
          <w:t>.</w:t>
        </w:r>
        <w:r w:rsidR="008407C1" w:rsidRPr="008407C1">
          <w:rPr>
            <w:rStyle w:val="Hiperveza"/>
            <w:rFonts w:cs="Arial" w:hAnsi="Arial" w:ascii="Arial"/>
            <w:b/>
            <w:noProof/>
            <w:color w:val="auto"/>
          </w:rPr>
          <w:t>2018. godine</w:t>
        </w:r>
        <w:r w:rsidR="008407C1" w:rsidRPr="008407C1">
          <w:rPr>
            <w:rFonts w:cs="Arial" w:hAnsi="Arial" w:ascii="Arial"/>
            <w:noProof/>
            <w:webHidden/>
          </w:rPr>
          <w:tab/>
        </w:r>
        <w:r w:rsidR="008407C1" w:rsidRPr="008407C1">
          <w:rPr>
            <w:rFonts w:cs="Arial" w:hAnsi="Arial" w:ascii="Arial"/>
            <w:noProof/>
            <w:webHidden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</w:rPr>
          <w:instrText xml:space="preserve"> PAGEREF _Toc514324259 \h </w:instrText>
        </w:r>
        <w:r w:rsidR="008407C1" w:rsidRPr="008407C1">
          <w:rPr>
            <w:rFonts w:cs="Arial" w:hAnsi="Arial" w:ascii="Arial"/>
            <w:noProof/>
            <w:webHidden/>
          </w:rPr>
        </w:r>
        <w:r w:rsidR="008407C1" w:rsidRPr="008407C1">
          <w:rPr>
            <w:rFonts w:cs="Arial" w:hAnsi="Arial" w:ascii="Arial"/>
            <w:noProof/>
            <w:webHidden/>
          </w:rPr>
          <w:fldChar w:fldCharType="separate"/>
        </w:r>
        <w:r w:rsidR="00ED3519">
          <w:rPr>
            <w:rFonts w:cs="Arial" w:hAnsi="Arial" w:ascii="Arial"/>
            <w:noProof/>
            <w:webHidden/>
          </w:rPr>
          <w:t>7</w:t>
        </w:r>
        <w:r w:rsidR="008407C1" w:rsidRPr="008407C1">
          <w:rPr>
            <w:rFonts w:cs="Arial" w:hAnsi="Arial" w:ascii="Arial"/>
            <w:noProof/>
            <w:webHidden/>
          </w:rPr>
          <w:fldChar w:fldCharType="end"/>
        </w:r>
      </w:hyperlink>
    </w:p>
    <w:p w:rsidRDefault="00082639" w:rsidP="008407C1" w:rsidR="008407C1" w:rsidRPr="008407C1">
      <w:pPr>
        <w:pStyle w:val="Sadraj3"/>
        <w:tabs>
          <w:tab w:pos="13976" w:leader="dot" w:val="right"/>
        </w:tabs>
        <w:spacing w:lineRule="auto" w:line="240"/>
        <w:rPr>
          <w:rFonts w:eastAsiaTheme="minorEastAsia" w:cs="Arial" w:hAnsi="Arial" w:ascii="Arial"/>
          <w:i w:val="false"/>
          <w:iCs w:val="false"/>
          <w:noProof/>
        </w:rPr>
      </w:pPr>
      <w:hyperlink w:anchor="_Toc514324260" w:history="true">
        <w:r w:rsidR="008407C1" w:rsidRPr="008407C1">
          <w:rPr>
            <w:rStyle w:val="Hiperveza"/>
            <w:rFonts w:cs="Arial" w:hAnsi="Arial" w:ascii="Arial"/>
            <w:b/>
            <w:noProof/>
            <w:color w:val="auto"/>
          </w:rPr>
          <w:t>1.1.7. Opis činjenica i okolnosti iz kojih proizlazi postojanje prijeteće nesposobnosti za plaćanje</w:t>
        </w:r>
        <w:r w:rsidR="008407C1" w:rsidRPr="008407C1">
          <w:rPr>
            <w:rFonts w:cs="Arial" w:hAnsi="Arial" w:ascii="Arial"/>
            <w:noProof/>
            <w:webHidden/>
          </w:rPr>
          <w:tab/>
        </w:r>
        <w:r w:rsidR="008407C1" w:rsidRPr="008407C1">
          <w:rPr>
            <w:rFonts w:cs="Arial" w:hAnsi="Arial" w:ascii="Arial"/>
            <w:noProof/>
            <w:webHidden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</w:rPr>
          <w:instrText xml:space="preserve"> PAGEREF _Toc514324260 \h </w:instrText>
        </w:r>
        <w:r w:rsidR="008407C1" w:rsidRPr="008407C1">
          <w:rPr>
            <w:rFonts w:cs="Arial" w:hAnsi="Arial" w:ascii="Arial"/>
            <w:noProof/>
            <w:webHidden/>
          </w:rPr>
        </w:r>
        <w:r w:rsidR="008407C1" w:rsidRPr="008407C1">
          <w:rPr>
            <w:rFonts w:cs="Arial" w:hAnsi="Arial" w:ascii="Arial"/>
            <w:noProof/>
            <w:webHidden/>
          </w:rPr>
          <w:fldChar w:fldCharType="separate"/>
        </w:r>
        <w:r w:rsidR="00ED3519">
          <w:rPr>
            <w:rFonts w:cs="Arial" w:hAnsi="Arial" w:ascii="Arial"/>
            <w:noProof/>
            <w:webHidden/>
          </w:rPr>
          <w:t>17</w:t>
        </w:r>
        <w:r w:rsidR="008407C1" w:rsidRPr="008407C1">
          <w:rPr>
            <w:rFonts w:cs="Arial" w:hAnsi="Arial" w:ascii="Arial"/>
            <w:noProof/>
            <w:webHidden/>
          </w:rPr>
          <w:fldChar w:fldCharType="end"/>
        </w:r>
      </w:hyperlink>
    </w:p>
    <w:p w:rsidRDefault="00082639" w:rsidP="008407C1" w:rsidR="008407C1" w:rsidRPr="008407C1">
      <w:pPr>
        <w:pStyle w:val="Sadraj3"/>
        <w:tabs>
          <w:tab w:pos="13976" w:leader="dot" w:val="right"/>
        </w:tabs>
        <w:spacing w:lineRule="auto" w:line="240"/>
        <w:rPr>
          <w:rFonts w:eastAsiaTheme="minorEastAsia" w:cs="Arial" w:hAnsi="Arial" w:ascii="Arial"/>
          <w:i w:val="false"/>
          <w:iCs w:val="false"/>
          <w:noProof/>
        </w:rPr>
      </w:pPr>
      <w:hyperlink w:anchor="_Toc514324261" w:history="true">
        <w:r w:rsidR="008407C1" w:rsidRPr="008407C1">
          <w:rPr>
            <w:rStyle w:val="Hiperveza"/>
            <w:rFonts w:cs="Arial" w:hAnsi="Arial" w:ascii="Arial"/>
            <w:b/>
            <w:noProof/>
            <w:color w:val="auto"/>
          </w:rPr>
          <w:t>1.1.8. Opis činjenica i okolnosti iz kojih proizlazi postojanje uvjeta za otvaranje predstečajnog postupka</w:t>
        </w:r>
        <w:r w:rsidR="008407C1" w:rsidRPr="008407C1">
          <w:rPr>
            <w:rFonts w:cs="Arial" w:hAnsi="Arial" w:ascii="Arial"/>
            <w:noProof/>
            <w:webHidden/>
          </w:rPr>
          <w:tab/>
        </w:r>
        <w:r w:rsidR="008407C1" w:rsidRPr="008407C1">
          <w:rPr>
            <w:rFonts w:cs="Arial" w:hAnsi="Arial" w:ascii="Arial"/>
            <w:noProof/>
            <w:webHidden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</w:rPr>
          <w:instrText xml:space="preserve"> PAGEREF _Toc514324261 \h </w:instrText>
        </w:r>
        <w:r w:rsidR="008407C1" w:rsidRPr="008407C1">
          <w:rPr>
            <w:rFonts w:cs="Arial" w:hAnsi="Arial" w:ascii="Arial"/>
            <w:noProof/>
            <w:webHidden/>
          </w:rPr>
        </w:r>
        <w:r w:rsidR="008407C1" w:rsidRPr="008407C1">
          <w:rPr>
            <w:rFonts w:cs="Arial" w:hAnsi="Arial" w:ascii="Arial"/>
            <w:noProof/>
            <w:webHidden/>
          </w:rPr>
          <w:fldChar w:fldCharType="separate"/>
        </w:r>
        <w:r w:rsidR="00ED3519">
          <w:rPr>
            <w:rFonts w:cs="Arial" w:hAnsi="Arial" w:ascii="Arial"/>
            <w:noProof/>
            <w:webHidden/>
          </w:rPr>
          <w:t>18</w:t>
        </w:r>
        <w:r w:rsidR="008407C1" w:rsidRPr="008407C1">
          <w:rPr>
            <w:rFonts w:cs="Arial" w:hAnsi="Arial" w:ascii="Arial"/>
            <w:noProof/>
            <w:webHidden/>
          </w:rPr>
          <w:fldChar w:fldCharType="end"/>
        </w:r>
      </w:hyperlink>
    </w:p>
    <w:p w:rsidRDefault="00082639" w:rsidP="008407C1" w:rsidR="008407C1" w:rsidRPr="008407C1">
      <w:pPr>
        <w:pStyle w:val="Sadraj3"/>
        <w:tabs>
          <w:tab w:pos="13976" w:leader="dot" w:val="right"/>
        </w:tabs>
        <w:spacing w:lineRule="auto" w:line="240"/>
        <w:rPr>
          <w:rFonts w:eastAsiaTheme="minorEastAsia" w:cs="Arial" w:hAnsi="Arial" w:ascii="Arial"/>
          <w:i w:val="false"/>
          <w:iCs w:val="false"/>
          <w:noProof/>
        </w:rPr>
      </w:pPr>
      <w:hyperlink w:anchor="_Toc514324262" w:history="true">
        <w:r w:rsidR="008407C1" w:rsidRPr="008407C1">
          <w:rPr>
            <w:rStyle w:val="Hiperveza"/>
            <w:rFonts w:cs="Arial" w:hAnsi="Arial" w:ascii="Arial"/>
            <w:b/>
            <w:noProof/>
            <w:color w:val="auto"/>
          </w:rPr>
          <w:t>1.1.9. Ukupne obveze društva</w:t>
        </w:r>
        <w:r w:rsidR="008407C1" w:rsidRPr="008407C1">
          <w:rPr>
            <w:rFonts w:cs="Arial" w:hAnsi="Arial" w:ascii="Arial"/>
            <w:noProof/>
            <w:webHidden/>
          </w:rPr>
          <w:tab/>
        </w:r>
        <w:r w:rsidR="008407C1" w:rsidRPr="008407C1">
          <w:rPr>
            <w:rFonts w:cs="Arial" w:hAnsi="Arial" w:ascii="Arial"/>
            <w:noProof/>
            <w:webHidden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</w:rPr>
          <w:instrText xml:space="preserve"> PAGEREF _Toc514324262 \h </w:instrText>
        </w:r>
        <w:r w:rsidR="008407C1" w:rsidRPr="008407C1">
          <w:rPr>
            <w:rFonts w:cs="Arial" w:hAnsi="Arial" w:ascii="Arial"/>
            <w:noProof/>
            <w:webHidden/>
          </w:rPr>
        </w:r>
        <w:r w:rsidR="008407C1" w:rsidRPr="008407C1">
          <w:rPr>
            <w:rFonts w:cs="Arial" w:hAnsi="Arial" w:ascii="Arial"/>
            <w:noProof/>
            <w:webHidden/>
          </w:rPr>
          <w:fldChar w:fldCharType="separate"/>
        </w:r>
        <w:r w:rsidR="00ED3519">
          <w:rPr>
            <w:rFonts w:cs="Arial" w:hAnsi="Arial" w:ascii="Arial"/>
            <w:noProof/>
            <w:webHidden/>
          </w:rPr>
          <w:t>18</w:t>
        </w:r>
        <w:r w:rsidR="008407C1" w:rsidRPr="008407C1">
          <w:rPr>
            <w:rFonts w:cs="Arial" w:hAnsi="Arial" w:ascii="Arial"/>
            <w:noProof/>
            <w:webHidden/>
          </w:rPr>
          <w:fldChar w:fldCharType="end"/>
        </w:r>
      </w:hyperlink>
    </w:p>
    <w:p w:rsidRDefault="00082639" w:rsidP="008407C1" w:rsidR="008407C1" w:rsidRPr="008407C1">
      <w:pPr>
        <w:pStyle w:val="Sadraj1"/>
        <w:spacing w:lineRule="auto" w:line="240"/>
        <w:rPr>
          <w:rFonts w:eastAsiaTheme="minorEastAsia" w:cs="Arial" w:hAnsi="Arial" w:ascii="Arial"/>
          <w:b w:val="false"/>
          <w:bCs w:val="false"/>
          <w:caps w:val="false"/>
          <w:noProof/>
          <w:sz w:val="20"/>
          <w:szCs w:val="20"/>
        </w:rPr>
      </w:pPr>
      <w:hyperlink w:anchor="_Toc514324263" w:history="true">
        <w:r w:rsidR="008407C1" w:rsidRPr="008407C1">
          <w:rPr>
            <w:rStyle w:val="Hiperveza"/>
            <w:rFonts w:cs="Arial" w:hAnsi="Arial" w:ascii="Arial"/>
            <w:noProof/>
            <w:color w:val="auto"/>
            <w:sz w:val="20"/>
            <w:szCs w:val="20"/>
          </w:rPr>
          <w:t>2. IZRAČUN MANJKA LIKVIDNIH SREDSTAVA NA DAN PRILOŽENIH FINANCIJSKIH IZVJEŠTAJA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tab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instrText xml:space="preserve"> PAGEREF _Toc514324263 \h </w:instrTex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separate"/>
        </w:r>
        <w:r w:rsidR="00ED3519">
          <w:rPr>
            <w:rFonts w:cs="Arial" w:hAnsi="Arial" w:ascii="Arial"/>
            <w:noProof/>
            <w:webHidden/>
            <w:sz w:val="20"/>
            <w:szCs w:val="20"/>
          </w:rPr>
          <w:t>26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end"/>
        </w:r>
      </w:hyperlink>
    </w:p>
    <w:p w:rsidRDefault="00082639" w:rsidP="008407C1" w:rsidR="008407C1" w:rsidRPr="008407C1">
      <w:pPr>
        <w:pStyle w:val="Sadraj1"/>
        <w:spacing w:lineRule="auto" w:line="240"/>
        <w:rPr>
          <w:rFonts w:eastAsiaTheme="minorEastAsia" w:cs="Arial" w:hAnsi="Arial" w:ascii="Arial"/>
          <w:b w:val="false"/>
          <w:bCs w:val="false"/>
          <w:caps w:val="false"/>
          <w:noProof/>
          <w:sz w:val="20"/>
          <w:szCs w:val="20"/>
        </w:rPr>
      </w:pPr>
      <w:hyperlink w:anchor="_Toc514324264" w:history="true">
        <w:r w:rsidR="008407C1" w:rsidRPr="008407C1">
          <w:rPr>
            <w:rStyle w:val="Hiperveza"/>
            <w:rFonts w:cs="Arial" w:hAnsi="Arial" w:ascii="Arial"/>
            <w:noProof/>
            <w:color w:val="auto"/>
            <w:sz w:val="20"/>
            <w:szCs w:val="20"/>
          </w:rPr>
          <w:t>3. OPIS MJERA  FINANCIJSKOG  RESTRUKTURIRANJA I IZRAČUN NJIHOVIH UČINAKA NA MANJAK LIKVIDNIH SREDSTAVA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tab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instrText xml:space="preserve"> PAGEREF _Toc514324264 \h </w:instrTex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separate"/>
        </w:r>
        <w:r w:rsidR="00ED3519">
          <w:rPr>
            <w:rFonts w:cs="Arial" w:hAnsi="Arial" w:ascii="Arial"/>
            <w:noProof/>
            <w:webHidden/>
            <w:sz w:val="20"/>
            <w:szCs w:val="20"/>
          </w:rPr>
          <w:t>28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end"/>
        </w:r>
      </w:hyperlink>
    </w:p>
    <w:p w:rsidRDefault="00082639" w:rsidP="008407C1" w:rsidR="008407C1" w:rsidRPr="008407C1">
      <w:pPr>
        <w:pStyle w:val="Sadraj2"/>
        <w:rPr>
          <w:rFonts w:eastAsiaTheme="minorEastAsia" w:cs="Arial" w:hAnsi="Arial" w:ascii="Arial"/>
          <w:smallCaps w:val="false"/>
          <w:noProof/>
        </w:rPr>
      </w:pPr>
      <w:hyperlink w:anchor="_Toc514324265" w:history="true">
        <w:r w:rsidR="008407C1" w:rsidRPr="008407C1">
          <w:rPr>
            <w:rStyle w:val="Hiperveza"/>
            <w:rFonts w:cs="Arial" w:hAnsi="Arial" w:ascii="Arial"/>
            <w:b/>
            <w:noProof/>
            <w:color w:val="auto"/>
          </w:rPr>
          <w:t>3.1.   Izračun financijskih mjera na manjak likvidnih sredstava</w:t>
        </w:r>
        <w:r w:rsidR="008407C1" w:rsidRPr="008407C1">
          <w:rPr>
            <w:rFonts w:cs="Arial" w:hAnsi="Arial" w:ascii="Arial"/>
            <w:noProof/>
            <w:webHidden/>
          </w:rPr>
          <w:tab/>
        </w:r>
        <w:r w:rsidR="008407C1" w:rsidRPr="008407C1">
          <w:rPr>
            <w:rFonts w:cs="Arial" w:hAnsi="Arial" w:ascii="Arial"/>
            <w:noProof/>
            <w:webHidden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</w:rPr>
          <w:instrText xml:space="preserve"> PAGEREF _Toc514324265 \h </w:instrText>
        </w:r>
        <w:r w:rsidR="008407C1" w:rsidRPr="008407C1">
          <w:rPr>
            <w:rFonts w:cs="Arial" w:hAnsi="Arial" w:ascii="Arial"/>
            <w:noProof/>
            <w:webHidden/>
          </w:rPr>
        </w:r>
        <w:r w:rsidR="008407C1" w:rsidRPr="008407C1">
          <w:rPr>
            <w:rFonts w:cs="Arial" w:hAnsi="Arial" w:ascii="Arial"/>
            <w:noProof/>
            <w:webHidden/>
          </w:rPr>
          <w:fldChar w:fldCharType="separate"/>
        </w:r>
        <w:r w:rsidR="00ED3519">
          <w:rPr>
            <w:rFonts w:cs="Arial" w:hAnsi="Arial" w:ascii="Arial"/>
            <w:noProof/>
            <w:webHidden/>
          </w:rPr>
          <w:t>40</w:t>
        </w:r>
        <w:r w:rsidR="008407C1" w:rsidRPr="008407C1">
          <w:rPr>
            <w:rFonts w:cs="Arial" w:hAnsi="Arial" w:ascii="Arial"/>
            <w:noProof/>
            <w:webHidden/>
          </w:rPr>
          <w:fldChar w:fldCharType="end"/>
        </w:r>
      </w:hyperlink>
    </w:p>
    <w:p w:rsidRDefault="00082639" w:rsidP="008407C1" w:rsidR="008407C1" w:rsidRPr="008407C1">
      <w:pPr>
        <w:pStyle w:val="Sadraj1"/>
        <w:spacing w:lineRule="auto" w:line="240"/>
        <w:rPr>
          <w:rFonts w:eastAsiaTheme="minorEastAsia" w:cs="Arial" w:hAnsi="Arial" w:ascii="Arial"/>
          <w:b w:val="false"/>
          <w:bCs w:val="false"/>
          <w:caps w:val="false"/>
          <w:noProof/>
          <w:sz w:val="20"/>
          <w:szCs w:val="20"/>
        </w:rPr>
      </w:pPr>
      <w:hyperlink w:anchor="_Toc514324266" w:history="true">
        <w:r w:rsidR="008407C1" w:rsidRPr="008407C1">
          <w:rPr>
            <w:rStyle w:val="Hiperveza"/>
            <w:rFonts w:cs="Arial" w:hAnsi="Arial" w:ascii="Arial"/>
            <w:noProof/>
            <w:color w:val="auto"/>
            <w:sz w:val="20"/>
            <w:szCs w:val="20"/>
          </w:rPr>
          <w:t>4.   OPIS MJERA OPERATIVNOG RESTRUKTURIRANJA I IZRAČUN NJIHOVIH UČINAKA NA POSLOVANJE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tab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instrText xml:space="preserve"> PAGEREF _Toc514324266 \h </w:instrTex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separate"/>
        </w:r>
        <w:r w:rsidR="00ED3519">
          <w:rPr>
            <w:rFonts w:cs="Arial" w:hAnsi="Arial" w:ascii="Arial"/>
            <w:noProof/>
            <w:webHidden/>
            <w:sz w:val="20"/>
            <w:szCs w:val="20"/>
          </w:rPr>
          <w:t>42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end"/>
        </w:r>
      </w:hyperlink>
    </w:p>
    <w:p w:rsidRDefault="00082639" w:rsidP="008407C1" w:rsidR="008407C1" w:rsidRPr="008407C1">
      <w:pPr>
        <w:pStyle w:val="Sadraj2"/>
        <w:rPr>
          <w:rFonts w:eastAsiaTheme="minorEastAsia" w:cs="Arial" w:hAnsi="Arial" w:ascii="Arial"/>
          <w:smallCaps w:val="false"/>
          <w:noProof/>
        </w:rPr>
      </w:pPr>
      <w:hyperlink w:anchor="_Toc514324267" w:history="true">
        <w:r w:rsidR="008407C1" w:rsidRPr="008407C1">
          <w:rPr>
            <w:rStyle w:val="Hiperveza"/>
            <w:rFonts w:cs="Arial" w:hAnsi="Arial" w:ascii="Arial"/>
            <w:b/>
            <w:noProof/>
            <w:color w:val="auto"/>
          </w:rPr>
          <w:t>4.1    Izračun učinka operativnih mjera na poslovanje</w:t>
        </w:r>
        <w:r w:rsidR="008407C1" w:rsidRPr="008407C1">
          <w:rPr>
            <w:rFonts w:cs="Arial" w:hAnsi="Arial" w:ascii="Arial"/>
            <w:noProof/>
            <w:webHidden/>
          </w:rPr>
          <w:tab/>
        </w:r>
        <w:r w:rsidR="008407C1" w:rsidRPr="008407C1">
          <w:rPr>
            <w:rFonts w:cs="Arial" w:hAnsi="Arial" w:ascii="Arial"/>
            <w:noProof/>
            <w:webHidden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</w:rPr>
          <w:instrText xml:space="preserve"> PAGEREF _Toc514324267 \h </w:instrText>
        </w:r>
        <w:r w:rsidR="008407C1" w:rsidRPr="008407C1">
          <w:rPr>
            <w:rFonts w:cs="Arial" w:hAnsi="Arial" w:ascii="Arial"/>
            <w:noProof/>
            <w:webHidden/>
          </w:rPr>
        </w:r>
        <w:r w:rsidR="008407C1" w:rsidRPr="008407C1">
          <w:rPr>
            <w:rFonts w:cs="Arial" w:hAnsi="Arial" w:ascii="Arial"/>
            <w:noProof/>
            <w:webHidden/>
          </w:rPr>
          <w:fldChar w:fldCharType="separate"/>
        </w:r>
        <w:r w:rsidR="00ED3519">
          <w:rPr>
            <w:rFonts w:cs="Arial" w:hAnsi="Arial" w:ascii="Arial"/>
            <w:noProof/>
            <w:webHidden/>
          </w:rPr>
          <w:t>43</w:t>
        </w:r>
        <w:r w:rsidR="008407C1" w:rsidRPr="008407C1">
          <w:rPr>
            <w:rFonts w:cs="Arial" w:hAnsi="Arial" w:ascii="Arial"/>
            <w:noProof/>
            <w:webHidden/>
          </w:rPr>
          <w:fldChar w:fldCharType="end"/>
        </w:r>
      </w:hyperlink>
    </w:p>
    <w:p w:rsidRDefault="00082639" w:rsidP="008407C1" w:rsidR="008407C1" w:rsidRPr="008407C1">
      <w:pPr>
        <w:pStyle w:val="Sadraj1"/>
        <w:spacing w:lineRule="auto" w:line="240"/>
        <w:rPr>
          <w:rFonts w:eastAsiaTheme="minorEastAsia" w:cs="Arial" w:hAnsi="Arial" w:ascii="Arial"/>
          <w:b w:val="false"/>
          <w:bCs w:val="false"/>
          <w:caps w:val="false"/>
          <w:noProof/>
          <w:sz w:val="20"/>
          <w:szCs w:val="20"/>
        </w:rPr>
      </w:pPr>
      <w:hyperlink w:anchor="_Toc514324268" w:history="true">
        <w:r w:rsidR="008407C1" w:rsidRPr="008407C1">
          <w:rPr>
            <w:rStyle w:val="Hiperveza"/>
            <w:rFonts w:cs="Arial" w:hAnsi="Arial" w:ascii="Arial"/>
            <w:noProof/>
            <w:color w:val="auto"/>
            <w:sz w:val="20"/>
            <w:szCs w:val="20"/>
          </w:rPr>
          <w:t>5. PLAN POSLOVANJA ZA NAREDNIH 5 GODINA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tab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instrText xml:space="preserve"> PAGEREF _Toc514324268 \h </w:instrTex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separate"/>
        </w:r>
        <w:r w:rsidR="00ED3519">
          <w:rPr>
            <w:rFonts w:cs="Arial" w:hAnsi="Arial" w:ascii="Arial"/>
            <w:noProof/>
            <w:webHidden/>
            <w:sz w:val="20"/>
            <w:szCs w:val="20"/>
          </w:rPr>
          <w:t>44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end"/>
        </w:r>
      </w:hyperlink>
    </w:p>
    <w:p w:rsidRDefault="00082639" w:rsidP="008407C1" w:rsidR="008407C1" w:rsidRPr="008407C1">
      <w:pPr>
        <w:pStyle w:val="Sadraj1"/>
        <w:spacing w:lineRule="auto" w:line="240"/>
        <w:rPr>
          <w:rFonts w:eastAsiaTheme="minorEastAsia" w:cs="Arial" w:hAnsi="Arial" w:ascii="Arial"/>
          <w:b w:val="false"/>
          <w:bCs w:val="false"/>
          <w:caps w:val="false"/>
          <w:noProof/>
          <w:sz w:val="20"/>
          <w:szCs w:val="20"/>
        </w:rPr>
      </w:pPr>
      <w:hyperlink w:anchor="_Toc514324269" w:history="true">
        <w:r w:rsidR="008407C1" w:rsidRPr="008407C1">
          <w:rPr>
            <w:rStyle w:val="Hiperveza"/>
            <w:rFonts w:cs="Arial" w:hAnsi="Arial" w:ascii="Arial"/>
            <w:noProof/>
            <w:color w:val="auto"/>
            <w:sz w:val="20"/>
            <w:szCs w:val="20"/>
          </w:rPr>
          <w:t>6. PLANIRANA BILANCA NA ZADNJI DAN PETOGODIŠNJEG RAZDOBLJA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tab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instrText xml:space="preserve"> PAGEREF _Toc514324269 \h </w:instrTex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separate"/>
        </w:r>
        <w:r w:rsidR="00ED3519">
          <w:rPr>
            <w:rFonts w:cs="Arial" w:hAnsi="Arial" w:ascii="Arial"/>
            <w:noProof/>
            <w:webHidden/>
            <w:sz w:val="20"/>
            <w:szCs w:val="20"/>
          </w:rPr>
          <w:t>47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end"/>
        </w:r>
      </w:hyperlink>
    </w:p>
    <w:p w:rsidRDefault="00082639" w:rsidP="008407C1" w:rsidR="008407C1" w:rsidRPr="008407C1">
      <w:pPr>
        <w:pStyle w:val="Sadraj1"/>
        <w:spacing w:lineRule="auto" w:line="240"/>
        <w:rPr>
          <w:rFonts w:eastAsiaTheme="minorEastAsia" w:cs="Arial" w:hAnsi="Arial" w:ascii="Arial"/>
          <w:b w:val="false"/>
          <w:bCs w:val="false"/>
          <w:caps w:val="false"/>
          <w:noProof/>
          <w:sz w:val="20"/>
          <w:szCs w:val="20"/>
        </w:rPr>
      </w:pPr>
      <w:hyperlink w:anchor="_Toc514324270" w:history="true">
        <w:r w:rsidR="008407C1" w:rsidRPr="008407C1">
          <w:rPr>
            <w:rStyle w:val="Hiperveza"/>
            <w:rFonts w:cs="Arial" w:hAnsi="Arial" w:ascii="Arial"/>
            <w:noProof/>
            <w:color w:val="auto"/>
            <w:sz w:val="20"/>
            <w:szCs w:val="20"/>
          </w:rPr>
          <w:t>7. PONUDA VJEROVNICIMA U PREDSTEČAJNOM POSTUPKU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tab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instrText xml:space="preserve"> PAGEREF _Toc514324270 \h </w:instrTex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separate"/>
        </w:r>
        <w:r w:rsidR="00ED3519">
          <w:rPr>
            <w:rFonts w:cs="Arial" w:hAnsi="Arial" w:ascii="Arial"/>
            <w:noProof/>
            <w:webHidden/>
            <w:sz w:val="20"/>
            <w:szCs w:val="20"/>
          </w:rPr>
          <w:t>48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end"/>
        </w:r>
      </w:hyperlink>
    </w:p>
    <w:p w:rsidRDefault="00082639" w:rsidP="008407C1" w:rsidR="008407C1" w:rsidRPr="008407C1">
      <w:pPr>
        <w:pStyle w:val="Sadraj1"/>
        <w:spacing w:lineRule="auto" w:line="240"/>
        <w:rPr>
          <w:rFonts w:eastAsiaTheme="minorEastAsia" w:cs="Arial" w:hAnsi="Arial" w:ascii="Arial"/>
          <w:b w:val="false"/>
          <w:bCs w:val="false"/>
          <w:caps w:val="false"/>
          <w:noProof/>
          <w:sz w:val="20"/>
          <w:szCs w:val="20"/>
        </w:rPr>
      </w:pPr>
      <w:hyperlink w:anchor="_Toc514324271" w:history="true">
        <w:r w:rsidR="008407C1" w:rsidRPr="008407C1">
          <w:rPr>
            <w:rStyle w:val="Hiperveza"/>
            <w:rFonts w:cs="Arial" w:hAnsi="Arial" w:ascii="Arial"/>
            <w:noProof/>
            <w:color w:val="auto"/>
            <w:sz w:val="20"/>
            <w:szCs w:val="20"/>
          </w:rPr>
          <w:t>8. ROKOVI ZA DOBROVOLJNO ISPUNJENJE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tab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instrText xml:space="preserve"> PAGEREF _Toc514324271 \h </w:instrTex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separate"/>
        </w:r>
        <w:r w:rsidR="00ED3519">
          <w:rPr>
            <w:rFonts w:cs="Arial" w:hAnsi="Arial" w:ascii="Arial"/>
            <w:noProof/>
            <w:webHidden/>
            <w:sz w:val="20"/>
            <w:szCs w:val="20"/>
          </w:rPr>
          <w:t>58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end"/>
        </w:r>
      </w:hyperlink>
    </w:p>
    <w:p w:rsidRDefault="00082639" w:rsidP="008407C1" w:rsidR="008407C1" w:rsidRPr="008407C1">
      <w:pPr>
        <w:pStyle w:val="Sadraj1"/>
        <w:spacing w:lineRule="auto" w:line="240"/>
        <w:rPr>
          <w:rFonts w:eastAsiaTheme="minorEastAsia" w:cs="Arial" w:hAnsi="Arial" w:ascii="Arial"/>
          <w:b w:val="false"/>
          <w:bCs w:val="false"/>
          <w:caps w:val="false"/>
          <w:noProof/>
          <w:sz w:val="20"/>
          <w:szCs w:val="20"/>
        </w:rPr>
      </w:pPr>
      <w:hyperlink w:anchor="_Toc514324272" w:history="true">
        <w:r w:rsidR="008407C1" w:rsidRPr="008407C1">
          <w:rPr>
            <w:rStyle w:val="Hiperveza"/>
            <w:rFonts w:cs="Arial" w:hAnsi="Arial" w:ascii="Arial"/>
            <w:noProof/>
            <w:color w:val="auto"/>
            <w:sz w:val="20"/>
            <w:szCs w:val="20"/>
          </w:rPr>
          <w:t>9. PLANIRANI TROŠKOVI RESTRUKTURIRANJA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tab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begin"/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instrText xml:space="preserve"> PAGEREF _Toc514324272 \h </w:instrTex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separate"/>
        </w:r>
        <w:r w:rsidR="00ED3519">
          <w:rPr>
            <w:rFonts w:cs="Arial" w:hAnsi="Arial" w:ascii="Arial"/>
            <w:noProof/>
            <w:webHidden/>
            <w:sz w:val="20"/>
            <w:szCs w:val="20"/>
          </w:rPr>
          <w:t>59</w:t>
        </w:r>
        <w:r w:rsidR="008407C1" w:rsidRPr="008407C1">
          <w:rPr>
            <w:rFonts w:cs="Arial" w:hAnsi="Arial" w:ascii="Arial"/>
            <w:noProof/>
            <w:webHidden/>
            <w:sz w:val="20"/>
            <w:szCs w:val="20"/>
          </w:rPr>
          <w:fldChar w:fldCharType="end"/>
        </w:r>
      </w:hyperlink>
    </w:p>
    <w:p w:rsidRDefault="00E53BEA" w:rsidP="00F03C5C" w:rsidR="008407C1">
      <w:pPr>
        <w:pStyle w:val="Naslov6"/>
        <w:spacing w:lineRule="auto" w:line="240" w:before="0"/>
        <w:contextualSpacing/>
        <w:rPr>
          <w:rFonts w:cs="Arial" w:hAnsi="Arial" w:ascii="Arial"/>
          <w:sz w:val="20"/>
          <w:szCs w:val="20"/>
        </w:rPr>
      </w:pPr>
      <w:r w:rsidRPr="00F03C5C">
        <w:rPr>
          <w:rFonts w:cs="Arial" w:hAnsi="Arial" w:ascii="Arial"/>
          <w:sz w:val="20"/>
          <w:szCs w:val="20"/>
        </w:rPr>
        <w:fldChar w:fldCharType="end"/>
      </w:r>
      <w:bookmarkStart w:name="_Toc477898290" w:id="5"/>
    </w:p>
    <w:p w:rsidRDefault="008407C1" w:rsidP="00F03C5C" w:rsidR="008407C1">
      <w:pPr>
        <w:pStyle w:val="Naslov6"/>
        <w:spacing w:lineRule="auto" w:line="240" w:before="0"/>
        <w:contextualSpacing/>
        <w:rPr>
          <w:rFonts w:cs="Arial" w:hAnsi="Arial" w:ascii="Arial"/>
          <w:sz w:val="20"/>
          <w:szCs w:val="20"/>
        </w:rPr>
      </w:pPr>
    </w:p>
    <w:p w:rsidRDefault="008407C1" w:rsidP="008407C1" w:rsidR="008407C1" w:rsidRPr="008407C1"/>
    <w:p w:rsidRDefault="00E0066E" w:rsidP="00F03C5C" w:rsidR="00535DE9" w:rsidRPr="00841FC1">
      <w:pPr>
        <w:pStyle w:val="Naslov6"/>
        <w:spacing w:lineRule="auto" w:line="240" w:before="0"/>
        <w:contextualSpacing/>
        <w:rPr>
          <w:rFonts w:cs="Arial" w:hAnsi="Arial" w:ascii="Arial"/>
          <w:color w:themeShade="BF" w:themeColor="accent3" w:val="AC7117"/>
          <w:sz w:val="20"/>
          <w:szCs w:val="20"/>
        </w:rPr>
      </w:pPr>
      <w:r w:rsidRPr="00841FC1">
        <w:rPr>
          <w:rFonts w:cs="Arial" w:hAnsi="Arial" w:ascii="Arial"/>
          <w:b/>
          <w:color w:themeShade="BF" w:themeColor="accent3" w:val="AC7117"/>
          <w:sz w:val="24"/>
          <w:szCs w:val="24"/>
        </w:rPr>
        <w:lastRenderedPageBreak/>
        <w:t>*</w:t>
      </w:r>
      <w:r w:rsidR="00535DE9" w:rsidRPr="00F224D6">
        <w:rPr>
          <w:rFonts w:cs="Arial" w:hAnsi="Arial" w:ascii="Arial"/>
          <w:b/>
          <w:color w:themeColor="accent1" w:val="A5300F"/>
          <w:sz w:val="24"/>
          <w:szCs w:val="24"/>
        </w:rPr>
        <w:t>POPIS PRILOGA</w:t>
      </w:r>
      <w:bookmarkEnd w:id="3"/>
      <w:bookmarkEnd w:id="5"/>
      <w:r w:rsidR="00535DE9" w:rsidRPr="00F224D6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</w:p>
    <w:p w:rsidRDefault="000250EA" w:rsidP="000250EA" w:rsidR="000250EA">
      <w:p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sz w:val="24"/>
          <w:szCs w:val="24"/>
        </w:rPr>
      </w:pPr>
    </w:p>
    <w:p w:rsidRDefault="00A906D5" w:rsidP="000250EA" w:rsidR="00A906D5" w:rsidRPr="000250EA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b/>
          <w:sz w:val="24"/>
          <w:szCs w:val="24"/>
          <w:u w:val="single"/>
        </w:rPr>
      </w:pPr>
      <w:r w:rsidRPr="000250EA">
        <w:rPr>
          <w:rStyle w:val="tabletextfield"/>
          <w:rFonts w:cs="Arial" w:hAnsi="Arial" w:ascii="Arial"/>
          <w:b/>
          <w:sz w:val="24"/>
          <w:szCs w:val="24"/>
          <w:u w:val="single"/>
        </w:rPr>
        <w:t xml:space="preserve">Popis imovine i obveza dužnika: </w:t>
      </w:r>
    </w:p>
    <w:p w:rsidRDefault="00A906D5" w:rsidP="000250EA" w:rsidR="00A906D5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sz w:val="24"/>
          <w:szCs w:val="24"/>
        </w:rPr>
      </w:pPr>
    </w:p>
    <w:p w:rsidRDefault="00C229FA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pojedinačnih obveza prema svim vjerovnicima </w:t>
      </w:r>
    </w:p>
    <w:p w:rsidRDefault="00C229FA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dužnikovih dužnika</w:t>
      </w:r>
    </w:p>
    <w:p w:rsidRDefault="003F593E" w:rsidP="000250EA" w:rsidR="003F593E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tražbina radnika</w:t>
      </w:r>
    </w:p>
    <w:p w:rsidRDefault="003F593E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I</w:t>
      </w:r>
      <w:r w:rsidR="00C229FA" w:rsidRPr="00B971C1">
        <w:rPr>
          <w:rStyle w:val="tabletextfield"/>
          <w:rFonts w:cs="Arial" w:hAnsi="Arial" w:ascii="Arial"/>
          <w:sz w:val="24"/>
          <w:szCs w:val="24"/>
        </w:rPr>
        <w:t xml:space="preserve">zjava da </w:t>
      </w:r>
      <w:r w:rsidR="00C229FA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sklapanje predstečajn</w:t>
      </w:r>
      <w:r w:rsidR="00DD3B54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 xml:space="preserve">og postupka </w:t>
      </w:r>
      <w:r w:rsidR="00C229FA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neće</w:t>
      </w:r>
      <w:r w:rsidR="00C229FA" w:rsidRPr="00B971C1">
        <w:rPr>
          <w:rStyle w:val="tabletextfield"/>
          <w:rFonts w:cs="Arial" w:hAnsi="Arial" w:ascii="Arial"/>
          <w:sz w:val="24"/>
          <w:szCs w:val="24"/>
        </w:rPr>
        <w:t xml:space="preserve"> utjecati na tražbine radnika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nekretnina dužnika</w:t>
      </w:r>
      <w:r w:rsidR="000B2963" w:rsidRPr="00B971C1">
        <w:rPr>
          <w:rStyle w:val="tabletextfield"/>
          <w:rFonts w:cs="Arial" w:hAnsi="Arial" w:ascii="Arial"/>
          <w:sz w:val="24"/>
          <w:szCs w:val="24"/>
        </w:rPr>
        <w:t xml:space="preserve"> + zk izva</w:t>
      </w:r>
      <w:r w:rsidR="001A7CC6" w:rsidRPr="00B971C1">
        <w:rPr>
          <w:rStyle w:val="tabletextfield"/>
          <w:rFonts w:cs="Arial" w:hAnsi="Arial" w:ascii="Arial"/>
          <w:sz w:val="24"/>
          <w:szCs w:val="24"/>
        </w:rPr>
        <w:t>ci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pokretnina dužnika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razlučnih prava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izlučnih prava </w:t>
      </w:r>
    </w:p>
    <w:p w:rsidRDefault="00A906D5" w:rsidP="000250EA" w:rsidR="008A6886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Visina prosječnih mjesečnih troškova </w:t>
      </w:r>
    </w:p>
    <w:p w:rsidRDefault="008A6886" w:rsidP="000250EA" w:rsidR="008A6886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sz w:val="24"/>
          <w:szCs w:val="24"/>
        </w:rPr>
      </w:pPr>
    </w:p>
    <w:p w:rsidRDefault="008A6886" w:rsidP="000250EA" w:rsidR="008A6886" w:rsidRPr="000250EA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b/>
          <w:sz w:val="24"/>
          <w:szCs w:val="24"/>
          <w:u w:val="single"/>
        </w:rPr>
      </w:pPr>
      <w:r w:rsidRPr="000250EA">
        <w:rPr>
          <w:rStyle w:val="tabletextfield"/>
          <w:rFonts w:cs="Arial" w:hAnsi="Arial" w:ascii="Arial"/>
          <w:b/>
          <w:sz w:val="24"/>
          <w:szCs w:val="24"/>
          <w:u w:val="single"/>
        </w:rPr>
        <w:t xml:space="preserve">Ostalo </w:t>
      </w:r>
    </w:p>
    <w:p w:rsidRDefault="008A6886" w:rsidP="000250EA" w:rsidR="008A6886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b/>
          <w:sz w:val="24"/>
          <w:szCs w:val="24"/>
          <w:u w:val="single"/>
        </w:rPr>
      </w:pPr>
    </w:p>
    <w:p w:rsidRDefault="00535DE9" w:rsidP="000250EA" w:rsidR="00535DE9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Obavijest vjerovnicima o podnošenju zahtjeva za pokretanje predstečajnog postupka</w:t>
      </w:r>
    </w:p>
    <w:p w:rsidRDefault="006A3583" w:rsidP="000250EA" w:rsidR="006A3583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Popis svih postupaka pred sudovima ili javnopravnim tijelima u kojima je dužnik stranka </w:t>
      </w:r>
      <w:r w:rsidR="0071364D" w:rsidRPr="00B971C1">
        <w:rPr>
          <w:rFonts w:cs="Arial" w:hAnsi="Arial" w:ascii="Arial"/>
          <w:sz w:val="24"/>
          <w:szCs w:val="24"/>
        </w:rPr>
        <w:t xml:space="preserve">+ dokazi </w:t>
      </w:r>
    </w:p>
    <w:p w:rsidRDefault="00535DE9" w:rsidP="000250EA" w:rsidR="00C5541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GFI – podaci</w:t>
      </w:r>
      <w:r w:rsidR="00474322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 xml:space="preserve">  </w:t>
      </w:r>
    </w:p>
    <w:p w:rsidRDefault="00346A9D" w:rsidP="00346A9D" w:rsidR="00346A9D">
      <w:pPr>
        <w:pStyle w:val="Odlomakpopisa"/>
        <w:tabs>
          <w:tab w:pos="3879" w:val="left"/>
        </w:tabs>
        <w:spacing w:lineRule="auto" w:line="360" w:after="0"/>
        <w:ind w:left="0"/>
        <w:rPr>
          <w:rFonts w:cs="Arial" w:hAnsi="Arial" w:ascii="Arial"/>
          <w:color w:themeColor="text1" w:val="000000"/>
          <w:sz w:val="24"/>
          <w:szCs w:val="24"/>
        </w:rPr>
      </w:pPr>
    </w:p>
    <w:p w:rsidRDefault="00506C28" w:rsidP="00346A9D" w:rsidR="00506C28" w:rsidRPr="00B971C1">
      <w:pPr>
        <w:pStyle w:val="Odlomakpopisa"/>
        <w:tabs>
          <w:tab w:pos="3879" w:val="left"/>
        </w:tabs>
        <w:spacing w:lineRule="auto" w:line="360" w:after="0"/>
        <w:ind w:left="0"/>
        <w:rPr>
          <w:rFonts w:cs="Arial" w:hAnsi="Arial" w:ascii="Arial"/>
          <w:color w:themeColor="text1" w:val="000000"/>
          <w:sz w:val="24"/>
          <w:szCs w:val="24"/>
        </w:rPr>
      </w:pPr>
    </w:p>
    <w:p w:rsidRDefault="0025558D" w:rsidP="000250EA" w:rsidR="004C27A8" w:rsidRPr="00F224D6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472012443" w:id="6"/>
      <w:bookmarkStart w:name="_Toc477898292" w:id="7"/>
      <w:bookmarkStart w:name="_Toc514324252" w:id="8"/>
      <w:r w:rsidRPr="00F224D6">
        <w:rPr>
          <w:rFonts w:cs="Arial" w:hAnsi="Arial" w:ascii="Arial"/>
          <w:b/>
          <w:color w:themeColor="accent1" w:val="A5300F"/>
          <w:sz w:val="24"/>
          <w:szCs w:val="24"/>
        </w:rPr>
        <w:lastRenderedPageBreak/>
        <w:t xml:space="preserve">1. </w:t>
      </w:r>
      <w:bookmarkEnd w:id="4"/>
      <w:r w:rsidR="005E4880" w:rsidRPr="00F224D6">
        <w:rPr>
          <w:rFonts w:cs="Arial" w:hAnsi="Arial" w:ascii="Arial"/>
          <w:b/>
          <w:color w:themeColor="accent1" w:val="A5300F"/>
          <w:sz w:val="24"/>
          <w:szCs w:val="24"/>
        </w:rPr>
        <w:t>UVOD</w:t>
      </w:r>
      <w:bookmarkEnd w:id="6"/>
      <w:bookmarkEnd w:id="7"/>
      <w:bookmarkEnd w:id="8"/>
      <w:r w:rsidR="005E4880" w:rsidRPr="00F224D6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</w:p>
    <w:p w:rsidRDefault="0006044F" w:rsidP="000250EA" w:rsidR="0006044F" w:rsidRPr="00841FC1">
      <w:pPr>
        <w:spacing w:lineRule="auto" w:line="360" w:after="0"/>
        <w:contextualSpacing/>
        <w:jc w:val="both"/>
        <w:rPr>
          <w:rFonts w:cs="Arial" w:hAnsi="Arial" w:ascii="Arial"/>
          <w:color w:themeTint="99" w:themeColor="accent3" w:val="EDC07C"/>
          <w:sz w:val="24"/>
          <w:szCs w:val="24"/>
        </w:rPr>
      </w:pPr>
    </w:p>
    <w:p w:rsidRDefault="008964CE" w:rsidP="000250EA" w:rsidR="0006044F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1C1C73">
        <w:rPr>
          <w:rFonts w:cs="Arial" w:hAnsi="Arial" w:ascii="Arial"/>
          <w:color w:themeColor="text1" w:val="000000"/>
          <w:sz w:val="24"/>
          <w:szCs w:val="24"/>
        </w:rPr>
        <w:t>ABUNDAN</w:t>
      </w:r>
      <w:r w:rsidR="005A770B" w:rsidRPr="005A770B">
        <w:rPr>
          <w:rFonts w:cs="Arial" w:hAnsi="Arial" w:ascii="Arial"/>
          <w:color w:themeColor="text1" w:val="000000"/>
          <w:sz w:val="24"/>
          <w:szCs w:val="24"/>
        </w:rPr>
        <w:t xml:space="preserve"> d.o.o</w:t>
      </w:r>
      <w:r w:rsidR="005A770B">
        <w:rPr>
          <w:rFonts w:cs="Arial" w:hAnsi="Arial" w:ascii="Arial"/>
          <w:color w:val="003366"/>
          <w:sz w:val="18"/>
          <w:szCs w:val="18"/>
        </w:rPr>
        <w:t xml:space="preserve">. </w:t>
      </w:r>
      <w:r w:rsidR="00E306DE" w:rsidRPr="00B971C1">
        <w:rPr>
          <w:rFonts w:cs="Arial" w:hAnsi="Arial" w:ascii="Arial"/>
          <w:color w:themeColor="text1" w:val="000000"/>
          <w:sz w:val="24"/>
          <w:szCs w:val="24"/>
        </w:rPr>
        <w:t>pokreće predstečajni postupak radi pristizanja nenaplativih potraživa</w:t>
      </w:r>
      <w:r w:rsidR="00042C1B" w:rsidRPr="00B971C1">
        <w:rPr>
          <w:rFonts w:cs="Arial" w:hAnsi="Arial" w:ascii="Arial"/>
          <w:color w:themeColor="text1" w:val="000000"/>
          <w:sz w:val="24"/>
          <w:szCs w:val="24"/>
        </w:rPr>
        <w:t xml:space="preserve">nja i nelikvidnosti poslovanja, </w:t>
      </w:r>
      <w:r w:rsidR="00981451" w:rsidRPr="00B971C1">
        <w:rPr>
          <w:rFonts w:cs="Arial" w:hAnsi="Arial" w:ascii="Arial"/>
          <w:color w:themeColor="text1" w:val="000000"/>
          <w:sz w:val="24"/>
          <w:szCs w:val="24"/>
        </w:rPr>
        <w:t xml:space="preserve">te blokade poslovnog računa. </w:t>
      </w:r>
      <w:r w:rsidR="0006044F" w:rsidRPr="00B971C1">
        <w:rPr>
          <w:rFonts w:cs="Arial" w:hAnsi="Arial" w:ascii="Arial"/>
          <w:sz w:val="24"/>
          <w:szCs w:val="24"/>
        </w:rPr>
        <w:t>Daljn</w:t>
      </w:r>
      <w:r w:rsidR="00097D22" w:rsidRPr="00B971C1">
        <w:rPr>
          <w:rFonts w:cs="Arial" w:hAnsi="Arial" w:ascii="Arial"/>
          <w:sz w:val="24"/>
          <w:szCs w:val="24"/>
        </w:rPr>
        <w:t>ja blokada računa uzrokovala bi</w:t>
      </w:r>
      <w:r w:rsidR="0006044F" w:rsidRPr="00B971C1">
        <w:rPr>
          <w:rFonts w:cs="Arial" w:hAnsi="Arial" w:ascii="Arial"/>
          <w:sz w:val="24"/>
          <w:szCs w:val="24"/>
        </w:rPr>
        <w:t xml:space="preserve"> dugoročnu</w:t>
      </w:r>
      <w:r w:rsidR="00064A55" w:rsidRPr="00B971C1">
        <w:rPr>
          <w:rFonts w:cs="Arial" w:hAnsi="Arial" w:ascii="Arial"/>
          <w:sz w:val="24"/>
          <w:szCs w:val="24"/>
        </w:rPr>
        <w:t xml:space="preserve"> nel</w:t>
      </w:r>
      <w:r w:rsidR="0006044F" w:rsidRPr="00B971C1">
        <w:rPr>
          <w:rFonts w:cs="Arial" w:hAnsi="Arial" w:ascii="Arial"/>
          <w:sz w:val="24"/>
          <w:szCs w:val="24"/>
        </w:rPr>
        <w:t xml:space="preserve">ikvidnost što bi nedvojbeno imalo </w:t>
      </w:r>
      <w:r w:rsidR="00064A55" w:rsidRPr="00B971C1">
        <w:rPr>
          <w:rFonts w:cs="Arial" w:hAnsi="Arial" w:ascii="Arial"/>
          <w:sz w:val="24"/>
          <w:szCs w:val="24"/>
        </w:rPr>
        <w:t xml:space="preserve">dalekosežne </w:t>
      </w:r>
      <w:r w:rsidR="0006044F" w:rsidRPr="00B971C1">
        <w:rPr>
          <w:rFonts w:cs="Arial" w:hAnsi="Arial" w:ascii="Arial"/>
          <w:sz w:val="24"/>
          <w:szCs w:val="24"/>
        </w:rPr>
        <w:t xml:space="preserve">negativne </w:t>
      </w:r>
      <w:r w:rsidR="00064A55" w:rsidRPr="00B971C1">
        <w:rPr>
          <w:rFonts w:cs="Arial" w:hAnsi="Arial" w:ascii="Arial"/>
          <w:sz w:val="24"/>
          <w:szCs w:val="24"/>
        </w:rPr>
        <w:t>pos</w:t>
      </w:r>
      <w:r w:rsidR="008A61AF" w:rsidRPr="00B971C1">
        <w:rPr>
          <w:rFonts w:cs="Arial" w:hAnsi="Arial" w:ascii="Arial"/>
          <w:sz w:val="24"/>
          <w:szCs w:val="24"/>
        </w:rPr>
        <w:t>ljedice za nastavak poslovanja</w:t>
      </w:r>
      <w:r w:rsidR="00E44805" w:rsidRPr="00B971C1">
        <w:rPr>
          <w:rFonts w:cs="Arial" w:hAnsi="Arial" w:ascii="Arial"/>
          <w:sz w:val="24"/>
          <w:szCs w:val="24"/>
        </w:rPr>
        <w:t xml:space="preserve">, </w:t>
      </w:r>
      <w:r w:rsidR="005E3673" w:rsidRPr="00B971C1">
        <w:rPr>
          <w:rFonts w:cs="Arial" w:hAnsi="Arial" w:ascii="Arial"/>
          <w:sz w:val="24"/>
          <w:szCs w:val="24"/>
        </w:rPr>
        <w:t xml:space="preserve">a u konačnici bi </w:t>
      </w:r>
      <w:r w:rsidR="00E06E56" w:rsidRPr="00B971C1">
        <w:rPr>
          <w:rFonts w:cs="Arial" w:hAnsi="Arial" w:ascii="Arial"/>
          <w:sz w:val="24"/>
          <w:szCs w:val="24"/>
        </w:rPr>
        <w:t xml:space="preserve">vjerojatno dovelo i do </w:t>
      </w:r>
      <w:r w:rsidR="00FA5EA0" w:rsidRPr="00B971C1">
        <w:rPr>
          <w:rFonts w:cs="Arial" w:hAnsi="Arial" w:ascii="Arial"/>
          <w:sz w:val="24"/>
          <w:szCs w:val="24"/>
        </w:rPr>
        <w:t>prekid</w:t>
      </w:r>
      <w:r w:rsidR="00E06E56" w:rsidRPr="00B971C1">
        <w:rPr>
          <w:rFonts w:cs="Arial" w:hAnsi="Arial" w:ascii="Arial"/>
          <w:sz w:val="24"/>
          <w:szCs w:val="24"/>
        </w:rPr>
        <w:t>a</w:t>
      </w:r>
      <w:r w:rsidR="005E3673" w:rsidRPr="00B971C1">
        <w:rPr>
          <w:rFonts w:cs="Arial" w:hAnsi="Arial" w:ascii="Arial"/>
          <w:sz w:val="24"/>
          <w:szCs w:val="24"/>
        </w:rPr>
        <w:t xml:space="preserve"> poslovanja, odnosno stečaja. </w:t>
      </w:r>
    </w:p>
    <w:p w:rsidRDefault="00417F15" w:rsidP="000250EA" w:rsidR="00417F15" w:rsidRPr="000250EA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1C1C73" w:rsidP="000250EA" w:rsidR="004A7E3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ABUNDAN</w:t>
      </w:r>
      <w:r w:rsidR="005A770B" w:rsidRPr="005A770B">
        <w:rPr>
          <w:rFonts w:cs="Arial" w:hAnsi="Arial" w:ascii="Arial"/>
          <w:sz w:val="24"/>
          <w:szCs w:val="24"/>
        </w:rPr>
        <w:t xml:space="preserve"> d.o.o.</w:t>
      </w:r>
      <w:r w:rsidR="005A770B">
        <w:rPr>
          <w:rFonts w:cs="Arial" w:hAnsi="Arial" w:ascii="Arial"/>
          <w:sz w:val="24"/>
          <w:szCs w:val="24"/>
        </w:rPr>
        <w:t xml:space="preserve"> </w:t>
      </w:r>
      <w:r w:rsidR="0006044F" w:rsidRPr="00B971C1">
        <w:rPr>
          <w:rFonts w:cs="Arial" w:hAnsi="Arial" w:ascii="Arial"/>
          <w:sz w:val="24"/>
          <w:szCs w:val="24"/>
        </w:rPr>
        <w:t>planira p</w:t>
      </w:r>
      <w:r w:rsidR="00064A55" w:rsidRPr="00B971C1">
        <w:rPr>
          <w:rFonts w:cs="Arial" w:hAnsi="Arial" w:ascii="Arial"/>
          <w:sz w:val="24"/>
          <w:szCs w:val="24"/>
        </w:rPr>
        <w:t xml:space="preserve">okretanjem </w:t>
      </w:r>
      <w:r w:rsidR="003B7812" w:rsidRPr="00B971C1">
        <w:rPr>
          <w:rFonts w:cs="Arial" w:hAnsi="Arial" w:ascii="Arial"/>
          <w:sz w:val="24"/>
          <w:szCs w:val="24"/>
        </w:rPr>
        <w:t xml:space="preserve">predstečajnog postupka </w:t>
      </w:r>
      <w:r w:rsidR="001704CA" w:rsidRPr="00B971C1">
        <w:rPr>
          <w:rFonts w:cs="Arial" w:hAnsi="Arial" w:ascii="Arial"/>
          <w:sz w:val="24"/>
          <w:szCs w:val="24"/>
        </w:rPr>
        <w:t xml:space="preserve">prema </w:t>
      </w:r>
      <w:r w:rsidR="00CE73CE" w:rsidRPr="00B971C1">
        <w:rPr>
          <w:rFonts w:cs="Arial" w:hAnsi="Arial" w:ascii="Arial"/>
          <w:sz w:val="24"/>
          <w:szCs w:val="24"/>
        </w:rPr>
        <w:t xml:space="preserve">Stečajnom </w:t>
      </w:r>
      <w:r w:rsidR="001704CA" w:rsidRPr="00B971C1">
        <w:rPr>
          <w:rFonts w:cs="Arial" w:hAnsi="Arial" w:ascii="Arial"/>
          <w:sz w:val="24"/>
          <w:szCs w:val="24"/>
        </w:rPr>
        <w:t xml:space="preserve">Zakonu </w:t>
      </w:r>
      <w:r w:rsidR="001C3471" w:rsidRPr="00B971C1">
        <w:rPr>
          <w:rFonts w:cs="Arial" w:hAnsi="Arial" w:ascii="Arial"/>
          <w:sz w:val="24"/>
          <w:szCs w:val="24"/>
        </w:rPr>
        <w:t>(NN 71/15</w:t>
      </w:r>
      <w:r w:rsidR="00A93976" w:rsidRPr="00B971C1">
        <w:rPr>
          <w:rFonts w:cs="Arial" w:hAnsi="Arial" w:ascii="Arial"/>
          <w:sz w:val="24"/>
          <w:szCs w:val="24"/>
        </w:rPr>
        <w:t>, 104/17</w:t>
      </w:r>
      <w:r w:rsidR="00D47F44" w:rsidRPr="00B971C1">
        <w:rPr>
          <w:rFonts w:cs="Arial" w:hAnsi="Arial" w:ascii="Arial"/>
          <w:sz w:val="24"/>
          <w:szCs w:val="24"/>
        </w:rPr>
        <w:t>)</w:t>
      </w:r>
      <w:r w:rsidR="00D47F44" w:rsidRPr="005A770B">
        <w:rPr>
          <w:rFonts w:cs="Arial" w:hAnsi="Arial" w:ascii="Arial"/>
          <w:sz w:val="24"/>
          <w:szCs w:val="24"/>
        </w:rPr>
        <w:t xml:space="preserve"> </w:t>
      </w:r>
      <w:r w:rsidR="0006044F" w:rsidRPr="00B971C1">
        <w:rPr>
          <w:rFonts w:cs="Arial" w:hAnsi="Arial" w:ascii="Arial"/>
          <w:sz w:val="24"/>
          <w:szCs w:val="24"/>
        </w:rPr>
        <w:t xml:space="preserve">deblokirati </w:t>
      </w:r>
      <w:r w:rsidR="00DB2F44" w:rsidRPr="00B971C1">
        <w:rPr>
          <w:rFonts w:cs="Arial" w:hAnsi="Arial" w:ascii="Arial"/>
          <w:sz w:val="24"/>
          <w:szCs w:val="24"/>
        </w:rPr>
        <w:t xml:space="preserve">svoj </w:t>
      </w:r>
      <w:r w:rsidR="0006044F" w:rsidRPr="00B971C1">
        <w:rPr>
          <w:rFonts w:cs="Arial" w:hAnsi="Arial" w:ascii="Arial"/>
          <w:sz w:val="24"/>
          <w:szCs w:val="24"/>
        </w:rPr>
        <w:t>poslovni račun</w:t>
      </w:r>
      <w:r w:rsidR="00097D22" w:rsidRPr="00B971C1">
        <w:rPr>
          <w:rFonts w:cs="Arial" w:hAnsi="Arial" w:ascii="Arial"/>
          <w:sz w:val="24"/>
          <w:szCs w:val="24"/>
        </w:rPr>
        <w:t>,</w:t>
      </w:r>
      <w:r w:rsidR="0006044F" w:rsidRPr="00B971C1">
        <w:rPr>
          <w:rFonts w:cs="Arial" w:hAnsi="Arial" w:ascii="Arial"/>
          <w:sz w:val="24"/>
          <w:szCs w:val="24"/>
        </w:rPr>
        <w:t xml:space="preserve"> što je </w:t>
      </w:r>
      <w:r w:rsidR="005E3673" w:rsidRPr="00B971C1">
        <w:rPr>
          <w:rFonts w:cs="Arial" w:hAnsi="Arial" w:ascii="Arial"/>
          <w:sz w:val="24"/>
          <w:szCs w:val="24"/>
        </w:rPr>
        <w:t xml:space="preserve">ujedno i </w:t>
      </w:r>
      <w:r w:rsidR="0006044F" w:rsidRPr="00B971C1">
        <w:rPr>
          <w:rFonts w:cs="Arial" w:hAnsi="Arial" w:ascii="Arial"/>
          <w:sz w:val="24"/>
          <w:szCs w:val="24"/>
        </w:rPr>
        <w:t>preduvjet za nastavak redovnog poslov</w:t>
      </w:r>
      <w:r w:rsidR="002C3ED4" w:rsidRPr="00B971C1">
        <w:rPr>
          <w:rFonts w:cs="Arial" w:hAnsi="Arial" w:ascii="Arial"/>
          <w:sz w:val="24"/>
          <w:szCs w:val="24"/>
        </w:rPr>
        <w:t>anja. Deblokada računa omogućit</w:t>
      </w:r>
      <w:r w:rsidR="0006044F" w:rsidRPr="00B971C1">
        <w:rPr>
          <w:rFonts w:cs="Arial" w:hAnsi="Arial" w:ascii="Arial"/>
          <w:sz w:val="24"/>
          <w:szCs w:val="24"/>
        </w:rPr>
        <w:t xml:space="preserve"> </w:t>
      </w:r>
      <w:r w:rsidR="00DB2F44" w:rsidRPr="00B971C1">
        <w:rPr>
          <w:rFonts w:cs="Arial" w:hAnsi="Arial" w:ascii="Arial"/>
          <w:sz w:val="24"/>
          <w:szCs w:val="24"/>
        </w:rPr>
        <w:t>će n</w:t>
      </w:r>
      <w:r w:rsidR="009A7BC4" w:rsidRPr="00B971C1">
        <w:rPr>
          <w:rFonts w:cs="Arial" w:hAnsi="Arial" w:ascii="Arial"/>
          <w:sz w:val="24"/>
          <w:szCs w:val="24"/>
        </w:rPr>
        <w:t xml:space="preserve">astavak </w:t>
      </w:r>
      <w:r w:rsidR="001C3471" w:rsidRPr="00B971C1">
        <w:rPr>
          <w:rFonts w:cs="Arial" w:hAnsi="Arial" w:ascii="Arial"/>
          <w:sz w:val="24"/>
          <w:szCs w:val="24"/>
        </w:rPr>
        <w:t xml:space="preserve">dosadašnjeg poslovanja, </w:t>
      </w:r>
      <w:r w:rsidR="008E047E" w:rsidRPr="00B971C1">
        <w:rPr>
          <w:rFonts w:cs="Arial" w:hAnsi="Arial" w:ascii="Arial"/>
          <w:sz w:val="24"/>
          <w:szCs w:val="24"/>
        </w:rPr>
        <w:t xml:space="preserve">odnosno </w:t>
      </w:r>
      <w:r w:rsidR="001D5C06">
        <w:rPr>
          <w:rFonts w:cs="Arial" w:hAnsi="Arial" w:ascii="Arial"/>
          <w:sz w:val="24"/>
          <w:szCs w:val="24"/>
        </w:rPr>
        <w:t>trgovina na veliko i malo za prodaju sredstava za zaštitu bilja, stočne hrane i ostalog repromaterijala u poljoprivredi.</w:t>
      </w:r>
    </w:p>
    <w:p w:rsidRDefault="004A7E3E" w:rsidP="000250EA" w:rsidR="004A7E3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83863" w:rsidP="000250EA" w:rsidR="00D83863" w:rsidRPr="00B971C1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Deblokada računa i odgoda plaćanja starih obaveza za vrijeme trajanja</w:t>
      </w:r>
      <w:r w:rsidR="009A7BC4" w:rsidRPr="00B971C1">
        <w:rPr>
          <w:rFonts w:cs="Arial" w:hAnsi="Arial" w:ascii="Arial"/>
          <w:sz w:val="24"/>
          <w:szCs w:val="24"/>
        </w:rPr>
        <w:t xml:space="preserve"> postupka te</w:t>
      </w:r>
      <w:r w:rsidR="00920CB1" w:rsidRPr="00B971C1">
        <w:rPr>
          <w:rFonts w:cs="Arial" w:hAnsi="Arial" w:ascii="Arial"/>
          <w:sz w:val="24"/>
          <w:szCs w:val="24"/>
        </w:rPr>
        <w:t xml:space="preserve"> reprogram istih, </w:t>
      </w:r>
      <w:r w:rsidR="00097D22" w:rsidRPr="00B971C1">
        <w:rPr>
          <w:rFonts w:cs="Arial" w:hAnsi="Arial" w:ascii="Arial"/>
          <w:sz w:val="24"/>
          <w:szCs w:val="24"/>
        </w:rPr>
        <w:t>vratit će tvrtku u</w:t>
      </w:r>
      <w:r w:rsidRPr="00B971C1">
        <w:rPr>
          <w:rFonts w:cs="Arial" w:hAnsi="Arial" w:ascii="Arial"/>
          <w:sz w:val="24"/>
          <w:szCs w:val="24"/>
        </w:rPr>
        <w:t xml:space="preserve"> stanje likvidnosti, a kroz program operativnog i financ</w:t>
      </w:r>
      <w:r w:rsidR="00097D22" w:rsidRPr="00B971C1">
        <w:rPr>
          <w:rFonts w:cs="Arial" w:hAnsi="Arial" w:ascii="Arial"/>
          <w:sz w:val="24"/>
          <w:szCs w:val="24"/>
        </w:rPr>
        <w:t>ijskog restrukturiranja stvorit</w:t>
      </w:r>
      <w:r w:rsidRPr="00B971C1">
        <w:rPr>
          <w:rFonts w:cs="Arial" w:hAnsi="Arial" w:ascii="Arial"/>
          <w:sz w:val="24"/>
          <w:szCs w:val="24"/>
        </w:rPr>
        <w:t xml:space="preserve"> će se preduvjeti za uspješan nastavak poslovanja i nakon završetka </w:t>
      </w:r>
      <w:r w:rsidR="003B7812" w:rsidRPr="00B971C1">
        <w:rPr>
          <w:rFonts w:cs="Arial" w:hAnsi="Arial" w:ascii="Arial"/>
          <w:sz w:val="24"/>
          <w:szCs w:val="24"/>
        </w:rPr>
        <w:t xml:space="preserve">predstečajnog postupka. </w:t>
      </w:r>
    </w:p>
    <w:p w:rsidRDefault="00DD7808" w:rsidP="000250EA" w:rsidR="00DD7808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D7808" w:rsidP="000250EA" w:rsidR="00DD7808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Glavni cilj pokretanja postupka je nastavak poslovanja i p</w:t>
      </w:r>
      <w:r w:rsidR="00C44664" w:rsidRPr="00B971C1">
        <w:rPr>
          <w:rFonts w:cs="Arial" w:hAnsi="Arial" w:ascii="Arial"/>
          <w:sz w:val="24"/>
          <w:szCs w:val="24"/>
        </w:rPr>
        <w:t>odmirenje dugovanja prema</w:t>
      </w:r>
      <w:r w:rsidRPr="00B971C1">
        <w:rPr>
          <w:rFonts w:cs="Arial" w:hAnsi="Arial" w:ascii="Arial"/>
          <w:sz w:val="24"/>
          <w:szCs w:val="24"/>
        </w:rPr>
        <w:t xml:space="preserve"> vjerovnicima u najvećoj mogućoj mjeri</w:t>
      </w:r>
      <w:r w:rsidR="005E1D13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 xml:space="preserve"> </w:t>
      </w:r>
    </w:p>
    <w:p w:rsidRDefault="00D83863" w:rsidP="000250EA" w:rsidR="00D8386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13897" w:rsidP="000250EA" w:rsidR="00023594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Dodatni argument za donošenje </w:t>
      </w:r>
      <w:r w:rsidR="00CC1B9A" w:rsidRPr="00B971C1">
        <w:rPr>
          <w:rFonts w:cs="Arial" w:hAnsi="Arial" w:ascii="Arial"/>
          <w:color w:themeColor="text1" w:val="000000"/>
          <w:sz w:val="24"/>
          <w:szCs w:val="24"/>
        </w:rPr>
        <w:t>Rješenja o otvaranju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predstečajnog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postupka </w:t>
      </w:r>
      <w:r w:rsidR="00042C1B" w:rsidRPr="00B971C1">
        <w:rPr>
          <w:rFonts w:cs="Arial" w:hAnsi="Arial" w:ascii="Arial"/>
          <w:color w:themeColor="text1" w:val="000000"/>
          <w:sz w:val="24"/>
          <w:szCs w:val="24"/>
        </w:rPr>
        <w:t>kao preduv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>jeta</w:t>
      </w:r>
      <w:r w:rsidR="000C15F2" w:rsidRPr="00B971C1">
        <w:rPr>
          <w:rFonts w:cs="Arial" w:hAnsi="Arial" w:ascii="Arial"/>
          <w:color w:themeColor="text1" w:val="000000"/>
          <w:sz w:val="24"/>
          <w:szCs w:val="24"/>
        </w:rPr>
        <w:t xml:space="preserve"> za nastavak poslovanja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je i činjenica da je dužnik </w:t>
      </w:r>
      <w:r w:rsidR="001C1C73">
        <w:rPr>
          <w:rFonts w:cs="Arial" w:hAnsi="Arial" w:ascii="Arial"/>
          <w:color w:themeColor="text1" w:val="000000"/>
          <w:sz w:val="24"/>
          <w:szCs w:val="24"/>
        </w:rPr>
        <w:t>ABUNDAN</w:t>
      </w:r>
      <w:r w:rsidR="005A770B" w:rsidRPr="005A770B">
        <w:rPr>
          <w:rFonts w:cs="Arial" w:hAnsi="Arial" w:ascii="Arial"/>
          <w:color w:themeColor="text1" w:val="000000"/>
          <w:sz w:val="24"/>
          <w:szCs w:val="24"/>
        </w:rPr>
        <w:t xml:space="preserve"> d.o.o</w:t>
      </w:r>
      <w:r w:rsidR="005A770B">
        <w:rPr>
          <w:rFonts w:cs="Arial" w:hAnsi="Arial" w:ascii="Arial"/>
          <w:color w:val="003366"/>
          <w:sz w:val="18"/>
          <w:szCs w:val="18"/>
        </w:rPr>
        <w:t xml:space="preserve">. </w:t>
      </w:r>
      <w:r w:rsidR="00023594" w:rsidRPr="00B971C1">
        <w:rPr>
          <w:rFonts w:cs="Arial" w:hAnsi="Arial" w:ascii="Arial"/>
          <w:color w:themeColor="text1" w:val="000000"/>
          <w:sz w:val="24"/>
          <w:szCs w:val="24"/>
        </w:rPr>
        <w:t>i u blokadi nastavio poslovati te i u blokadi svak</w:t>
      </w:r>
      <w:r w:rsidR="00B47CCF" w:rsidRPr="00B971C1">
        <w:rPr>
          <w:rFonts w:cs="Arial" w:hAnsi="Arial" w:ascii="Arial"/>
          <w:color w:themeColor="text1" w:val="000000"/>
          <w:sz w:val="24"/>
          <w:szCs w:val="24"/>
        </w:rPr>
        <w:t>im danom smanjuje svoje obaveze,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97D22" w:rsidRPr="00B971C1">
        <w:rPr>
          <w:rFonts w:cs="Arial" w:hAnsi="Arial" w:ascii="Arial"/>
          <w:color w:themeColor="text1" w:val="000000"/>
          <w:sz w:val="24"/>
          <w:szCs w:val="24"/>
        </w:rPr>
        <w:t>No,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bez provođenja predstečajnog postupka</w:t>
      </w:r>
      <w:r w:rsidR="008455B5">
        <w:rPr>
          <w:rFonts w:cs="Arial" w:hAnsi="Arial" w:ascii="Arial"/>
          <w:color w:themeColor="text1" w:val="000000"/>
          <w:sz w:val="24"/>
          <w:szCs w:val="24"/>
        </w:rPr>
        <w:t>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B47CCF" w:rsidRPr="00B971C1">
        <w:rPr>
          <w:rFonts w:cs="Arial" w:hAnsi="Arial" w:ascii="Arial"/>
          <w:color w:themeColor="text1" w:val="000000"/>
          <w:sz w:val="24"/>
          <w:szCs w:val="24"/>
        </w:rPr>
        <w:t xml:space="preserve">dužnik nije u mogućnosti restrukturirati tvrtku i podmiriti obaveze vjerovnicima. </w:t>
      </w:r>
    </w:p>
    <w:p w:rsidRDefault="001704CA" w:rsidP="000250EA" w:rsidR="00DA440C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Svi podaci u daljnjem tekstu usklađeni su s financijskim izvješćima na dan </w:t>
      </w:r>
      <w:r w:rsidR="004E4E99">
        <w:rPr>
          <w:rFonts w:cs="Arial" w:hAnsi="Arial" w:ascii="Arial"/>
          <w:sz w:val="24"/>
          <w:szCs w:val="24"/>
        </w:rPr>
        <w:t>30.06</w:t>
      </w:r>
      <w:r w:rsidR="0067493D">
        <w:rPr>
          <w:rFonts w:cs="Arial" w:hAnsi="Arial" w:ascii="Arial"/>
          <w:sz w:val="24"/>
          <w:szCs w:val="24"/>
        </w:rPr>
        <w:t>.2018</w:t>
      </w:r>
      <w:r w:rsidR="00E14896" w:rsidRPr="00B971C1">
        <w:rPr>
          <w:rFonts w:cs="Arial" w:hAnsi="Arial" w:ascii="Arial"/>
          <w:sz w:val="24"/>
          <w:szCs w:val="24"/>
        </w:rPr>
        <w:t>. godine.</w:t>
      </w:r>
    </w:p>
    <w:p w:rsidRDefault="009A7BC4" w:rsidP="000250EA" w:rsidR="009A7BC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5362B" w:rsidP="001D5C06" w:rsidR="00D026A1" w:rsidRPr="001D5C06">
      <w:pPr>
        <w:pStyle w:val="Naslov3"/>
        <w:spacing w:lineRule="auto" w:line="36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451235616" w:id="9"/>
      <w:bookmarkStart w:name="_Toc472012444" w:id="10"/>
      <w:bookmarkStart w:name="_Toc477898293" w:id="11"/>
      <w:bookmarkStart w:name="_Toc514324253" w:id="12"/>
      <w:r w:rsidRPr="001D5C06">
        <w:rPr>
          <w:rFonts w:cs="Arial" w:hAnsi="Arial" w:ascii="Arial"/>
          <w:b/>
          <w:color w:themeColor="accent1" w:val="A5300F"/>
          <w:sz w:val="24"/>
          <w:szCs w:val="24"/>
        </w:rPr>
        <w:lastRenderedPageBreak/>
        <w:t xml:space="preserve">1.1. </w:t>
      </w:r>
      <w:r w:rsidR="00067966" w:rsidRPr="001D5C06">
        <w:rPr>
          <w:rFonts w:cs="Arial" w:hAnsi="Arial" w:ascii="Arial"/>
          <w:b/>
          <w:color w:themeColor="accent1" w:val="A5300F"/>
          <w:sz w:val="24"/>
          <w:szCs w:val="24"/>
        </w:rPr>
        <w:t>Opći podaci</w:t>
      </w:r>
      <w:bookmarkEnd w:id="9"/>
      <w:bookmarkEnd w:id="10"/>
      <w:bookmarkEnd w:id="11"/>
      <w:bookmarkEnd w:id="12"/>
    </w:p>
    <w:p w:rsidRDefault="00225B41" w:rsidP="000250EA" w:rsidR="00225B41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1C1C73" w:rsidP="00BA1368" w:rsidR="00DC5EDC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ABUNDAN</w:t>
      </w:r>
      <w:r w:rsidR="005A770B" w:rsidRPr="005A770B">
        <w:rPr>
          <w:rFonts w:cs="Arial" w:hAnsi="Arial" w:ascii="Arial"/>
          <w:sz w:val="24"/>
          <w:szCs w:val="24"/>
        </w:rPr>
        <w:t xml:space="preserve"> d.o.o.</w:t>
      </w:r>
      <w:r w:rsidR="005A770B">
        <w:rPr>
          <w:rFonts w:cs="Arial" w:hAnsi="Arial" w:ascii="Arial"/>
          <w:sz w:val="24"/>
          <w:szCs w:val="24"/>
        </w:rPr>
        <w:t xml:space="preserve"> </w:t>
      </w:r>
      <w:r w:rsidR="00225B41" w:rsidRPr="00F94DC6">
        <w:rPr>
          <w:rFonts w:cs="Arial" w:hAnsi="Arial" w:ascii="Arial"/>
          <w:sz w:val="24"/>
          <w:szCs w:val="24"/>
        </w:rPr>
        <w:t>podu</w:t>
      </w:r>
      <w:r w:rsidR="001C1B47" w:rsidRPr="00F94DC6">
        <w:rPr>
          <w:rFonts w:cs="Arial" w:hAnsi="Arial" w:ascii="Arial"/>
          <w:sz w:val="24"/>
          <w:szCs w:val="24"/>
        </w:rPr>
        <w:t>zeće je sa sjedištem na adres</w:t>
      </w:r>
      <w:r w:rsidR="004E0F4B" w:rsidRPr="00F94DC6">
        <w:rPr>
          <w:rFonts w:cs="Arial" w:hAnsi="Arial" w:ascii="Arial"/>
          <w:sz w:val="24"/>
          <w:szCs w:val="24"/>
        </w:rPr>
        <w:t>i</w:t>
      </w:r>
      <w:r w:rsidR="00387407" w:rsidRPr="00F94DC6">
        <w:rPr>
          <w:rFonts w:cs="Arial" w:hAnsi="Arial" w:ascii="Arial"/>
          <w:sz w:val="24"/>
          <w:szCs w:val="24"/>
        </w:rPr>
        <w:t xml:space="preserve"> </w:t>
      </w:r>
      <w:r w:rsidRPr="001C1C73">
        <w:rPr>
          <w:rFonts w:cs="Arial" w:hAnsi="Arial" w:ascii="Arial"/>
          <w:sz w:val="24"/>
          <w:szCs w:val="24"/>
        </w:rPr>
        <w:t>Vidrenjak, Svetog Mihaela 19</w:t>
      </w:r>
      <w:r w:rsidR="00A608BB" w:rsidRPr="00F94DC6">
        <w:rPr>
          <w:rFonts w:cs="Arial" w:hAnsi="Arial" w:ascii="Arial"/>
          <w:sz w:val="24"/>
          <w:szCs w:val="24"/>
        </w:rPr>
        <w:t>,</w:t>
      </w:r>
      <w:r w:rsidR="00D75EB7" w:rsidRPr="00F94DC6">
        <w:rPr>
          <w:rFonts w:cs="Arial" w:hAnsi="Arial" w:ascii="Arial"/>
          <w:sz w:val="24"/>
          <w:szCs w:val="24"/>
        </w:rPr>
        <w:t xml:space="preserve"> </w:t>
      </w:r>
      <w:r w:rsidR="00F224D6" w:rsidRPr="006E09AB">
        <w:rPr>
          <w:rFonts w:cs="Arial" w:hAnsi="Arial" w:ascii="Arial"/>
          <w:sz w:val="24"/>
          <w:szCs w:val="24"/>
        </w:rPr>
        <w:t>Velika Ludina (Općina Velika Ludina)</w:t>
      </w:r>
      <w:r w:rsidR="005A770B" w:rsidRPr="005A770B">
        <w:rPr>
          <w:rFonts w:cs="Arial" w:hAnsi="Arial" w:ascii="Arial"/>
          <w:sz w:val="24"/>
          <w:szCs w:val="24"/>
        </w:rPr>
        <w:t>,</w:t>
      </w:r>
    </w:p>
    <w:p w:rsidRDefault="00D75EB7" w:rsidP="00BA1368" w:rsidR="006E09AB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F94DC6">
        <w:rPr>
          <w:rFonts w:cs="Arial" w:hAnsi="Arial" w:ascii="Arial"/>
          <w:sz w:val="24"/>
          <w:szCs w:val="24"/>
        </w:rPr>
        <w:t>OIB:</w:t>
      </w:r>
      <w:r w:rsidR="00A95E68" w:rsidRPr="00F94DC6">
        <w:rPr>
          <w:rFonts w:cs="Arial" w:hAnsi="Arial" w:ascii="Arial"/>
          <w:sz w:val="24"/>
          <w:szCs w:val="24"/>
        </w:rPr>
        <w:t xml:space="preserve"> </w:t>
      </w:r>
      <w:r w:rsidR="001C1C73" w:rsidRPr="001C1C73">
        <w:rPr>
          <w:rFonts w:cs="Arial" w:hAnsi="Arial" w:ascii="Arial"/>
          <w:sz w:val="24"/>
          <w:szCs w:val="24"/>
        </w:rPr>
        <w:t>27461541024</w:t>
      </w:r>
    </w:p>
    <w:p w:rsidRDefault="008A0C5A" w:rsidP="00BA1368" w:rsidR="00F224D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MB</w:t>
      </w:r>
      <w:r w:rsidR="00F94DC6" w:rsidRPr="00F94DC6">
        <w:rPr>
          <w:rFonts w:cs="Arial" w:hAnsi="Arial" w:ascii="Arial"/>
          <w:sz w:val="24"/>
          <w:szCs w:val="24"/>
        </w:rPr>
        <w:t xml:space="preserve">: </w:t>
      </w:r>
      <w:bookmarkStart w:name="_Toc451235617" w:id="13"/>
      <w:bookmarkStart w:name="_Toc131189722" w:id="14"/>
      <w:r w:rsidR="001C1C73" w:rsidRPr="001C1C73">
        <w:rPr>
          <w:rFonts w:cs="Arial" w:hAnsi="Arial" w:ascii="Arial"/>
          <w:sz w:val="24"/>
          <w:szCs w:val="24"/>
        </w:rPr>
        <w:t>01411373</w:t>
      </w:r>
    </w:p>
    <w:p w:rsidRDefault="007B052D" w:rsidP="00BA1368" w:rsidR="001C1C73" w:rsidRPr="001C1C73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F94DC6">
        <w:rPr>
          <w:rFonts w:cs="Arial" w:hAnsi="Arial" w:ascii="Arial"/>
          <w:sz w:val="24"/>
          <w:szCs w:val="24"/>
        </w:rPr>
        <w:t xml:space="preserve">Naziv: </w:t>
      </w:r>
      <w:r w:rsidR="001C1C73" w:rsidRPr="001C1C73">
        <w:rPr>
          <w:rFonts w:cs="Arial" w:hAnsi="Arial" w:ascii="Arial"/>
          <w:sz w:val="24"/>
          <w:szCs w:val="24"/>
        </w:rPr>
        <w:t>ABUNDAN, društvo s ograničenom odgovornošću za trgovinu, proizvodnju i Usluge</w:t>
      </w:r>
    </w:p>
    <w:p w:rsidRDefault="007B052D" w:rsidP="00BA1368" w:rsidR="00F224D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F94DC6">
        <w:rPr>
          <w:rFonts w:cs="Arial" w:hAnsi="Arial" w:ascii="Arial"/>
          <w:sz w:val="24"/>
          <w:szCs w:val="24"/>
        </w:rPr>
        <w:t>Sjedište:</w:t>
      </w:r>
      <w:r w:rsidR="007B5D0D" w:rsidRPr="00F94DC6">
        <w:rPr>
          <w:rFonts w:cs="Arial" w:hAnsi="Arial" w:ascii="Arial"/>
          <w:sz w:val="24"/>
          <w:szCs w:val="24"/>
        </w:rPr>
        <w:t xml:space="preserve"> </w:t>
      </w:r>
      <w:r w:rsidR="001C1C73" w:rsidRPr="001C1C73">
        <w:rPr>
          <w:rFonts w:cs="Arial" w:hAnsi="Arial" w:ascii="Arial"/>
          <w:sz w:val="24"/>
          <w:szCs w:val="24"/>
        </w:rPr>
        <w:t>Vidrenjak, Svetog Mihaela 19</w:t>
      </w:r>
      <w:r w:rsidR="00BA1368" w:rsidRPr="00F94DC6">
        <w:rPr>
          <w:rFonts w:cs="Arial" w:hAnsi="Arial" w:ascii="Arial"/>
          <w:sz w:val="24"/>
          <w:szCs w:val="24"/>
        </w:rPr>
        <w:t xml:space="preserve">, </w:t>
      </w:r>
      <w:r w:rsidR="00F224D6" w:rsidRPr="006E09AB">
        <w:rPr>
          <w:rFonts w:cs="Arial" w:hAnsi="Arial" w:ascii="Arial"/>
          <w:sz w:val="24"/>
          <w:szCs w:val="24"/>
        </w:rPr>
        <w:t>Velika Ludina (Općina Velika Ludina)</w:t>
      </w:r>
      <w:r w:rsidR="00F224D6" w:rsidRPr="00F94DC6">
        <w:rPr>
          <w:rFonts w:cs="Arial" w:hAnsi="Arial" w:ascii="Arial"/>
          <w:sz w:val="24"/>
          <w:szCs w:val="24"/>
        </w:rPr>
        <w:t xml:space="preserve"> </w:t>
      </w:r>
    </w:p>
    <w:p w:rsidRDefault="007B052D" w:rsidP="000250EA" w:rsidR="001C1C73" w:rsidRPr="001C1C73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F94DC6">
        <w:rPr>
          <w:rFonts w:cs="Arial" w:hAnsi="Arial" w:ascii="Arial"/>
          <w:sz w:val="24"/>
          <w:szCs w:val="24"/>
        </w:rPr>
        <w:t xml:space="preserve">MBS: </w:t>
      </w:r>
      <w:r w:rsidR="001C1C73" w:rsidRPr="001C1C73">
        <w:rPr>
          <w:rFonts w:cs="Arial" w:hAnsi="Arial" w:ascii="Arial"/>
          <w:sz w:val="24"/>
          <w:szCs w:val="24"/>
        </w:rPr>
        <w:t xml:space="preserve">080263262 </w:t>
      </w:r>
    </w:p>
    <w:p w:rsidRDefault="007B052D" w:rsidP="000250EA" w:rsidR="001C1C73" w:rsidRPr="001C1C73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F94DC6">
        <w:rPr>
          <w:rFonts w:cs="Arial" w:hAnsi="Arial" w:ascii="Arial"/>
          <w:sz w:val="24"/>
          <w:szCs w:val="24"/>
        </w:rPr>
        <w:t xml:space="preserve">OIB: </w:t>
      </w:r>
      <w:r w:rsidR="001C1C73" w:rsidRPr="001C1C73">
        <w:rPr>
          <w:rFonts w:cs="Arial" w:hAnsi="Arial" w:ascii="Arial"/>
          <w:sz w:val="24"/>
          <w:szCs w:val="24"/>
        </w:rPr>
        <w:t xml:space="preserve">27461541024 </w:t>
      </w:r>
    </w:p>
    <w:p w:rsidRDefault="008E48A2" w:rsidP="000250EA" w:rsidR="007B052D" w:rsidRPr="00F94DC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F94DC6">
        <w:rPr>
          <w:rFonts w:cs="Arial" w:hAnsi="Arial" w:ascii="Arial"/>
          <w:sz w:val="24"/>
          <w:szCs w:val="24"/>
        </w:rPr>
        <w:t>Godina</w:t>
      </w:r>
      <w:r w:rsidR="00F81886" w:rsidRPr="00F94DC6">
        <w:rPr>
          <w:rFonts w:cs="Arial" w:hAnsi="Arial" w:ascii="Arial"/>
          <w:sz w:val="24"/>
          <w:szCs w:val="24"/>
        </w:rPr>
        <w:t xml:space="preserve"> </w:t>
      </w:r>
      <w:r w:rsidR="007B052D" w:rsidRPr="00F94DC6">
        <w:rPr>
          <w:rFonts w:cs="Arial" w:hAnsi="Arial" w:ascii="Arial"/>
          <w:sz w:val="24"/>
          <w:szCs w:val="24"/>
        </w:rPr>
        <w:t>osnivanja:</w:t>
      </w:r>
      <w:r w:rsidR="007B5D0D" w:rsidRPr="00F94DC6">
        <w:rPr>
          <w:rFonts w:cs="Arial" w:hAnsi="Arial" w:ascii="Arial"/>
          <w:sz w:val="24"/>
          <w:szCs w:val="24"/>
        </w:rPr>
        <w:t xml:space="preserve"> </w:t>
      </w:r>
      <w:r w:rsidR="001C1C73">
        <w:rPr>
          <w:rFonts w:cs="Arial" w:hAnsi="Arial" w:ascii="Arial"/>
          <w:sz w:val="24"/>
          <w:szCs w:val="24"/>
        </w:rPr>
        <w:t>1988</w:t>
      </w:r>
      <w:r w:rsidR="00F224D6">
        <w:rPr>
          <w:rFonts w:cs="Arial" w:hAnsi="Arial" w:ascii="Arial"/>
          <w:sz w:val="24"/>
          <w:szCs w:val="24"/>
        </w:rPr>
        <w:t>.</w:t>
      </w:r>
    </w:p>
    <w:p w:rsidRDefault="007B052D" w:rsidP="001C1C73" w:rsidR="004D5A5B" w:rsidRPr="00F94DC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F94DC6">
        <w:rPr>
          <w:rFonts w:cs="Arial" w:hAnsi="Arial" w:ascii="Arial"/>
          <w:sz w:val="24"/>
          <w:szCs w:val="24"/>
        </w:rPr>
        <w:t xml:space="preserve">Temeljni kapital: </w:t>
      </w:r>
      <w:r w:rsidR="001C1C73" w:rsidRPr="001C1C73">
        <w:rPr>
          <w:rFonts w:cs="Arial" w:hAnsi="Arial" w:ascii="Arial"/>
          <w:sz w:val="24"/>
          <w:szCs w:val="24"/>
        </w:rPr>
        <w:t>2.540.300,00 kuna</w:t>
      </w:r>
    </w:p>
    <w:p w:rsidRDefault="00AC7C14" w:rsidP="00175CE7" w:rsidR="00485DDD" w:rsidRPr="00F94DC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F94DC6">
        <w:rPr>
          <w:rFonts w:cs="Arial" w:hAnsi="Arial" w:ascii="Arial"/>
          <w:sz w:val="24"/>
          <w:szCs w:val="24"/>
        </w:rPr>
        <w:t>Osob</w:t>
      </w:r>
      <w:r w:rsidR="00E95FB3" w:rsidRPr="00F94DC6">
        <w:rPr>
          <w:rFonts w:cs="Arial" w:hAnsi="Arial" w:ascii="Arial"/>
          <w:sz w:val="24"/>
          <w:szCs w:val="24"/>
        </w:rPr>
        <w:t>a ovlaštena</w:t>
      </w:r>
      <w:r w:rsidR="007B052D" w:rsidRPr="00F94DC6">
        <w:rPr>
          <w:rFonts w:cs="Arial" w:hAnsi="Arial" w:ascii="Arial"/>
          <w:sz w:val="24"/>
          <w:szCs w:val="24"/>
        </w:rPr>
        <w:t xml:space="preserve"> za zastupanje:</w:t>
      </w:r>
      <w:r w:rsidR="00F94DC6" w:rsidRPr="00F94DC6">
        <w:rPr>
          <w:rFonts w:cs="Arial" w:hAnsi="Arial" w:ascii="Arial"/>
          <w:sz w:val="24"/>
          <w:szCs w:val="24"/>
        </w:rPr>
        <w:t xml:space="preserve"> </w:t>
      </w:r>
      <w:r w:rsidR="006E09AB" w:rsidRPr="006E09AB">
        <w:rPr>
          <w:rFonts w:cs="Arial" w:hAnsi="Arial" w:ascii="Arial"/>
          <w:sz w:val="24"/>
          <w:szCs w:val="24"/>
        </w:rPr>
        <w:t>Zorislav Kiš</w:t>
      </w:r>
      <w:r w:rsidR="00F94DC6" w:rsidRPr="00F94DC6">
        <w:rPr>
          <w:rFonts w:cs="Arial" w:hAnsi="Arial" w:ascii="Arial"/>
          <w:sz w:val="24"/>
          <w:szCs w:val="24"/>
        </w:rPr>
        <w:t xml:space="preserve">, OIB: </w:t>
      </w:r>
      <w:r w:rsidR="006E09AB" w:rsidRPr="006E09AB">
        <w:rPr>
          <w:rFonts w:cs="Arial" w:hAnsi="Arial" w:ascii="Arial"/>
          <w:sz w:val="24"/>
          <w:szCs w:val="24"/>
        </w:rPr>
        <w:t>33597174662</w:t>
      </w:r>
      <w:r w:rsidR="00485DDD" w:rsidRPr="00F94DC6">
        <w:rPr>
          <w:rFonts w:cs="Arial" w:hAnsi="Arial" w:ascii="Arial"/>
          <w:sz w:val="24"/>
          <w:szCs w:val="24"/>
        </w:rPr>
        <w:t xml:space="preserve">, </w:t>
      </w:r>
      <w:r w:rsidR="006E09AB" w:rsidRPr="006E09AB">
        <w:rPr>
          <w:rFonts w:cs="Arial" w:hAnsi="Arial" w:ascii="Arial"/>
          <w:sz w:val="24"/>
          <w:szCs w:val="24"/>
        </w:rPr>
        <w:t>Velika Ludina, Cvjetna 13</w:t>
      </w:r>
      <w:r w:rsidR="00485DDD" w:rsidRPr="00F94DC6">
        <w:rPr>
          <w:rFonts w:cs="Arial" w:hAnsi="Arial" w:ascii="Arial"/>
          <w:sz w:val="24"/>
          <w:szCs w:val="24"/>
        </w:rPr>
        <w:t xml:space="preserve">, </w:t>
      </w:r>
      <w:r w:rsidR="00E95FB3" w:rsidRPr="00F94DC6">
        <w:rPr>
          <w:rFonts w:cs="Arial" w:hAnsi="Arial" w:ascii="Arial"/>
          <w:sz w:val="24"/>
          <w:szCs w:val="24"/>
        </w:rPr>
        <w:t>direktor</w:t>
      </w:r>
      <w:r w:rsidR="00175CE7" w:rsidRPr="00F94DC6">
        <w:rPr>
          <w:rFonts w:cs="Arial" w:hAnsi="Arial" w:ascii="Arial"/>
          <w:sz w:val="24"/>
          <w:szCs w:val="24"/>
        </w:rPr>
        <w:t>, zastupa pojedinačno i samostalno</w:t>
      </w:r>
    </w:p>
    <w:p w:rsidRDefault="007B052D" w:rsidP="00306D99" w:rsidR="00AC7C14" w:rsidRPr="00F94DC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F94DC6">
        <w:rPr>
          <w:rFonts w:cs="Arial" w:hAnsi="Arial" w:ascii="Arial"/>
          <w:sz w:val="24"/>
          <w:szCs w:val="24"/>
        </w:rPr>
        <w:t>Broj zaposle</w:t>
      </w:r>
      <w:r w:rsidR="004D5A5B" w:rsidRPr="00F94DC6">
        <w:rPr>
          <w:rFonts w:cs="Arial" w:hAnsi="Arial" w:ascii="Arial"/>
          <w:sz w:val="24"/>
          <w:szCs w:val="24"/>
        </w:rPr>
        <w:t xml:space="preserve">nih na dan </w:t>
      </w:r>
      <w:r w:rsidR="00333764">
        <w:rPr>
          <w:rFonts w:cs="Arial" w:hAnsi="Arial" w:ascii="Arial"/>
          <w:sz w:val="24"/>
          <w:szCs w:val="24"/>
        </w:rPr>
        <w:t>30.06</w:t>
      </w:r>
      <w:r w:rsidR="00B27910" w:rsidRPr="00F94DC6">
        <w:rPr>
          <w:rFonts w:cs="Arial" w:hAnsi="Arial" w:ascii="Arial"/>
          <w:sz w:val="24"/>
          <w:szCs w:val="24"/>
        </w:rPr>
        <w:t>.2018</w:t>
      </w:r>
      <w:r w:rsidR="00BC1D02" w:rsidRPr="00F94DC6">
        <w:rPr>
          <w:rFonts w:cs="Arial" w:hAnsi="Arial" w:ascii="Arial"/>
          <w:sz w:val="24"/>
          <w:szCs w:val="24"/>
        </w:rPr>
        <w:t>.</w:t>
      </w:r>
      <w:r w:rsidR="00E81D58" w:rsidRPr="00F94DC6">
        <w:rPr>
          <w:rFonts w:cs="Arial" w:hAnsi="Arial" w:ascii="Arial"/>
          <w:sz w:val="24"/>
          <w:szCs w:val="24"/>
        </w:rPr>
        <w:t xml:space="preserve"> godine</w:t>
      </w:r>
      <w:r w:rsidR="00E81D58" w:rsidRPr="00494087">
        <w:rPr>
          <w:rFonts w:cs="Arial" w:hAnsi="Arial" w:ascii="Arial"/>
          <w:sz w:val="24"/>
          <w:szCs w:val="24"/>
        </w:rPr>
        <w:t>:</w:t>
      </w:r>
      <w:bookmarkStart w:name="_Toc386092473" w:id="15"/>
      <w:bookmarkStart w:name="_Toc472012445" w:id="16"/>
      <w:bookmarkStart w:name="_Toc477898294" w:id="17"/>
      <w:bookmarkEnd w:id="13"/>
      <w:r w:rsidR="00333764" w:rsidRPr="00494087">
        <w:rPr>
          <w:rFonts w:cs="Arial" w:hAnsi="Arial" w:ascii="Arial"/>
          <w:sz w:val="24"/>
          <w:szCs w:val="24"/>
        </w:rPr>
        <w:t xml:space="preserve"> </w:t>
      </w:r>
      <w:r w:rsidR="00494087">
        <w:rPr>
          <w:rFonts w:cs="Arial" w:hAnsi="Arial" w:ascii="Arial"/>
          <w:sz w:val="24"/>
          <w:szCs w:val="24"/>
        </w:rPr>
        <w:t>8</w:t>
      </w:r>
      <w:r w:rsidR="00333764" w:rsidRPr="00494087">
        <w:rPr>
          <w:rFonts w:cs="Arial" w:hAnsi="Arial" w:ascii="Arial"/>
          <w:sz w:val="24"/>
          <w:szCs w:val="24"/>
        </w:rPr>
        <w:t xml:space="preserve"> zaposlenih</w:t>
      </w:r>
    </w:p>
    <w:p w:rsidRDefault="00306D99" w:rsidP="00306D99" w:rsidR="00306D99" w:rsidRPr="00306D99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95362B" w:rsidP="000250EA" w:rsidR="00454A00" w:rsidRPr="006E09AB">
      <w:pPr>
        <w:pStyle w:val="Naslov3"/>
        <w:spacing w:lineRule="auto" w:line="36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514324254" w:id="18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1.1.1. </w:t>
      </w:r>
      <w:r w:rsidR="00454A00" w:rsidRPr="006E09AB">
        <w:rPr>
          <w:rFonts w:cs="Arial" w:hAnsi="Arial" w:ascii="Arial"/>
          <w:b/>
          <w:color w:themeColor="accent1" w:val="A5300F"/>
          <w:sz w:val="24"/>
          <w:szCs w:val="24"/>
        </w:rPr>
        <w:t>Predmet poslovanja</w:t>
      </w:r>
      <w:bookmarkEnd w:id="15"/>
      <w:bookmarkEnd w:id="16"/>
      <w:bookmarkEnd w:id="17"/>
      <w:bookmarkEnd w:id="18"/>
      <w:r w:rsidR="00454A00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 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96"/>
        <w:gridCol w:w="10510"/>
      </w:tblGrid>
      <w:tr w:rsidTr="001C1C73" w:rsidR="001C1C73" w:rsidRPr="001C1C7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bookmarkStart w:name="_Toc472012446" w:id="19"/>
            <w:bookmarkStart w:name="_Toc477898295" w:id="20"/>
            <w:bookmarkStart w:name="_Toc514324255" w:id="21"/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>01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 xml:space="preserve">POLJOPRIVREDA, LOV I USLUGE POVEZANE S NJIMA </w:t>
            </w:r>
          </w:p>
        </w:tc>
      </w:tr>
      <w:tr w:rsidTr="001C1C73" w:rsidR="001C1C73" w:rsidRPr="001C1C7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 xml:space="preserve">kupnja i prodaja robe </w:t>
            </w:r>
          </w:p>
        </w:tc>
      </w:tr>
      <w:tr w:rsidTr="001C1C73" w:rsidR="001C1C73" w:rsidRPr="001C1C7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 xml:space="preserve">prijevoz putnika i tereta u unutarnjem i međunarodnom cestovnom prometu </w:t>
            </w:r>
          </w:p>
        </w:tc>
      </w:tr>
      <w:tr w:rsidTr="001C1C73" w:rsidR="001C1C73" w:rsidRPr="001C1C7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 xml:space="preserve">pripremanje hrane i pružanje usluga prehrane; pripremanje i usluživanje pića i napitaka i pružanje usluga smještaja, </w:t>
            </w:r>
          </w:p>
        </w:tc>
      </w:tr>
      <w:tr w:rsidTr="001C1C73" w:rsidR="001C1C73" w:rsidRPr="001C1C7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 xml:space="preserve">pripremanje hrane za potrošnju na drugom mjestu (u prijevoznim sredstvima, na priredbama i sl.) i opskrba tom hranom (catering) </w:t>
            </w:r>
          </w:p>
        </w:tc>
      </w:tr>
      <w:tr w:rsidTr="001C1C73" w:rsidR="001C1C73" w:rsidRPr="001C1C7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 xml:space="preserve">obavljanje trgovačkog posredovanja na domaćem i inozemnom tržištu </w:t>
            </w:r>
          </w:p>
        </w:tc>
      </w:tr>
      <w:tr w:rsidTr="001C1C73" w:rsidR="001C1C73" w:rsidRPr="001C1C73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C1C73" w:rsidP="001C1C73" w:rsidR="001C1C73" w:rsidRPr="00494087">
            <w:pPr>
              <w:spacing w:lineRule="auto" w:line="240" w:after="0"/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</w:pPr>
            <w:r w:rsidRPr="00494087">
              <w:rPr>
                <w:rFonts w:cs="Arial" w:eastAsia="Times New Roman" w:hAnsi="Arial" w:ascii="Arial"/>
                <w:color w:themeTint="99" w:themeColor="accent5" w:val="B89C91"/>
                <w:sz w:val="18"/>
                <w:szCs w:val="18"/>
                <w:lang w:eastAsia="hr-HR" w:val="hr-HR"/>
              </w:rPr>
              <w:t xml:space="preserve">djelatnost prodaje na malo pirotehničkih sredstava, oružja i streljiva </w:t>
            </w:r>
          </w:p>
        </w:tc>
      </w:tr>
    </w:tbl>
    <w:p w:rsidRDefault="001C1C73" w:rsidP="000250EA" w:rsidR="001C1C73">
      <w:pPr>
        <w:pStyle w:val="Naslov3"/>
        <w:spacing w:lineRule="auto" w:line="360" w:before="0"/>
        <w:contextualSpacing/>
        <w:rPr>
          <w:rStyle w:val="tabletextfield"/>
          <w:rFonts w:cs="Arial" w:hAnsi="Arial" w:ascii="Arial"/>
          <w:color w:themeColor="text1" w:val="000000"/>
          <w:sz w:val="24"/>
          <w:szCs w:val="24"/>
        </w:rPr>
      </w:pPr>
    </w:p>
    <w:p w:rsidRDefault="0095362B" w:rsidP="000250EA" w:rsidR="00FF7F00" w:rsidRPr="006E09AB">
      <w:pPr>
        <w:pStyle w:val="Naslov3"/>
        <w:spacing w:lineRule="auto" w:line="360" w:before="0"/>
        <w:contextualSpacing/>
        <w:rPr>
          <w:rStyle w:val="tabletextfield"/>
          <w:rFonts w:cs="Arial" w:hAnsi="Arial" w:ascii="Arial"/>
          <w:b/>
          <w:color w:themeColor="accent1" w:val="A5300F"/>
          <w:sz w:val="24"/>
          <w:szCs w:val="24"/>
        </w:rPr>
      </w:pPr>
      <w:r w:rsidRPr="006E09AB">
        <w:rPr>
          <w:rStyle w:val="tabletextfield"/>
          <w:rFonts w:cs="Arial" w:hAnsi="Arial" w:ascii="Arial"/>
          <w:b/>
          <w:color w:themeColor="accent1" w:val="A5300F"/>
          <w:sz w:val="24"/>
          <w:szCs w:val="24"/>
        </w:rPr>
        <w:t xml:space="preserve">1.1.2. </w:t>
      </w:r>
      <w:r w:rsidR="00C057A8" w:rsidRPr="006E09AB">
        <w:rPr>
          <w:rStyle w:val="tabletextfield"/>
          <w:rFonts w:cs="Arial" w:hAnsi="Arial" w:ascii="Arial"/>
          <w:b/>
          <w:color w:themeColor="accent1" w:val="A5300F"/>
          <w:sz w:val="24"/>
          <w:szCs w:val="24"/>
        </w:rPr>
        <w:t>Uprava tvrtke</w:t>
      </w:r>
      <w:bookmarkEnd w:id="19"/>
      <w:bookmarkEnd w:id="20"/>
      <w:bookmarkEnd w:id="21"/>
      <w:r w:rsidR="00C057A8" w:rsidRPr="006E09AB">
        <w:rPr>
          <w:rStyle w:val="tabletextfield"/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  <w:r w:rsidR="00FF7F00" w:rsidRPr="006E09AB">
        <w:rPr>
          <w:rStyle w:val="tabletextfield"/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</w:p>
    <w:p w:rsidRDefault="007B052D" w:rsidP="000250EA" w:rsidR="007B052D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bookmarkStart w:name="_Toc451235619" w:id="22"/>
    </w:p>
    <w:p w:rsidRDefault="00306D99" w:rsidP="00AC7C14" w:rsidR="00E44805" w:rsidRPr="001F6E71">
      <w:pPr>
        <w:pStyle w:val="Opisslike"/>
        <w:spacing w:lineRule="auto" w:line="360" w:after="0"/>
        <w:contextualSpacing/>
        <w:jc w:val="both"/>
        <w:rPr>
          <w:rFonts w:cs="Arial" w:hAnsi="Arial" w:ascii="Arial"/>
          <w:b w:val="false"/>
          <w:bCs w:val="false"/>
          <w:color w:val="auto"/>
          <w:sz w:val="24"/>
          <w:szCs w:val="24"/>
        </w:rPr>
      </w:pPr>
      <w:r w:rsidRPr="001F6E71">
        <w:rPr>
          <w:rFonts w:cs="Arial" w:hAnsi="Arial" w:ascii="Arial"/>
          <w:b w:val="false"/>
          <w:bCs w:val="false"/>
          <w:color w:val="auto"/>
          <w:sz w:val="24"/>
          <w:szCs w:val="24"/>
        </w:rPr>
        <w:t>Osoba ovlaštena</w:t>
      </w:r>
      <w:r w:rsidR="00AC7C14" w:rsidRPr="001F6E71">
        <w:rPr>
          <w:rFonts w:cs="Arial" w:hAnsi="Arial" w:ascii="Arial"/>
          <w:b w:val="false"/>
          <w:bCs w:val="false"/>
          <w:color w:val="auto"/>
          <w:sz w:val="24"/>
          <w:szCs w:val="24"/>
        </w:rPr>
        <w:t xml:space="preserve"> za zastupanje</w:t>
      </w:r>
      <w:r w:rsidR="007B052D" w:rsidRPr="001F6E71">
        <w:rPr>
          <w:rFonts w:cs="Arial" w:hAnsi="Arial" w:ascii="Arial"/>
          <w:b w:val="false"/>
          <w:bCs w:val="false"/>
          <w:color w:val="auto"/>
          <w:sz w:val="24"/>
          <w:szCs w:val="24"/>
        </w:rPr>
        <w:t xml:space="preserve"> </w:t>
      </w:r>
      <w:r w:rsidRPr="001F6E71">
        <w:rPr>
          <w:rFonts w:cs="Arial" w:hAnsi="Arial" w:ascii="Arial"/>
          <w:b w:val="false"/>
          <w:bCs w:val="false"/>
          <w:color w:val="auto"/>
          <w:sz w:val="24"/>
          <w:szCs w:val="24"/>
        </w:rPr>
        <w:t>je</w:t>
      </w:r>
      <w:r w:rsidR="00AC7C14" w:rsidRPr="001F6E71">
        <w:rPr>
          <w:rFonts w:cs="Arial" w:hAnsi="Arial" w:ascii="Arial"/>
          <w:b w:val="false"/>
          <w:bCs w:val="false"/>
          <w:color w:val="auto"/>
          <w:sz w:val="24"/>
          <w:szCs w:val="24"/>
        </w:rPr>
        <w:t xml:space="preserve"> </w:t>
      </w:r>
      <w:r w:rsidR="00DA777A" w:rsidRPr="001F6E71">
        <w:rPr>
          <w:rFonts w:cs="Arial" w:hAnsi="Arial" w:ascii="Arial"/>
          <w:b w:val="false"/>
          <w:bCs w:val="false"/>
          <w:color w:val="auto"/>
          <w:sz w:val="24"/>
          <w:szCs w:val="24"/>
        </w:rPr>
        <w:t xml:space="preserve"> </w:t>
      </w:r>
      <w:r w:rsidR="006E09AB">
        <w:rPr>
          <w:rFonts w:cs="Arial" w:hAnsi="Arial" w:ascii="Arial"/>
          <w:b w:val="false"/>
          <w:bCs w:val="false"/>
          <w:color w:val="auto"/>
          <w:sz w:val="24"/>
          <w:szCs w:val="24"/>
        </w:rPr>
        <w:t>Zorislav Kiš</w:t>
      </w:r>
      <w:r w:rsidR="00AC7C14" w:rsidRPr="001F6E71">
        <w:rPr>
          <w:rFonts w:cs="Arial" w:hAnsi="Arial" w:ascii="Arial"/>
          <w:b w:val="false"/>
          <w:bCs w:val="false"/>
          <w:color w:val="auto"/>
          <w:sz w:val="24"/>
          <w:szCs w:val="24"/>
        </w:rPr>
        <w:t xml:space="preserve">, </w:t>
      </w:r>
      <w:r w:rsidRPr="001F6E71">
        <w:rPr>
          <w:rFonts w:cs="Arial" w:hAnsi="Arial" w:ascii="Arial"/>
          <w:b w:val="false"/>
          <w:bCs w:val="false"/>
          <w:color w:val="auto"/>
          <w:sz w:val="24"/>
          <w:szCs w:val="24"/>
        </w:rPr>
        <w:t>direktor</w:t>
      </w:r>
      <w:r w:rsidR="00AC7C14" w:rsidRPr="001F6E71">
        <w:rPr>
          <w:rFonts w:cs="Arial" w:hAnsi="Arial" w:ascii="Arial"/>
          <w:b w:val="false"/>
          <w:bCs w:val="false"/>
          <w:color w:val="auto"/>
          <w:sz w:val="24"/>
          <w:szCs w:val="24"/>
        </w:rPr>
        <w:t>, zastupa pojedinačno i samostalno</w:t>
      </w:r>
      <w:r w:rsidR="00B22A1F" w:rsidRPr="001F6E71">
        <w:rPr>
          <w:rFonts w:cs="Arial" w:hAnsi="Arial" w:ascii="Arial"/>
          <w:b w:val="false"/>
          <w:bCs w:val="false"/>
          <w:color w:val="auto"/>
          <w:sz w:val="24"/>
          <w:szCs w:val="24"/>
        </w:rPr>
        <w:t xml:space="preserve">. </w:t>
      </w:r>
      <w:r w:rsidR="007B052D" w:rsidRPr="001F6E71">
        <w:rPr>
          <w:rFonts w:cs="Arial" w:hAnsi="Arial" w:ascii="Arial"/>
          <w:b w:val="false"/>
          <w:bCs w:val="false"/>
          <w:color w:val="auto"/>
          <w:sz w:val="24"/>
          <w:szCs w:val="24"/>
        </w:rPr>
        <w:t xml:space="preserve">Nakon restrukturiranja uprava tvrtke neće se mijenjati. </w:t>
      </w:r>
      <w:r w:rsidR="004D5A5B" w:rsidRPr="001F6E71">
        <w:rPr>
          <w:rFonts w:cs="Arial" w:hAnsi="Arial" w:ascii="Arial"/>
          <w:b w:val="false"/>
          <w:bCs w:val="false"/>
          <w:color w:val="auto"/>
          <w:sz w:val="24"/>
          <w:szCs w:val="24"/>
        </w:rPr>
        <w:t xml:space="preserve"> </w:t>
      </w:r>
    </w:p>
    <w:p w:rsidRDefault="00C44664" w:rsidP="000250EA" w:rsidR="00C44664" w:rsidRPr="001F6E71">
      <w:pPr>
        <w:spacing w:lineRule="auto" w:line="360" w:after="0"/>
        <w:contextualSpacing/>
        <w:rPr>
          <w:rFonts w:cs="Arial" w:hAnsi="Arial" w:ascii="Arial"/>
          <w:sz w:val="24"/>
          <w:szCs w:val="24"/>
          <w:lang w:eastAsia="de-DE" w:val="hr-HR"/>
        </w:rPr>
      </w:pPr>
    </w:p>
    <w:p w:rsidRDefault="0095362B" w:rsidP="000250EA" w:rsidR="00E520C5" w:rsidRPr="006E09AB">
      <w:pPr>
        <w:pStyle w:val="Naslov3"/>
        <w:spacing w:lineRule="auto" w:line="36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472012447" w:id="23"/>
      <w:bookmarkStart w:name="_Toc477898296" w:id="24"/>
      <w:bookmarkStart w:name="_Toc514324256" w:id="25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1.1.3. </w:t>
      </w:r>
      <w:r w:rsidR="00414A18" w:rsidRPr="006E09AB">
        <w:rPr>
          <w:rFonts w:cs="Arial" w:hAnsi="Arial" w:ascii="Arial"/>
          <w:b/>
          <w:color w:themeColor="accent1" w:val="A5300F"/>
          <w:sz w:val="24"/>
          <w:szCs w:val="24"/>
        </w:rPr>
        <w:t>V</w:t>
      </w:r>
      <w:r w:rsidR="00E520C5" w:rsidRPr="006E09AB">
        <w:rPr>
          <w:rFonts w:cs="Arial" w:hAnsi="Arial" w:ascii="Arial"/>
          <w:b/>
          <w:color w:themeColor="accent1" w:val="A5300F"/>
          <w:sz w:val="24"/>
          <w:szCs w:val="24"/>
        </w:rPr>
        <w:t>lasnička struktura</w:t>
      </w:r>
      <w:bookmarkEnd w:id="22"/>
      <w:bookmarkEnd w:id="23"/>
      <w:bookmarkEnd w:id="24"/>
      <w:bookmarkEnd w:id="25"/>
    </w:p>
    <w:p w:rsidRDefault="00ED3519" w:rsidP="00ED3519" w:rsidR="007B052D" w:rsidRPr="00B971C1">
      <w:pPr>
        <w:tabs>
          <w:tab w:pos="1875" w:val="left"/>
        </w:tabs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bookmarkStart w:name="_Toc451235620" w:id="26"/>
      <w:r>
        <w:rPr>
          <w:rFonts w:cs="Arial" w:hAnsi="Arial" w:ascii="Arial"/>
          <w:sz w:val="24"/>
          <w:szCs w:val="24"/>
        </w:rPr>
        <w:tab/>
      </w:r>
    </w:p>
    <w:p w:rsidRDefault="007B052D" w:rsidP="00417F15" w:rsidR="00417F15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1C1C73">
        <w:rPr>
          <w:rFonts w:cs="Arial" w:hAnsi="Arial" w:ascii="Arial"/>
          <w:sz w:val="24"/>
          <w:szCs w:val="24"/>
        </w:rPr>
        <w:t>ABUNDAN</w:t>
      </w:r>
      <w:r w:rsidR="005A770B" w:rsidRPr="005A770B">
        <w:rPr>
          <w:rFonts w:cs="Arial" w:hAnsi="Arial" w:ascii="Arial"/>
          <w:sz w:val="24"/>
          <w:szCs w:val="24"/>
        </w:rPr>
        <w:t xml:space="preserve"> d.o.o. </w:t>
      </w:r>
      <w:r w:rsidR="00D225C5">
        <w:rPr>
          <w:rFonts w:cs="Arial" w:hAnsi="Arial" w:ascii="Arial"/>
          <w:sz w:val="24"/>
          <w:szCs w:val="24"/>
        </w:rPr>
        <w:t>je 87</w:t>
      </w:r>
      <w:r w:rsidR="0016522D">
        <w:rPr>
          <w:rFonts w:cs="Arial" w:hAnsi="Arial" w:ascii="Arial"/>
          <w:sz w:val="24"/>
          <w:szCs w:val="24"/>
        </w:rPr>
        <w:t>,5% u vlasništvu Zorislava Kiš</w:t>
      </w:r>
      <w:r w:rsidR="00ED3519">
        <w:rPr>
          <w:rFonts w:cs="Arial" w:hAnsi="Arial" w:ascii="Arial"/>
          <w:sz w:val="24"/>
          <w:szCs w:val="24"/>
        </w:rPr>
        <w:t>a</w:t>
      </w:r>
      <w:r w:rsidR="0016522D">
        <w:rPr>
          <w:rFonts w:cs="Arial" w:hAnsi="Arial" w:ascii="Arial"/>
          <w:sz w:val="24"/>
          <w:szCs w:val="24"/>
        </w:rPr>
        <w:t xml:space="preserve"> i</w:t>
      </w:r>
      <w:r w:rsidR="00D225C5">
        <w:rPr>
          <w:rFonts w:cs="Arial" w:hAnsi="Arial" w:ascii="Arial"/>
          <w:sz w:val="24"/>
          <w:szCs w:val="24"/>
        </w:rPr>
        <w:t xml:space="preserve"> 12,5% u vlasništvu Barbare Kiš (maloljetna)</w:t>
      </w:r>
      <w:r w:rsidR="00DA777A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>Nakon restrukturiranja vlasnička struktura tvrtke neće se mijenjati</w:t>
      </w:r>
      <w:r w:rsidR="00D73FFA" w:rsidRPr="00B971C1">
        <w:rPr>
          <w:rFonts w:cs="Arial" w:hAnsi="Arial" w:ascii="Arial"/>
          <w:sz w:val="24"/>
          <w:szCs w:val="24"/>
        </w:rPr>
        <w:t>.</w:t>
      </w:r>
      <w:r w:rsidR="001E0C6C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U nastavku se nalazi grafički prikaz vlasničke strukture prije i nakon mjera restrukturiranja. </w:t>
      </w:r>
    </w:p>
    <w:p w:rsidRDefault="00417F15" w:rsidP="00891931" w:rsidR="00891931">
      <w:pPr>
        <w:spacing w:lineRule="auto" w:line="360" w:after="0"/>
        <w:contextualSpacing/>
        <w:jc w:val="center"/>
        <w:rPr>
          <w:rFonts w:cs="Arial" w:hAnsi="Arial" w:ascii="Arial"/>
          <w:sz w:val="24"/>
          <w:szCs w:val="24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margin">
              <wp:align>center</wp:align>
            </wp:positionH>
            <wp:positionV relativeFrom="paragraph">
              <wp:posOffset>248285</wp:posOffset>
            </wp:positionV>
            <wp:extent cy="1724025" cx="4076700"/>
            <wp:effectExtent b="28575" r="0" t="0" l="0"/>
            <wp:wrapTopAndBottom/>
            <wp:docPr name="Chart 8" id="8"/>
            <wp:cNvGraphicFramePr/>
            <a:graphic>
              <a:graphicData uri="http://schemas.openxmlformats.org/drawingml/2006/chart">
                <c:chart r:id="rId12"/>
              </a:graphicData>
            </a:graphic>
          </wp:anchor>
        </w:drawing>
      </w:r>
      <w:r w:rsidR="008A0C5A">
        <w:rPr>
          <w:rFonts w:cs="Arial" w:hAnsi="Arial" w:ascii="Arial"/>
          <w:i/>
          <w:sz w:val="24"/>
          <w:szCs w:val="24"/>
        </w:rPr>
        <w:t xml:space="preserve">                                                 </w:t>
      </w:r>
      <w:bookmarkStart w:name="_Toc472012448" w:id="27"/>
      <w:bookmarkStart w:name="_Toc477898297" w:id="28"/>
    </w:p>
    <w:p w:rsidRDefault="00891931" w:rsidP="00891931" w:rsidR="00891931" w:rsidRPr="00891931">
      <w:pPr>
        <w:rPr>
          <w:rFonts w:cs="Arial" w:hAnsi="Arial" w:ascii="Arial"/>
          <w:sz w:val="24"/>
          <w:szCs w:val="24"/>
        </w:rPr>
      </w:pPr>
    </w:p>
    <w:p w:rsidRDefault="00891931" w:rsidP="00891931" w:rsidR="00891931" w:rsidRPr="00891931">
      <w:pPr>
        <w:rPr>
          <w:rFonts w:cs="Arial" w:hAnsi="Arial" w:ascii="Arial"/>
          <w:sz w:val="24"/>
          <w:szCs w:val="24"/>
        </w:rPr>
      </w:pPr>
    </w:p>
    <w:p w:rsidRDefault="00891931" w:rsidP="00891931" w:rsidR="00891931" w:rsidRPr="00891931">
      <w:pPr>
        <w:tabs>
          <w:tab w:pos="6345" w:val="left"/>
        </w:tabs>
        <w:jc w:val="center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lastRenderedPageBreak/>
        <w:t>Vlasnička struktura prije i nakon mjera restrukturiranja</w:t>
      </w:r>
    </w:p>
    <w:p w:rsidRDefault="0095362B" w:rsidP="000250EA" w:rsidR="00CF78CD" w:rsidRPr="006E09AB">
      <w:pPr>
        <w:pStyle w:val="Naslov3"/>
        <w:spacing w:lineRule="auto" w:line="36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514324257" w:id="29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1.1.4. </w:t>
      </w:r>
      <w:r w:rsidR="0098761C" w:rsidRPr="006E09AB">
        <w:rPr>
          <w:rFonts w:cs="Arial" w:hAnsi="Arial" w:ascii="Arial"/>
          <w:b/>
          <w:color w:themeColor="accent1" w:val="A5300F"/>
          <w:sz w:val="24"/>
          <w:szCs w:val="24"/>
        </w:rPr>
        <w:t>Operativno poslovanje i tržišna situacija</w:t>
      </w:r>
      <w:bookmarkEnd w:id="26"/>
      <w:bookmarkEnd w:id="27"/>
      <w:bookmarkEnd w:id="28"/>
      <w:bookmarkEnd w:id="29"/>
      <w:r w:rsidR="0098761C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  <w:r w:rsidR="001E737E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   </w:t>
      </w:r>
      <w:r w:rsidR="00B04C74" w:rsidRPr="006E09AB">
        <w:rPr>
          <w:rFonts w:cs="Arial" w:hAnsi="Arial" w:ascii="Arial"/>
          <w:b/>
          <w:i/>
          <w:color w:themeColor="accent1" w:val="A5300F"/>
          <w:sz w:val="24"/>
          <w:szCs w:val="24"/>
        </w:rPr>
        <w:t xml:space="preserve"> </w:t>
      </w:r>
    </w:p>
    <w:p w:rsidRDefault="00023BAE" w:rsidP="000250EA" w:rsidR="00023BAE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F0351" w:rsidP="000250EA" w:rsidR="00AF0FE2" w:rsidRPr="001F6E7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1C1C73">
        <w:rPr>
          <w:rFonts w:cs="Arial" w:hAnsi="Arial" w:ascii="Arial"/>
          <w:sz w:val="24"/>
          <w:szCs w:val="24"/>
        </w:rPr>
        <w:t>ABUNDAN</w:t>
      </w:r>
      <w:r w:rsidR="00ED33E1" w:rsidRPr="00ED33E1">
        <w:rPr>
          <w:rFonts w:cs="Arial" w:hAnsi="Arial" w:ascii="Arial"/>
          <w:sz w:val="24"/>
          <w:szCs w:val="24"/>
        </w:rPr>
        <w:t xml:space="preserve"> d.o.o.</w:t>
      </w:r>
      <w:r w:rsidR="009871DA">
        <w:rPr>
          <w:rFonts w:cs="Arial" w:hAnsi="Arial" w:ascii="Arial"/>
          <w:color w:val="003366"/>
          <w:sz w:val="18"/>
          <w:szCs w:val="18"/>
        </w:rPr>
        <w:t xml:space="preserve"> </w:t>
      </w:r>
      <w:r w:rsidR="009871DA" w:rsidRPr="009871DA">
        <w:rPr>
          <w:rFonts w:cs="Arial" w:hAnsi="Arial" w:ascii="Arial"/>
          <w:sz w:val="24"/>
          <w:szCs w:val="24"/>
        </w:rPr>
        <w:t xml:space="preserve">bavi se trgovinom na veliko </w:t>
      </w:r>
      <w:r w:rsidR="00533757">
        <w:rPr>
          <w:rFonts w:cs="Arial" w:hAnsi="Arial" w:ascii="Arial"/>
          <w:sz w:val="24"/>
          <w:szCs w:val="24"/>
        </w:rPr>
        <w:t>i</w:t>
      </w:r>
      <w:r w:rsidR="009871DA" w:rsidRPr="009871DA">
        <w:rPr>
          <w:rFonts w:cs="Arial" w:hAnsi="Arial" w:ascii="Arial"/>
          <w:sz w:val="24"/>
          <w:szCs w:val="24"/>
        </w:rPr>
        <w:t xml:space="preserve"> malo za prodaju sredstava za zaštitu bilja, sto</w:t>
      </w:r>
      <w:r w:rsidR="0016522D">
        <w:rPr>
          <w:rFonts w:cs="Arial" w:hAnsi="Arial" w:ascii="Arial"/>
          <w:sz w:val="24"/>
          <w:szCs w:val="24"/>
        </w:rPr>
        <w:t>čne hrane i</w:t>
      </w:r>
      <w:r w:rsidR="009871DA" w:rsidRPr="009871DA">
        <w:rPr>
          <w:rFonts w:cs="Arial" w:hAnsi="Arial" w:ascii="Arial"/>
          <w:sz w:val="24"/>
          <w:szCs w:val="24"/>
        </w:rPr>
        <w:t xml:space="preserve"> ostalog repromaterijala u poljoprivredi.</w:t>
      </w:r>
    </w:p>
    <w:p w:rsidRDefault="002C74B7" w:rsidP="000250EA" w:rsidR="002C74B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286E68" w:rsidP="000250EA" w:rsidR="00E115A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</w:t>
      </w:r>
      <w:r w:rsidR="00751A4E" w:rsidRPr="00B971C1">
        <w:rPr>
          <w:rFonts w:cs="Arial" w:hAnsi="Arial" w:ascii="Arial"/>
          <w:sz w:val="24"/>
          <w:szCs w:val="24"/>
        </w:rPr>
        <w:t xml:space="preserve">rtka </w:t>
      </w:r>
      <w:r w:rsidR="001C1C73">
        <w:rPr>
          <w:rFonts w:cs="Arial" w:hAnsi="Arial" w:ascii="Arial"/>
          <w:sz w:val="24"/>
          <w:szCs w:val="24"/>
        </w:rPr>
        <w:t>ABUNDAN</w:t>
      </w:r>
      <w:r w:rsidR="00ED33E1" w:rsidRPr="00ED33E1">
        <w:rPr>
          <w:rFonts w:cs="Arial" w:hAnsi="Arial" w:ascii="Arial"/>
          <w:sz w:val="24"/>
          <w:szCs w:val="24"/>
        </w:rPr>
        <w:t xml:space="preserve"> d.o.o</w:t>
      </w:r>
      <w:r w:rsidR="00ED33E1">
        <w:rPr>
          <w:rFonts w:cs="Arial" w:hAnsi="Arial" w:ascii="Arial"/>
          <w:color w:val="003366"/>
          <w:sz w:val="18"/>
          <w:szCs w:val="18"/>
        </w:rPr>
        <w:t xml:space="preserve">. </w:t>
      </w:r>
      <w:r w:rsidR="00D73FFA" w:rsidRPr="00B971C1">
        <w:rPr>
          <w:rFonts w:cs="Arial" w:hAnsi="Arial" w:ascii="Arial"/>
          <w:sz w:val="24"/>
          <w:szCs w:val="24"/>
        </w:rPr>
        <w:t>kvalitetna je tvrtka s</w:t>
      </w:r>
      <w:r w:rsidR="009F0351" w:rsidRPr="00B971C1">
        <w:rPr>
          <w:rFonts w:cs="Arial" w:hAnsi="Arial" w:ascii="Arial"/>
          <w:sz w:val="24"/>
          <w:szCs w:val="24"/>
        </w:rPr>
        <w:t xml:space="preserve"> profesionalnim pristupom poslovnim zadacima. Radno i životno iskustvo vlasnika, </w:t>
      </w:r>
      <w:r w:rsidR="000979DE" w:rsidRPr="00B971C1">
        <w:rPr>
          <w:rFonts w:cs="Arial" w:hAnsi="Arial" w:ascii="Arial"/>
          <w:sz w:val="24"/>
          <w:szCs w:val="24"/>
        </w:rPr>
        <w:t xml:space="preserve">odnosno </w:t>
      </w:r>
      <w:r w:rsidR="009F0351" w:rsidRPr="00B971C1">
        <w:rPr>
          <w:rFonts w:cs="Arial" w:hAnsi="Arial" w:ascii="Arial"/>
          <w:sz w:val="24"/>
          <w:szCs w:val="24"/>
        </w:rPr>
        <w:t>direktora i ostalih suradnika neosporan su dokaz kvalitete njihovih</w:t>
      </w:r>
      <w:r w:rsidR="00C7314D" w:rsidRPr="00B971C1">
        <w:rPr>
          <w:rFonts w:cs="Arial" w:hAnsi="Arial" w:ascii="Arial"/>
          <w:sz w:val="24"/>
          <w:szCs w:val="24"/>
        </w:rPr>
        <w:t xml:space="preserve"> proizvoda i usluga te</w:t>
      </w:r>
      <w:r w:rsidR="009F0351" w:rsidRPr="00B971C1">
        <w:rPr>
          <w:rFonts w:cs="Arial" w:hAnsi="Arial" w:ascii="Arial"/>
          <w:sz w:val="24"/>
          <w:szCs w:val="24"/>
        </w:rPr>
        <w:t xml:space="preserve"> dobre prihvaćenosti na tržištu, no ekonomska kriza</w:t>
      </w:r>
      <w:r w:rsidR="00C7314D" w:rsidRPr="00B971C1">
        <w:rPr>
          <w:rFonts w:cs="Arial" w:hAnsi="Arial" w:ascii="Arial"/>
          <w:sz w:val="24"/>
          <w:szCs w:val="24"/>
        </w:rPr>
        <w:t xml:space="preserve"> je utjecala na smanjenje</w:t>
      </w:r>
      <w:r w:rsidR="000979DE" w:rsidRPr="00B971C1">
        <w:rPr>
          <w:rFonts w:cs="Arial" w:hAnsi="Arial" w:ascii="Arial"/>
          <w:sz w:val="24"/>
          <w:szCs w:val="24"/>
        </w:rPr>
        <w:t xml:space="preserve"> promet</w:t>
      </w:r>
      <w:r w:rsidR="00C7314D" w:rsidRPr="00B971C1">
        <w:rPr>
          <w:rFonts w:cs="Arial" w:hAnsi="Arial" w:ascii="Arial"/>
          <w:sz w:val="24"/>
          <w:szCs w:val="24"/>
        </w:rPr>
        <w:t>a</w:t>
      </w:r>
      <w:r w:rsidR="000979DE" w:rsidRPr="00B971C1">
        <w:rPr>
          <w:rFonts w:cs="Arial" w:hAnsi="Arial" w:ascii="Arial"/>
          <w:sz w:val="24"/>
          <w:szCs w:val="24"/>
        </w:rPr>
        <w:t xml:space="preserve">, </w:t>
      </w:r>
      <w:r w:rsidR="00C808F5" w:rsidRPr="00B971C1">
        <w:rPr>
          <w:rFonts w:cs="Arial" w:hAnsi="Arial" w:ascii="Arial"/>
          <w:sz w:val="24"/>
          <w:szCs w:val="24"/>
        </w:rPr>
        <w:t>a na poslijetku,</w:t>
      </w:r>
      <w:r w:rsidR="009F0351" w:rsidRPr="00B971C1">
        <w:rPr>
          <w:rFonts w:cs="Arial" w:hAnsi="Arial" w:ascii="Arial"/>
          <w:sz w:val="24"/>
          <w:szCs w:val="24"/>
        </w:rPr>
        <w:t xml:space="preserve"> blokada računa </w:t>
      </w:r>
      <w:r w:rsidR="00C808F5" w:rsidRPr="00B971C1">
        <w:rPr>
          <w:rFonts w:cs="Arial" w:hAnsi="Arial" w:ascii="Arial"/>
          <w:sz w:val="24"/>
          <w:szCs w:val="24"/>
        </w:rPr>
        <w:t xml:space="preserve">je </w:t>
      </w:r>
      <w:r w:rsidR="009F0351" w:rsidRPr="00B971C1">
        <w:rPr>
          <w:rFonts w:cs="Arial" w:hAnsi="Arial" w:ascii="Arial"/>
          <w:sz w:val="24"/>
          <w:szCs w:val="24"/>
        </w:rPr>
        <w:t xml:space="preserve">potpuno </w:t>
      </w:r>
      <w:r w:rsidR="00C808F5" w:rsidRPr="00B971C1">
        <w:rPr>
          <w:rFonts w:cs="Arial" w:hAnsi="Arial" w:ascii="Arial"/>
          <w:sz w:val="24"/>
          <w:szCs w:val="24"/>
        </w:rPr>
        <w:t>onemogućila</w:t>
      </w:r>
      <w:r w:rsidR="00E115A3" w:rsidRPr="00B971C1">
        <w:rPr>
          <w:rFonts w:cs="Arial" w:hAnsi="Arial" w:ascii="Arial"/>
          <w:sz w:val="24"/>
          <w:szCs w:val="24"/>
        </w:rPr>
        <w:t xml:space="preserve"> redovno poslovanje.</w:t>
      </w:r>
    </w:p>
    <w:p w:rsidRDefault="00E115A3" w:rsidP="000250EA" w:rsidR="00E115A3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F0351" w:rsidP="000250EA" w:rsidR="00A27F7D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Tvrtka u uvjetima nelikvidnosti, nesolventnosti i u konačnici s blokadom računa, n</w:t>
      </w:r>
      <w:r w:rsidR="003658C2" w:rsidRPr="00B971C1">
        <w:rPr>
          <w:rFonts w:cs="Arial" w:hAnsi="Arial" w:ascii="Arial"/>
          <w:sz w:val="24"/>
          <w:szCs w:val="24"/>
        </w:rPr>
        <w:t xml:space="preserve">ije u mogućnosti </w:t>
      </w:r>
      <w:r w:rsidRPr="00B971C1">
        <w:rPr>
          <w:rFonts w:cs="Arial" w:hAnsi="Arial" w:ascii="Arial"/>
          <w:sz w:val="24"/>
          <w:szCs w:val="24"/>
        </w:rPr>
        <w:t>p</w:t>
      </w:r>
      <w:r w:rsidR="00D73FFA" w:rsidRPr="00B971C1">
        <w:rPr>
          <w:rFonts w:cs="Arial" w:hAnsi="Arial" w:ascii="Arial"/>
          <w:sz w:val="24"/>
          <w:szCs w:val="24"/>
        </w:rPr>
        <w:t>oslovati i podmirivati dugove.</w:t>
      </w:r>
      <w:r w:rsidRPr="00B971C1">
        <w:rPr>
          <w:rFonts w:cs="Arial" w:hAnsi="Arial" w:ascii="Arial"/>
          <w:sz w:val="24"/>
          <w:szCs w:val="24"/>
        </w:rPr>
        <w:t xml:space="preserve"> Svejedno, tvrtka uvijek nastoji ići u korak s vremenom i osluškivati želje i potrebe tržišta. Poduzimaju sve moguće mjere kako bi povećali promet, vratili dugove i na</w:t>
      </w:r>
      <w:r w:rsidR="00286E68" w:rsidRPr="00B971C1">
        <w:rPr>
          <w:rFonts w:cs="Arial" w:hAnsi="Arial" w:ascii="Arial"/>
          <w:sz w:val="24"/>
          <w:szCs w:val="24"/>
        </w:rPr>
        <w:t>stavili s redovnim poslovanjem.</w:t>
      </w:r>
    </w:p>
    <w:p w:rsidRDefault="000250EA" w:rsidP="000250EA" w:rsidR="000250EA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5362B" w:rsidP="000250EA" w:rsidR="004C0E13" w:rsidRPr="006E09AB">
      <w:pPr>
        <w:pStyle w:val="Naslov3"/>
        <w:spacing w:lineRule="auto" w:line="36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462747743" w:id="30"/>
      <w:bookmarkStart w:name="_Toc472012449" w:id="31"/>
      <w:bookmarkStart w:name="_Toc477898298" w:id="32"/>
      <w:bookmarkStart w:name="_Toc514324258" w:id="33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1.1.5. </w:t>
      </w:r>
      <w:r w:rsidR="00C057A8" w:rsidRPr="006E09AB">
        <w:rPr>
          <w:rFonts w:cs="Arial" w:hAnsi="Arial" w:ascii="Arial"/>
          <w:b/>
          <w:color w:themeColor="accent1" w:val="A5300F"/>
          <w:sz w:val="24"/>
          <w:szCs w:val="24"/>
        </w:rPr>
        <w:t>Analiza zaposlenih</w:t>
      </w:r>
      <w:bookmarkEnd w:id="30"/>
      <w:bookmarkEnd w:id="31"/>
      <w:bookmarkEnd w:id="32"/>
      <w:bookmarkEnd w:id="33"/>
      <w:r w:rsidR="00C057A8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 </w:t>
      </w:r>
      <w:r w:rsidR="00C057A8" w:rsidRPr="006E09AB">
        <w:rPr>
          <w:rFonts w:cs="Arial" w:hAnsi="Arial" w:ascii="Arial"/>
          <w:b/>
          <w:i/>
          <w:color w:themeColor="accent1" w:val="A5300F"/>
          <w:sz w:val="24"/>
          <w:szCs w:val="24"/>
        </w:rPr>
        <w:t xml:space="preserve"> </w:t>
      </w:r>
    </w:p>
    <w:p w:rsidRDefault="00C057A8" w:rsidP="000250EA" w:rsidR="00C057A8" w:rsidRPr="00B971C1">
      <w:pPr>
        <w:spacing w:lineRule="auto" w:line="360" w:after="0"/>
        <w:contextualSpacing/>
        <w:rPr>
          <w:rFonts w:cs="Arial" w:hAnsi="Arial" w:ascii="Arial"/>
          <w:color w:themeColor="text1" w:val="000000"/>
          <w:sz w:val="24"/>
          <w:szCs w:val="24"/>
        </w:rPr>
      </w:pPr>
    </w:p>
    <w:p w:rsidRDefault="00E0312E" w:rsidP="000250EA" w:rsidR="00C057A8" w:rsidRPr="00744AB5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744AB5">
        <w:rPr>
          <w:rFonts w:cs="Arial" w:hAnsi="Arial" w:ascii="Arial"/>
          <w:color w:themeColor="text1" w:val="000000"/>
          <w:sz w:val="24"/>
          <w:szCs w:val="24"/>
        </w:rPr>
        <w:t>Tvrtka</w:t>
      </w:r>
      <w:r w:rsidR="00BC3DF7" w:rsidRPr="00744AB5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C057A8" w:rsidRPr="00744AB5">
        <w:rPr>
          <w:rFonts w:cs="Arial" w:hAnsi="Arial" w:ascii="Arial"/>
          <w:color w:themeColor="text1" w:val="000000"/>
          <w:sz w:val="24"/>
          <w:szCs w:val="24"/>
        </w:rPr>
        <w:t xml:space="preserve">prije pokretanja </w:t>
      </w:r>
      <w:r w:rsidR="00DD3B54" w:rsidRPr="00744AB5">
        <w:rPr>
          <w:rFonts w:cs="Arial" w:hAnsi="Arial" w:ascii="Arial"/>
          <w:color w:themeColor="text1" w:val="000000"/>
          <w:sz w:val="24"/>
          <w:szCs w:val="24"/>
        </w:rPr>
        <w:t>predstečajnog postupka</w:t>
      </w:r>
      <w:r w:rsidR="008A0C5A">
        <w:rPr>
          <w:rFonts w:cs="Arial" w:hAnsi="Arial" w:ascii="Arial"/>
          <w:color w:val="FF0000"/>
          <w:sz w:val="24"/>
          <w:szCs w:val="24"/>
        </w:rPr>
        <w:t xml:space="preserve"> </w:t>
      </w:r>
      <w:r w:rsidR="00D225C5">
        <w:rPr>
          <w:rFonts w:cs="Arial" w:hAnsi="Arial" w:ascii="Arial"/>
          <w:color w:themeColor="text1" w:val="000000"/>
          <w:sz w:val="24"/>
          <w:szCs w:val="24"/>
        </w:rPr>
        <w:t>ima osam</w:t>
      </w:r>
      <w:r w:rsidR="008A0C5A" w:rsidRPr="001F6E71">
        <w:rPr>
          <w:rFonts w:cs="Arial" w:hAnsi="Arial" w:ascii="Arial"/>
          <w:color w:themeColor="text1" w:val="000000"/>
          <w:sz w:val="24"/>
          <w:szCs w:val="24"/>
        </w:rPr>
        <w:t xml:space="preserve"> zaposlenih</w:t>
      </w:r>
      <w:r w:rsidR="000979DE" w:rsidRPr="00744AB5">
        <w:rPr>
          <w:rFonts w:cs="Arial" w:hAnsi="Arial" w:ascii="Arial"/>
          <w:color w:themeColor="text1" w:val="000000"/>
          <w:sz w:val="24"/>
          <w:szCs w:val="24"/>
        </w:rPr>
        <w:t>.</w:t>
      </w:r>
      <w:r w:rsidR="00907CCE" w:rsidRPr="00744AB5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C4B92" w:rsidRPr="00744AB5">
        <w:rPr>
          <w:rFonts w:cs="Arial" w:hAnsi="Arial" w:ascii="Arial"/>
          <w:color w:themeColor="text1" w:val="000000"/>
          <w:sz w:val="24"/>
          <w:szCs w:val="24"/>
        </w:rPr>
        <w:t>Nakon restrukturiranja</w:t>
      </w:r>
      <w:r w:rsidR="00907CCE" w:rsidRPr="00744AB5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D225C5">
        <w:rPr>
          <w:rFonts w:cs="Arial" w:hAnsi="Arial" w:ascii="Arial"/>
          <w:color w:themeColor="text1" w:val="000000"/>
          <w:sz w:val="24"/>
          <w:szCs w:val="24"/>
        </w:rPr>
        <w:t>ne pla</w:t>
      </w:r>
      <w:r w:rsidR="002953D6">
        <w:rPr>
          <w:rFonts w:cs="Arial" w:hAnsi="Arial" w:ascii="Arial"/>
          <w:color w:themeColor="text1" w:val="000000"/>
          <w:sz w:val="24"/>
          <w:szCs w:val="24"/>
        </w:rPr>
        <w:t>niraju zapošljavati nove djelatnike</w:t>
      </w:r>
      <w:r w:rsidR="00D225C5">
        <w:rPr>
          <w:rFonts w:cs="Arial" w:hAnsi="Arial" w:ascii="Arial"/>
          <w:color w:themeColor="text1" w:val="000000"/>
          <w:sz w:val="24"/>
          <w:szCs w:val="24"/>
        </w:rPr>
        <w:t>.</w:t>
      </w:r>
    </w:p>
    <w:p w:rsidRDefault="00A66DDE" w:rsidP="000250EA" w:rsidR="00A66DDE" w:rsidRPr="00B971C1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C057A8" w:rsidP="000250EA" w:rsidR="00C057A8" w:rsidRPr="00B971C1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>Planirano kretanje broja zaposlenih prikazano je grafičkim prikazom u nastavk</w:t>
      </w:r>
      <w:r w:rsidR="0067493D">
        <w:rPr>
          <w:rFonts w:cs="Arial" w:hAnsi="Arial" w:ascii="Arial"/>
          <w:color w:themeColor="text1" w:val="000000"/>
          <w:sz w:val="24"/>
          <w:szCs w:val="24"/>
        </w:rPr>
        <w:t>u, a odnosi se na period od 2018. g. - 2023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. g. Grafički prikaz prikazuje povećanje broja zaposlenih u odnosu na prethodne godine (prosječan broj zaposlenih) što je rezultat restrukturiranja </w:t>
      </w:r>
      <w:r w:rsidR="00DC6D00" w:rsidRPr="00B971C1">
        <w:rPr>
          <w:rFonts w:cs="Arial" w:hAnsi="Arial" w:ascii="Arial"/>
          <w:color w:themeColor="text1" w:val="000000"/>
          <w:sz w:val="24"/>
          <w:szCs w:val="24"/>
        </w:rPr>
        <w:t>tvrtke</w:t>
      </w:r>
      <w:r w:rsidR="00746E7C" w:rsidRPr="00B971C1">
        <w:rPr>
          <w:rFonts w:cs="Arial" w:hAnsi="Arial" w:ascii="Arial"/>
          <w:color w:themeColor="text1" w:val="000000"/>
          <w:sz w:val="24"/>
          <w:szCs w:val="24"/>
        </w:rPr>
        <w:t xml:space="preserve"> i povećanja prodaje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do kojeg se došlo kroz projekciju budućeg poslovanja </w:t>
      </w:r>
      <w:r w:rsidR="00DC6D00" w:rsidRPr="00B971C1">
        <w:rPr>
          <w:rFonts w:cs="Arial" w:hAnsi="Arial" w:ascii="Arial"/>
          <w:color w:themeColor="text1" w:val="000000"/>
          <w:sz w:val="24"/>
          <w:szCs w:val="24"/>
        </w:rPr>
        <w:t>tvrtke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>.</w:t>
      </w:r>
    </w:p>
    <w:p w:rsidRDefault="00C057A8" w:rsidP="000250EA" w:rsidR="00C057A8" w:rsidRPr="00B971C1">
      <w:pPr>
        <w:tabs>
          <w:tab w:pos="1026" w:val="left"/>
        </w:tabs>
        <w:spacing w:lineRule="auto" w:line="360" w:after="0"/>
        <w:contextualSpacing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D225C5" w:rsidP="000250EA" w:rsidR="00701BE7" w:rsidRPr="00B971C1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  <w:r>
        <w:rPr>
          <w:noProof/>
          <w:lang w:eastAsia="hr-HR" w:val="hr-HR"/>
        </w:rPr>
        <w:drawing>
          <wp:inline distR="0" distL="0" distB="0" distT="0">
            <wp:extent cy="2411942" cx="6486525"/>
            <wp:effectExtent b="121920" r="47625" t="0" l="57150"/>
            <wp:docPr name="Chart 1" id="1"/>
            <wp:cNvGraphicFramePr/>
            <a:graphic>
              <a:graphicData uri="http://schemas.openxmlformats.org/drawingml/2006/chart">
                <c:chart r:id="rId13"/>
              </a:graphicData>
            </a:graphic>
          </wp:inline>
        </w:drawing>
      </w:r>
    </w:p>
    <w:p w:rsidRDefault="0032138C" w:rsidP="000250EA" w:rsidR="0032138C" w:rsidRPr="00B971C1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A66DDE" w:rsidP="000250EA" w:rsidR="00AF4F7E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i/>
          <w:color w:themeColor="text1" w:val="000000"/>
          <w:sz w:val="24"/>
          <w:szCs w:val="24"/>
        </w:rPr>
        <w:t xml:space="preserve">Grafički prikaz: </w:t>
      </w:r>
      <w:r w:rsidR="00C057A8" w:rsidRPr="00B971C1">
        <w:rPr>
          <w:rFonts w:cs="Arial" w:hAnsi="Arial" w:ascii="Arial"/>
          <w:i/>
          <w:color w:themeColor="text1" w:val="000000"/>
          <w:sz w:val="24"/>
          <w:szCs w:val="24"/>
        </w:rPr>
        <w:t>Plan kretanja broja zaposlenih  po godinama</w:t>
      </w:r>
      <w:bookmarkStart w:name="_Toc451235621" w:id="34"/>
      <w:bookmarkStart w:name="_Toc472012450" w:id="35"/>
      <w:bookmarkStart w:name="_Toc477898299" w:id="36"/>
    </w:p>
    <w:p w:rsidRDefault="00AC7C14" w:rsidP="000250EA" w:rsidR="00AC7C14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AC7C14" w:rsidP="000250EA" w:rsidR="00AC7C14" w:rsidRPr="000250EA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95362B" w:rsidP="000250EA" w:rsidR="00971E7F" w:rsidRPr="006E09AB">
      <w:pPr>
        <w:pStyle w:val="Naslov3"/>
        <w:spacing w:lineRule="auto" w:line="360" w:before="0"/>
        <w:contextualSpacing/>
        <w:rPr>
          <w:rFonts w:cs="Arial" w:hAnsi="Arial" w:ascii="Arial"/>
          <w:b/>
          <w:i/>
          <w:color w:themeColor="accent1" w:val="A5300F"/>
          <w:sz w:val="24"/>
          <w:szCs w:val="24"/>
        </w:rPr>
      </w:pPr>
      <w:bookmarkStart w:name="_Toc514324259" w:id="37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1.1.6. </w:t>
      </w:r>
      <w:r w:rsidR="004003EE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Financijsko </w:t>
      </w:r>
      <w:r w:rsidR="00971E7F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izvješće na </w:t>
      </w:r>
      <w:r w:rsidR="00533757">
        <w:rPr>
          <w:rFonts w:cs="Arial" w:hAnsi="Arial" w:ascii="Arial"/>
          <w:b/>
          <w:color w:themeColor="accent1" w:val="A5300F"/>
          <w:sz w:val="24"/>
          <w:szCs w:val="24"/>
        </w:rPr>
        <w:t>30.06</w:t>
      </w:r>
      <w:r w:rsidR="0067493D" w:rsidRPr="006E09AB">
        <w:rPr>
          <w:rFonts w:cs="Arial" w:hAnsi="Arial" w:ascii="Arial"/>
          <w:b/>
          <w:color w:themeColor="accent1" w:val="A5300F"/>
          <w:sz w:val="24"/>
          <w:szCs w:val="24"/>
        </w:rPr>
        <w:t>.2018</w:t>
      </w:r>
      <w:r w:rsidR="00B02432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. </w:t>
      </w:r>
      <w:r w:rsidR="00971E7F" w:rsidRPr="006E09AB">
        <w:rPr>
          <w:rFonts w:cs="Arial" w:hAnsi="Arial" w:ascii="Arial"/>
          <w:b/>
          <w:color w:themeColor="accent1" w:val="A5300F"/>
          <w:sz w:val="24"/>
          <w:szCs w:val="24"/>
        </w:rPr>
        <w:t>godine</w:t>
      </w:r>
      <w:bookmarkEnd w:id="34"/>
      <w:bookmarkEnd w:id="35"/>
      <w:bookmarkEnd w:id="36"/>
      <w:bookmarkEnd w:id="37"/>
      <w:r w:rsidR="005A487C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</w:p>
    <w:p w:rsidRDefault="00F46057" w:rsidP="00F625B2" w:rsidR="00F4605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B6829" w:rsidP="00F625B2" w:rsidR="00B43067">
      <w:p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4F59E8">
        <w:rPr>
          <w:rFonts w:cs="Arial" w:hAnsi="Arial" w:ascii="Arial"/>
          <w:sz w:val="24"/>
          <w:szCs w:val="24"/>
        </w:rPr>
        <w:t>B</w:t>
      </w:r>
      <w:r w:rsidR="001019A9" w:rsidRPr="004F59E8">
        <w:rPr>
          <w:rFonts w:cs="Arial" w:hAnsi="Arial" w:ascii="Arial"/>
          <w:sz w:val="24"/>
          <w:szCs w:val="24"/>
        </w:rPr>
        <w:t>ilanc</w:t>
      </w:r>
      <w:r w:rsidRPr="004F59E8">
        <w:rPr>
          <w:rFonts w:cs="Arial" w:hAnsi="Arial" w:ascii="Arial"/>
          <w:sz w:val="24"/>
          <w:szCs w:val="24"/>
        </w:rPr>
        <w:t>a</w:t>
      </w:r>
      <w:r w:rsidR="001019A9" w:rsidRPr="004F59E8">
        <w:rPr>
          <w:rFonts w:cs="Arial" w:hAnsi="Arial" w:ascii="Arial"/>
          <w:sz w:val="24"/>
          <w:szCs w:val="24"/>
        </w:rPr>
        <w:t xml:space="preserve"> na dan </w:t>
      </w:r>
      <w:r w:rsidR="00533757">
        <w:rPr>
          <w:rFonts w:cs="Arial" w:hAnsi="Arial" w:ascii="Arial"/>
          <w:sz w:val="24"/>
          <w:szCs w:val="24"/>
        </w:rPr>
        <w:t>30.06</w:t>
      </w:r>
      <w:r w:rsidR="0067493D" w:rsidRPr="004F59E8">
        <w:rPr>
          <w:rFonts w:cs="Arial" w:hAnsi="Arial" w:ascii="Arial"/>
          <w:sz w:val="24"/>
          <w:szCs w:val="24"/>
        </w:rPr>
        <w:t>.2018</w:t>
      </w:r>
      <w:r w:rsidR="00901128" w:rsidRPr="004F59E8">
        <w:rPr>
          <w:rFonts w:cs="Arial" w:hAnsi="Arial" w:ascii="Arial"/>
          <w:sz w:val="24"/>
          <w:szCs w:val="24"/>
        </w:rPr>
        <w:t>.</w:t>
      </w:r>
      <w:r w:rsidR="001019A9" w:rsidRPr="004F59E8">
        <w:rPr>
          <w:rFonts w:cs="Arial" w:hAnsi="Arial" w:ascii="Arial"/>
          <w:sz w:val="24"/>
          <w:szCs w:val="24"/>
        </w:rPr>
        <w:t xml:space="preserve"> </w:t>
      </w:r>
      <w:r w:rsidRPr="004F59E8">
        <w:rPr>
          <w:rFonts w:cs="Arial" w:hAnsi="Arial" w:ascii="Arial"/>
          <w:sz w:val="24"/>
          <w:szCs w:val="24"/>
        </w:rPr>
        <w:t xml:space="preserve">pokazuje </w:t>
      </w:r>
      <w:r w:rsidR="00901128" w:rsidRPr="004F59E8">
        <w:rPr>
          <w:rFonts w:cs="Arial" w:hAnsi="Arial" w:ascii="Arial"/>
          <w:sz w:val="24"/>
          <w:szCs w:val="24"/>
        </w:rPr>
        <w:t>da je potraživanje</w:t>
      </w:r>
      <w:r w:rsidR="00B43067" w:rsidRPr="004F59E8">
        <w:rPr>
          <w:rFonts w:cs="Arial" w:hAnsi="Arial" w:ascii="Arial"/>
          <w:sz w:val="24"/>
          <w:szCs w:val="24"/>
        </w:rPr>
        <w:t xml:space="preserve"> tvrtke ukupno</w:t>
      </w:r>
      <w:r w:rsidR="002747D7" w:rsidRPr="004F59E8">
        <w:rPr>
          <w:rFonts w:cs="Arial" w:hAnsi="Arial" w:ascii="Arial"/>
          <w:sz w:val="24"/>
          <w:szCs w:val="24"/>
        </w:rPr>
        <w:t xml:space="preserve"> </w:t>
      </w:r>
      <w:r w:rsidR="00533757">
        <w:rPr>
          <w:rFonts w:cs="Arial" w:hAnsi="Arial" w:ascii="Arial"/>
          <w:sz w:val="24"/>
          <w:szCs w:val="24"/>
        </w:rPr>
        <w:t xml:space="preserve">4.358.647,00 </w:t>
      </w:r>
      <w:r w:rsidR="00B43067" w:rsidRPr="004F59E8">
        <w:rPr>
          <w:rFonts w:cs="Arial" w:hAnsi="Arial" w:ascii="Arial"/>
          <w:sz w:val="24"/>
          <w:szCs w:val="24"/>
        </w:rPr>
        <w:t xml:space="preserve">kn, dok </w:t>
      </w:r>
      <w:r w:rsidR="007D5F37" w:rsidRPr="004F59E8">
        <w:rPr>
          <w:rFonts w:cs="Arial" w:hAnsi="Arial" w:ascii="Arial"/>
          <w:sz w:val="24"/>
          <w:szCs w:val="24"/>
        </w:rPr>
        <w:t>obveze iznose</w:t>
      </w:r>
      <w:r w:rsidR="002747D7" w:rsidRPr="004F59E8">
        <w:rPr>
          <w:rFonts w:cs="Arial" w:hAnsi="Arial" w:ascii="Arial"/>
          <w:sz w:val="24"/>
          <w:szCs w:val="24"/>
        </w:rPr>
        <w:t xml:space="preserve"> </w:t>
      </w:r>
      <w:r w:rsidR="00533757">
        <w:rPr>
          <w:rFonts w:cs="Arial" w:hAnsi="Arial" w:ascii="Arial"/>
          <w:sz w:val="24"/>
          <w:szCs w:val="24"/>
        </w:rPr>
        <w:t>30.432.483,00</w:t>
      </w:r>
      <w:r w:rsidR="00F625B2" w:rsidRPr="004F59E8">
        <w:rPr>
          <w:rFonts w:cs="Arial" w:hAnsi="Arial" w:ascii="Arial"/>
          <w:sz w:val="24"/>
          <w:szCs w:val="24"/>
        </w:rPr>
        <w:t xml:space="preserve"> </w:t>
      </w:r>
      <w:r w:rsidR="00B43067" w:rsidRPr="004F59E8">
        <w:rPr>
          <w:rFonts w:cs="Arial" w:hAnsi="Arial" w:ascii="Arial"/>
          <w:sz w:val="24"/>
          <w:szCs w:val="24"/>
        </w:rPr>
        <w:t>kn</w:t>
      </w:r>
      <w:r w:rsidR="002747D7" w:rsidRPr="004F59E8">
        <w:rPr>
          <w:rFonts w:cs="Arial" w:hAnsi="Arial" w:ascii="Arial"/>
          <w:sz w:val="24"/>
          <w:szCs w:val="24"/>
        </w:rPr>
        <w:t>, i p</w:t>
      </w:r>
      <w:r w:rsidR="00901128" w:rsidRPr="004F59E8">
        <w:rPr>
          <w:rFonts w:cs="Arial" w:hAnsi="Arial" w:ascii="Arial"/>
          <w:sz w:val="24"/>
          <w:szCs w:val="24"/>
        </w:rPr>
        <w:t>rioritetne tražbine u iznosu od</w:t>
      </w:r>
      <w:r w:rsidR="002747D7" w:rsidRPr="004F59E8">
        <w:rPr>
          <w:rFonts w:cs="Arial" w:hAnsi="Arial" w:ascii="Arial"/>
          <w:sz w:val="24"/>
          <w:szCs w:val="24"/>
        </w:rPr>
        <w:t xml:space="preserve"> </w:t>
      </w:r>
      <w:r w:rsidR="00533757">
        <w:rPr>
          <w:rFonts w:cs="Arial" w:hAnsi="Arial" w:ascii="Arial"/>
          <w:sz w:val="24"/>
          <w:szCs w:val="24"/>
        </w:rPr>
        <w:t>34.298,00</w:t>
      </w:r>
      <w:r w:rsidR="00F625B2" w:rsidRPr="004F59E8">
        <w:rPr>
          <w:rFonts w:cs="Arial" w:hAnsi="Arial" w:ascii="Arial"/>
          <w:sz w:val="24"/>
          <w:szCs w:val="24"/>
        </w:rPr>
        <w:t xml:space="preserve"> </w:t>
      </w:r>
      <w:r w:rsidR="002747D7" w:rsidRPr="004F59E8">
        <w:rPr>
          <w:rFonts w:cs="Arial" w:hAnsi="Arial" w:ascii="Arial"/>
          <w:sz w:val="24"/>
          <w:szCs w:val="24"/>
        </w:rPr>
        <w:t>kn</w:t>
      </w:r>
      <w:r w:rsidR="001019A9" w:rsidRPr="005B6949">
        <w:rPr>
          <w:rFonts w:cs="Arial" w:hAnsi="Arial" w:ascii="Arial"/>
          <w:color w:val="FF0000"/>
          <w:sz w:val="24"/>
          <w:szCs w:val="24"/>
        </w:rPr>
        <w:t>.</w:t>
      </w:r>
      <w:r w:rsidR="001019A9" w:rsidRPr="004F59E8">
        <w:rPr>
          <w:rFonts w:cs="Arial" w:hAnsi="Arial" w:ascii="Arial"/>
          <w:sz w:val="24"/>
          <w:szCs w:val="24"/>
        </w:rPr>
        <w:t xml:space="preserve"> </w:t>
      </w:r>
      <w:r w:rsidR="00533757" w:rsidRPr="006071B4">
        <w:rPr>
          <w:rFonts w:cs="Arial" w:hAnsi="Arial" w:ascii="Arial"/>
          <w:sz w:val="24"/>
          <w:szCs w:val="24"/>
        </w:rPr>
        <w:t>. I</w:t>
      </w:r>
      <w:r w:rsidR="00533757" w:rsidRPr="00F625B2">
        <w:rPr>
          <w:rFonts w:cs="Arial" w:hAnsi="Arial" w:ascii="Arial"/>
          <w:sz w:val="24"/>
          <w:szCs w:val="24"/>
        </w:rPr>
        <w:t xml:space="preserve">stovremeno tvrtka ima dugotrajnu imovinu u vrijednosti </w:t>
      </w:r>
      <w:r w:rsidR="00533757">
        <w:rPr>
          <w:rFonts w:cs="Arial" w:hAnsi="Arial" w:ascii="Arial"/>
          <w:sz w:val="24"/>
          <w:szCs w:val="24"/>
        </w:rPr>
        <w:t>16.267.432,00 kn</w:t>
      </w:r>
      <w:r w:rsidR="00533757" w:rsidRPr="00F625B2">
        <w:rPr>
          <w:rFonts w:cs="Arial" w:hAnsi="Arial" w:ascii="Arial"/>
          <w:sz w:val="24"/>
          <w:szCs w:val="24"/>
        </w:rPr>
        <w:t xml:space="preserve">, što je dobra osnova za nastavak uspješnog poslovanja. </w:t>
      </w:r>
    </w:p>
    <w:p w:rsidRDefault="00533757" w:rsidP="00F625B2" w:rsidR="00533757" w:rsidRPr="00F625B2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B43067" w:rsidP="000250EA" w:rsidR="00B4306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744C" w:rsidP="000250EA" w:rsidR="00D73FF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Rezultati poslovanja dati su u računu dobiti i </w:t>
      </w:r>
      <w:r w:rsidRPr="00F44E15">
        <w:rPr>
          <w:rFonts w:cs="Arial" w:hAnsi="Arial" w:ascii="Arial"/>
          <w:sz w:val="24"/>
          <w:szCs w:val="24"/>
        </w:rPr>
        <w:t>gubitka (</w:t>
      </w:r>
      <w:r w:rsidR="00533757">
        <w:rPr>
          <w:rFonts w:cs="Arial" w:hAnsi="Arial" w:ascii="Arial"/>
          <w:sz w:val="24"/>
          <w:szCs w:val="24"/>
        </w:rPr>
        <w:t>30.06</w:t>
      </w:r>
      <w:r w:rsidR="00E401FF" w:rsidRPr="00F44E15">
        <w:rPr>
          <w:rFonts w:cs="Arial" w:hAnsi="Arial" w:ascii="Arial"/>
          <w:sz w:val="24"/>
          <w:szCs w:val="24"/>
        </w:rPr>
        <w:t>.201</w:t>
      </w:r>
      <w:r w:rsidR="00C14CE8" w:rsidRPr="00F44E15">
        <w:rPr>
          <w:rFonts w:cs="Arial" w:hAnsi="Arial" w:ascii="Arial"/>
          <w:sz w:val="24"/>
          <w:szCs w:val="24"/>
        </w:rPr>
        <w:t>8</w:t>
      </w:r>
      <w:r w:rsidR="00E401FF" w:rsidRPr="00F44E15">
        <w:rPr>
          <w:rFonts w:cs="Arial" w:hAnsi="Arial" w:ascii="Arial"/>
          <w:sz w:val="24"/>
          <w:szCs w:val="24"/>
        </w:rPr>
        <w:t>.</w:t>
      </w:r>
      <w:r w:rsidRPr="00F44E15">
        <w:rPr>
          <w:rFonts w:cs="Arial" w:hAnsi="Arial" w:ascii="Arial"/>
          <w:sz w:val="24"/>
          <w:szCs w:val="24"/>
        </w:rPr>
        <w:t>) u nastavku</w:t>
      </w:r>
      <w:r w:rsidRPr="00B971C1">
        <w:rPr>
          <w:rFonts w:cs="Arial" w:hAnsi="Arial" w:ascii="Arial"/>
          <w:sz w:val="24"/>
          <w:szCs w:val="24"/>
        </w:rPr>
        <w:t>, dok grafički prikaz</w:t>
      </w:r>
      <w:r w:rsidR="00375664" w:rsidRPr="00B971C1">
        <w:rPr>
          <w:rFonts w:cs="Arial" w:hAnsi="Arial" w:ascii="Arial"/>
          <w:sz w:val="24"/>
          <w:szCs w:val="24"/>
        </w:rPr>
        <w:t xml:space="preserve">i pokazuju komparaciju prihoda i rashoda, potraživanja </w:t>
      </w:r>
      <w:r w:rsidR="00023D03" w:rsidRPr="00B971C1">
        <w:rPr>
          <w:rFonts w:cs="Arial" w:hAnsi="Arial" w:ascii="Arial"/>
          <w:sz w:val="24"/>
          <w:szCs w:val="24"/>
        </w:rPr>
        <w:t>i</w:t>
      </w:r>
      <w:r w:rsidR="00D73FFA" w:rsidRPr="00B971C1">
        <w:rPr>
          <w:rFonts w:cs="Arial" w:hAnsi="Arial" w:ascii="Arial"/>
          <w:sz w:val="24"/>
          <w:szCs w:val="24"/>
        </w:rPr>
        <w:t xml:space="preserve"> obaveza.</w:t>
      </w:r>
    </w:p>
    <w:p w:rsidRDefault="00533757" w:rsidP="000250EA" w:rsidR="0053375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tbl>
      <w:tblPr>
        <w:tblW w:type="dxa" w:w="10840"/>
        <w:jc w:val="center"/>
        <w:tblLook w:val="04A0" w:noVBand="1" w:noHBand="0" w:lastColumn="0" w:firstColumn="1" w:lastRow="0" w:firstRow="1"/>
      </w:tblPr>
      <w:tblGrid>
        <w:gridCol w:w="1076"/>
        <w:gridCol w:w="1076"/>
        <w:gridCol w:w="1076"/>
        <w:gridCol w:w="1076"/>
        <w:gridCol w:w="1076"/>
        <w:gridCol w:w="1076"/>
        <w:gridCol w:w="691"/>
        <w:gridCol w:w="730"/>
        <w:gridCol w:w="1556"/>
        <w:gridCol w:w="1556"/>
      </w:tblGrid>
      <w:tr w:rsidTr="00533757" w:rsidR="00533757" w:rsidRPr="00533757">
        <w:trPr>
          <w:trHeight w:val="499"/>
          <w:jc w:val="center"/>
        </w:trPr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003366" w:color="333399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bookmarkStart w:name="RANGE!A1" w:id="38"/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Navigacija</w:t>
            </w:r>
            <w:bookmarkEnd w:id="38"/>
          </w:p>
        </w:tc>
        <w:tc>
          <w:tcPr>
            <w:tcW w:type="dxa" w:w="1076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14" w:anchor="Naslovna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Naslovna</w:t>
              </w:r>
            </w:hyperlink>
          </w:p>
        </w:tc>
        <w:tc>
          <w:tcPr>
            <w:tcW w:type="dxa" w:w="1076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15" w:anchor="RefStr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RefStr</w:t>
              </w:r>
            </w:hyperlink>
          </w:p>
        </w:tc>
        <w:tc>
          <w:tcPr>
            <w:tcW w:type="dxa" w:w="1076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16" w:anchor="Bilanca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Bilanca</w:t>
              </w:r>
            </w:hyperlink>
          </w:p>
        </w:tc>
        <w:tc>
          <w:tcPr>
            <w:tcW w:type="dxa" w:w="1076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17" w:anchor="RANGE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RDG</w:t>
              </w:r>
            </w:hyperlink>
          </w:p>
        </w:tc>
        <w:tc>
          <w:tcPr>
            <w:tcW w:type="dxa" w:w="1076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18" w:anchor="Dodatni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Dodatni</w:t>
              </w:r>
            </w:hyperlink>
          </w:p>
        </w:tc>
        <w:tc>
          <w:tcPr>
            <w:tcW w:type="dxa" w:w="656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19" w:anchor="NT_I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NT_I</w:t>
              </w:r>
            </w:hyperlink>
          </w:p>
        </w:tc>
        <w:tc>
          <w:tcPr>
            <w:tcW w:type="dxa" w:w="616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20" w:anchor="NT_D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NT_D</w:t>
              </w:r>
            </w:hyperlink>
          </w:p>
        </w:tc>
        <w:tc>
          <w:tcPr>
            <w:tcW w:type="dxa" w:w="1556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21" w:anchor="PK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22" w:anchor="Kont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533757" w:rsidR="00533757" w:rsidRPr="00533757">
        <w:trPr>
          <w:trHeight w:val="402"/>
          <w:jc w:val="center"/>
        </w:trPr>
        <w:tc>
          <w:tcPr>
            <w:tcW w:type="dxa" w:w="9284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4"/>
                <w:szCs w:val="24"/>
                <w:lang w:eastAsia="hr-HR" w:val="hr-HR"/>
              </w:rPr>
            </w:pPr>
            <w:bookmarkStart w:name="RANGE!A2:J105" w:id="39"/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24"/>
                <w:szCs w:val="24"/>
                <w:lang w:eastAsia="hr-HR" w:val="hr-HR"/>
              </w:rPr>
              <w:t>RAČUN DOBITI I GUBITKA</w:t>
            </w:r>
            <w:bookmarkEnd w:id="39"/>
          </w:p>
        </w:tc>
        <w:tc>
          <w:tcPr>
            <w:tcW w:type="dxa" w:w="1556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2F2FF" w:color="F7F7F7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 w:val="hr-HR"/>
              </w:rPr>
              <w:t>Obrazac</w:t>
            </w: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 w:val="hr-HR"/>
              </w:rPr>
              <w:br/>
              <w:t>POD-RDG</w:t>
            </w:r>
          </w:p>
        </w:tc>
      </w:tr>
      <w:tr w:rsidTr="00533757" w:rsidR="00533757" w:rsidRPr="00533757">
        <w:trPr>
          <w:trHeight w:val="402"/>
          <w:jc w:val="center"/>
        </w:trPr>
        <w:tc>
          <w:tcPr>
            <w:tcW w:type="dxa" w:w="9284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 w:val="hr-HR"/>
              </w:rPr>
              <w:t>za razdoblje 01.01.2018. do 30.06.2018.</w:t>
            </w:r>
          </w:p>
        </w:tc>
        <w:tc>
          <w:tcPr>
            <w:tcW w:type="dxa" w:w="1556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 w:val="hr-HR"/>
              </w:rPr>
            </w:pPr>
          </w:p>
        </w:tc>
      </w:tr>
      <w:tr w:rsidTr="00533757" w:rsidR="00533757" w:rsidRPr="00533757">
        <w:trPr>
          <w:trHeight w:val="102"/>
          <w:jc w:val="center"/>
        </w:trPr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0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</w:tr>
      <w:tr w:rsidTr="00533757" w:rsidR="00533757" w:rsidRPr="00533757">
        <w:trPr>
          <w:trHeight w:val="300"/>
          <w:jc w:val="center"/>
        </w:trPr>
        <w:tc>
          <w:tcPr>
            <w:tcW w:type="dxa" w:w="10840"/>
            <w:gridSpan w:val="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7F7F7" w:color="F2F2FF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>Obveznik: 27461541024; ABUNDAN D.O.O.</w:t>
            </w:r>
          </w:p>
        </w:tc>
      </w:tr>
      <w:tr w:rsidTr="00533757" w:rsidR="00533757" w:rsidRPr="00533757">
        <w:trPr>
          <w:trHeight w:val="495"/>
          <w:jc w:val="center"/>
        </w:trPr>
        <w:tc>
          <w:tcPr>
            <w:tcW w:type="dxa" w:w="6456"/>
            <w:gridSpan w:val="6"/>
            <w:tcBorders>
              <w:top w:space="0" w:sz="4" w:color="000000" w:val="single"/>
              <w:left w:space="0" w:sz="4" w:color="000000" w:val="single"/>
              <w:bottom w:space="0" w:sz="8" w:color="C0C0C0" w:val="single"/>
              <w:right w:space="0" w:sz="4" w:color="FFFFFF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656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AOP</w:t>
            </w: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br/>
            </w: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4"/>
                <w:lang w:eastAsia="hr-HR" w:val="hr-HR"/>
              </w:rPr>
              <w:t>oznaka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 xml:space="preserve">Rbr. </w:t>
            </w: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br/>
            </w: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4"/>
                <w:lang w:eastAsia="hr-HR" w:val="hr-HR"/>
              </w:rPr>
              <w:t>bilješke</w:t>
            </w:r>
          </w:p>
        </w:tc>
        <w:tc>
          <w:tcPr>
            <w:tcW w:type="dxa" w:w="1556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</w:p>
        </w:tc>
        <w:tc>
          <w:tcPr>
            <w:tcW w:type="dxa" w:w="1556"/>
            <w:tcBorders>
              <w:top w:val="nil"/>
              <w:left w:val="nil"/>
              <w:bottom w:space="0" w:sz="8" w:color="C0C0C0" w:val="single"/>
              <w:right w:space="0" w:sz="4" w:color="000000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</w:p>
        </w:tc>
      </w:tr>
      <w:tr w:rsidTr="00533757" w:rsidR="00533757" w:rsidRPr="00533757">
        <w:trPr>
          <w:trHeight w:val="270"/>
          <w:jc w:val="center"/>
        </w:trPr>
        <w:tc>
          <w:tcPr>
            <w:tcW w:type="dxa" w:w="6456"/>
            <w:gridSpan w:val="6"/>
            <w:tcBorders>
              <w:top w:space="0" w:sz="8" w:color="C0C0C0" w:val="single"/>
              <w:left w:space="0" w:sz="4" w:color="000000" w:val="single"/>
              <w:bottom w:space="0" w:sz="4" w:color="000000" w:val="single"/>
              <w:right w:space="0" w:sz="4" w:color="FFFFFF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000000" w:val="single"/>
              <w:right w:space="0" w:sz="4" w:color="FFFFFF" w:val="single"/>
            </w:tcBorders>
            <w:shd w:fill="969696" w:color="808080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FFFFFF" w:val="single"/>
            </w:tcBorders>
            <w:shd w:fill="969696" w:color="808080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FFFFFF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5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I. POSLOVNI PRIHODI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126 do 130)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125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22.683.488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5.687.238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Prihodi od prodaje s poduzetnicima unutar grupe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126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Prihodi od prodaje (izvan grupe)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127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22.165.491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5.619.443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Prihodi na temelju upotrebe vlastitih proizvoda, robe i usluga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128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Ostali poslovni prihodi s poduzetnicima unutar grupe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129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Ostali poslovni prihodi (izvan grupe)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130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517.997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67.795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II. POSLOVNI RASHODI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132+133+137+141+142+143+146+153)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131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22.298.823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8.145.605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Promjene vrijednosti zaliha proizvodnje u tijeku i gotovih proizvoda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132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Materijalni troškovi (AOP 134 do 136)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133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20.742.267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7.402.122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Troškovi sirovina i materijala 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134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1.101.882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783.099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prodane robe 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135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18.759.268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6.340.007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Ostali vanjski troškovi 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136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881.117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279.016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3. Troškovi osoblja (AOP 138 do 140)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137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632.330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271.662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Neto plaće i nadnice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138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419.984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179.223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poreza i doprinosa iz plaća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139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117.682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52.814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Doprinosi na plaće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140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94.664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39.625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4. Amortizacija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141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263.458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174.408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5. Ostali troškovi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142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321.152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137.479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6. Vrijednosna usklađenja (AOP 144+145)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143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dugotrajne imovine osim financijske imovine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144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kratkotrajne imovine osim financijske imovine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145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7. Rezerviranja (AOP 147 do 152)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146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Rezerviranja za mirovine, otpremnine i slične obveze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147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Rezerviranja za porezne obveze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148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c) Rezerviranja za započete sudske sporove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149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d) Rezerviranja za troškove obnavljanja prirodnih bogatstava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150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e) Rezerviranja za troškove u jamstvenim rokovima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151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f) Druga rezerviranja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152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8. Ostali poslovni rashodi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153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339.616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159.934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III. FINANCIJSKI PRIHODI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155 do 164)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154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74.886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79.063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Prihodi od ulaganja u udjele (dionice) poduzetnika unutar grupe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155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80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Prihodi od ulaganja u udjele (dionice) društava povezanih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interesima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156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80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Prihodi od ostalih dugotrajnih financijskih ulaganja i zajmova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157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Ostali prihodi s osnove kamata iz odnosa s poduzetnicima unutar grupe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158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80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Tečajne razlike i ostali financijski prihodi iz odnosa s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159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Prihodi od ostalih dugotrajnih financijskih ulaganja i zajmova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160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Ostali prihodi s osnove kamata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161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14.622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23.196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Tečajne razlike i ostali financijski prihodi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162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11.266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45.331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Nerealizirani dobici (prihodi) od financijske imovine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163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Ostali financijski prihodi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164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48.998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10.536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IV. FINANCIJSKI RASHODI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166 do 172)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165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446.805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153.114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Rashodi s osnove kamata i slični rashodi s poduzetnicima unutar grupe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166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 Tečajne razlike i drugi rashodi s poduzetnicima unutar grupe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167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 Rashodi s osnove kamata i slični rashodi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168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427.849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43.967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>4. Tečajne razlike i drugi rashodi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169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16.043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8.664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 Nerealizirani gubici (rashodi) od financijske imovine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170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 Vrijednosna usklađenja financijske imovine (neto)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171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 Ostali financijski rashodi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172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2.913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100.483</w:t>
            </w:r>
          </w:p>
        </w:tc>
      </w:tr>
      <w:tr w:rsidTr="00533757" w:rsidR="00533757" w:rsidRPr="00533757">
        <w:trPr>
          <w:trHeight w:val="499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V.    UDIO U DOBITI OD DRUŠTAVA POVEZANIH SUDJELUJUĆIM</w:t>
            </w: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173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VI.   UDIO U DOBITI OD  ZAJEDNIČKIH POTHVATA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174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95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VII.  UDIO U GUBITKU OD DRUŠTAVA POVEZANIH SUDJELUJUĆIM</w:t>
            </w: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175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VIII. UDIO U GUBITKU OD ZAJEDNIČKIH POTHVATA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176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IX.   UKUPNI PRIHODI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125+154+173 + 174)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177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22.758.374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5.766.301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X.    UKUPNI RASHODI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131+165+175 + 176)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178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22.745.628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8.298.719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XI.   DOBIT ILI GUBITAK PRIJE OPOREZIVANJA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177-178)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179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12.746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-2.532.418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1. Dobit prije oporezivanja (AOP 177-178)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180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12.746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2. Gubitak prije oporezivanja (AOP 178-177)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181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2.532.418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XII.  POREZ NA DOBIT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182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11.515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XIII. DOBIT ILI GUBITAK RAZDOBLJA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179-182)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183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1.231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-2.532.418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1. Dobit razdoblja (AOP 179-182)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184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1.231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2. Gubitak razdoblja (AOP 182-179)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185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2.532.418</w:t>
            </w:r>
          </w:p>
        </w:tc>
      </w:tr>
      <w:tr w:rsidTr="00533757" w:rsidR="00533757" w:rsidRPr="00533757">
        <w:trPr>
          <w:trHeight w:val="300"/>
          <w:jc w:val="center"/>
        </w:trPr>
        <w:tc>
          <w:tcPr>
            <w:tcW w:type="dxa" w:w="10840"/>
            <w:gridSpan w:val="10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C0C0C0" w:color="CCCCFF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>PREKINUTO POSLOVANJE (popunjava poduzetnik obveznika MSFI-a samo ako ima prekinuto poslovanje)</w:t>
            </w:r>
          </w:p>
        </w:tc>
      </w:tr>
      <w:tr w:rsidTr="00533757" w:rsidR="00533757" w:rsidRPr="00533757">
        <w:trPr>
          <w:trHeight w:val="510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XIV. DOBIT ILI GUBITAK PREKINUTOG POSLOVANJA PRIJE</w:t>
            </w: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OPOREZIVANJA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 xml:space="preserve"> (AOP 187-188)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186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1. Dobit prekinutog poslovanja prije oporezivanja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187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2. Gubitak prekinutog poslovanja prije oporezivanja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188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XV. POREZ NA DOBIT PREKINUTOG POSLOVANJA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189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1. Dobit prekinutog poslovanja za razdoblje (AOP 186-189)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190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2. Gubitak prekinutog poslovanja za razdoblje (AOP 189-186)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191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300"/>
          <w:jc w:val="center"/>
        </w:trPr>
        <w:tc>
          <w:tcPr>
            <w:tcW w:type="dxa" w:w="10840"/>
            <w:gridSpan w:val="10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C0C0C0" w:color="CCCCFF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>UKUPNO POSLOVANJE (popunjava samo poduzetnik obveznik MSFI-a koji ima prekinuto poslovanje)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XVI. DOBIT ILI GUBITAK PRIJE OPOREZIVANJA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179+186)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192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1. Dobit prije oporezivanja (AOP 192)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193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2. Gubitak prije oporezivanja (AOP 192)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194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lastRenderedPageBreak/>
              <w:t xml:space="preserve">XVII. POREZ NA DOBIT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182+189)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195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XVIII. DOBIT ILI GUBITAK RAZDOBLJA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192-195)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196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1. Dobit razdoblja (AOP 192-195)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197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2. Gubitak razdoblja (AOP 195-192)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198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300"/>
          <w:jc w:val="center"/>
        </w:trPr>
        <w:tc>
          <w:tcPr>
            <w:tcW w:type="dxa" w:w="10840"/>
            <w:gridSpan w:val="10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C0C0C0" w:color="CCCCFF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>DODATAK RDG-u (popunjava poduzetnik koji sastavlja konsolidirani godišnji financijski izvještaj)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 xml:space="preserve">XIX. DOBIT ILI GUBITAK RAZDOBLJA </w:t>
            </w:r>
            <w:r w:rsidRPr="00533757"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 w:val="hr-HR"/>
              </w:rPr>
              <w:t>(AOP 200+201)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199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411B61" w:rsidR="00533757" w:rsidRPr="00533757">
            <w:pPr>
              <w:spacing w:lineRule="auto" w:line="240" w:after="0"/>
              <w:ind w:firstLineChars="100" w:firstLine="181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 xml:space="preserve"> 1. Pripisana imateljima kapitala matice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411B61" w:rsidR="00533757" w:rsidRPr="00533757">
            <w:pPr>
              <w:spacing w:lineRule="auto" w:line="240" w:after="0"/>
              <w:ind w:firstLineChars="100" w:firstLine="181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 xml:space="preserve"> 2. Pripisana manjinskom (nekontrolirajućem) interesu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300"/>
          <w:jc w:val="center"/>
        </w:trPr>
        <w:tc>
          <w:tcPr>
            <w:tcW w:type="dxa" w:w="10840"/>
            <w:gridSpan w:val="10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C0C0C0" w:color="CCCCFF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IZVJEŠTAJ O OSTALOJ SVEOBUHVATNOJ DOBITI (popunjava poduzetnik obveznik primjene MSFI-a)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I. DOBIT ILI GUBITAK RAZDOBLJA 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510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II. OSTALA SVEOBUHVATNA DOBIT/GUBITAK PRIJE POREZA</w:t>
            </w: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br/>
              <w:t xml:space="preserve">    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(AOP 204 do 211)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 Tečajne razlike iz preračuna inozemnog poslovanja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52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 Promjene revalorizacijskih rezervi dugotrajne materijalne i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nematerijalne imovine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525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 Dobit ili gubitak s osnove naknadnog vrednovanja financijske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imovine raspoložive za prodaju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 Dobit ili gubitak s osnove učinkovite zaštite novčanih tokova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 Dobit ili gubitak s osnove učinkovite zaštite neto ulaganja u inozemstvu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510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 Udio u ostaloj sveobuhvatnoj dobiti/gubitku društava povezanih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sudjelujućim  interesom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 Aktuarski dobici/gubici po planovima definiranih primanja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210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8. Ostale nevlasničke promjene kapitala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211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III. POREZ NA OSTALU SVEOBUHVATNU DOBIT RAZDOBLJA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212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300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IV. NETO OSTALA SVEOBUHVATNA DOBIT ILI GUBITAK 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(AOP 203-212)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213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 xml:space="preserve">V. SVEOBUHVATNA DOBIT ILI GUBITAK RAZDOBLJA 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(AOP 202+213)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214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300"/>
          <w:jc w:val="center"/>
        </w:trPr>
        <w:tc>
          <w:tcPr>
            <w:tcW w:type="dxa" w:w="10840"/>
            <w:gridSpan w:val="10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C0C0C0" w:color="CCCCFF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>DODATAK Izvještaju o  ostaloj sveobuhvatnoj dobiti (popunjava poduzetnik koji sastavlja konsolidirani izvještaj)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 xml:space="preserve">VI. SVEOBUHVATNA DOBIT ILI GUBITAK RAZDOBLJA </w:t>
            </w:r>
            <w:r w:rsidRPr="00533757">
              <w:rPr>
                <w:rFonts w:cs="Arial" w:eastAsia="Times New Roman" w:hAnsi="Arial" w:ascii="Arial"/>
                <w:color w:val="000080"/>
                <w:sz w:val="18"/>
                <w:szCs w:val="18"/>
                <w:lang w:eastAsia="hr-HR" w:val="hr-HR"/>
              </w:rPr>
              <w:t>(AOP 216+217)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215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411B61" w:rsidR="00533757" w:rsidRPr="00533757">
            <w:pPr>
              <w:spacing w:lineRule="auto" w:line="240" w:after="0"/>
              <w:ind w:firstLineChars="100" w:firstLine="181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>1. Pripisana imateljima kapitala matice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216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6456"/>
            <w:gridSpan w:val="6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411B61" w:rsidR="00533757" w:rsidRPr="00533757">
            <w:pPr>
              <w:spacing w:lineRule="auto" w:line="240" w:after="0"/>
              <w:ind w:firstLineChars="100" w:firstLine="181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>2. Pripisana manjinskom (nekontrolirajućem) interesu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217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</w:tbl>
    <w:p w:rsidRDefault="0049510D" w:rsidP="000250EA" w:rsidR="0049510D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75664" w:rsidP="000250EA" w:rsidR="00375664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4B5643" w:rsidP="000250EA" w:rsidR="00891FE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br w:type="page"/>
      </w:r>
      <w:r w:rsidR="003A1AFF" w:rsidRPr="00B971C1">
        <w:rPr>
          <w:rFonts w:cs="Arial" w:hAnsi="Arial" w:ascii="Arial"/>
          <w:sz w:val="24"/>
          <w:szCs w:val="24"/>
        </w:rPr>
        <w:lastRenderedPageBreak/>
        <w:t xml:space="preserve">U nastavku slijedi bilanca </w:t>
      </w:r>
      <w:r w:rsidR="00236ED9" w:rsidRPr="00B971C1">
        <w:rPr>
          <w:rFonts w:cs="Arial" w:hAnsi="Arial" w:ascii="Arial"/>
          <w:sz w:val="24"/>
          <w:szCs w:val="24"/>
        </w:rPr>
        <w:t xml:space="preserve">tvrtke na </w:t>
      </w:r>
      <w:r w:rsidR="00236ED9" w:rsidRPr="004F59E8">
        <w:rPr>
          <w:rFonts w:cs="Arial" w:hAnsi="Arial" w:ascii="Arial"/>
          <w:sz w:val="24"/>
          <w:szCs w:val="24"/>
        </w:rPr>
        <w:t>dan</w:t>
      </w:r>
      <w:r w:rsidR="003A1AFF" w:rsidRPr="004F59E8">
        <w:rPr>
          <w:rFonts w:cs="Arial" w:hAnsi="Arial" w:ascii="Arial"/>
          <w:sz w:val="24"/>
          <w:szCs w:val="24"/>
        </w:rPr>
        <w:t xml:space="preserve"> </w:t>
      </w:r>
      <w:r w:rsidR="00533757">
        <w:rPr>
          <w:rFonts w:cs="Arial" w:hAnsi="Arial" w:ascii="Arial"/>
          <w:sz w:val="24"/>
          <w:szCs w:val="24"/>
        </w:rPr>
        <w:t>30.06</w:t>
      </w:r>
      <w:r w:rsidR="00C14CE8" w:rsidRPr="004F59E8">
        <w:rPr>
          <w:rFonts w:cs="Arial" w:hAnsi="Arial" w:ascii="Arial"/>
          <w:sz w:val="24"/>
          <w:szCs w:val="24"/>
        </w:rPr>
        <w:t>.2018</w:t>
      </w:r>
      <w:r w:rsidR="00E401FF" w:rsidRPr="004F59E8">
        <w:rPr>
          <w:rFonts w:cs="Arial" w:hAnsi="Arial" w:ascii="Arial"/>
          <w:sz w:val="24"/>
          <w:szCs w:val="24"/>
        </w:rPr>
        <w:t>.</w:t>
      </w:r>
    </w:p>
    <w:tbl>
      <w:tblPr>
        <w:tblW w:type="dxa" w:w="7906"/>
        <w:jc w:val="center"/>
        <w:tblLook w:val="04A0" w:noVBand="1" w:noHBand="0" w:lastColumn="0" w:firstColumn="1" w:lastRow="0" w:firstRow="1"/>
      </w:tblPr>
      <w:tblGrid>
        <w:gridCol w:w="1008"/>
        <w:gridCol w:w="928"/>
        <w:gridCol w:w="697"/>
        <w:gridCol w:w="786"/>
        <w:gridCol w:w="572"/>
        <w:gridCol w:w="812"/>
        <w:gridCol w:w="691"/>
        <w:gridCol w:w="730"/>
        <w:gridCol w:w="1556"/>
        <w:gridCol w:w="1556"/>
      </w:tblGrid>
      <w:tr w:rsidTr="00533757" w:rsidR="00533757" w:rsidRPr="00533757">
        <w:trPr>
          <w:trHeight w:val="499"/>
          <w:jc w:val="center"/>
        </w:trPr>
        <w:tc>
          <w:tcPr>
            <w:tcW w:type="dxa" w:w="797"/>
            <w:tcBorders>
              <w:top w:val="nil"/>
              <w:left w:val="nil"/>
              <w:bottom w:val="nil"/>
              <w:right w:val="nil"/>
            </w:tcBorders>
            <w:shd w:fill="003366" w:color="333399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Navigacija</w:t>
            </w:r>
          </w:p>
        </w:tc>
        <w:tc>
          <w:tcPr>
            <w:tcW w:type="dxa" w:w="722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23" w:anchor="Naslovna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Naslovna</w:t>
              </w:r>
            </w:hyperlink>
          </w:p>
        </w:tc>
        <w:tc>
          <w:tcPr>
            <w:tcW w:type="dxa" w:w="491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24" w:anchor="RefStr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RefStr</w:t>
              </w:r>
            </w:hyperlink>
          </w:p>
        </w:tc>
        <w:tc>
          <w:tcPr>
            <w:tcW w:type="dxa" w:w="580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25" w:anchor="RANGE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Bilanca</w:t>
              </w:r>
            </w:hyperlink>
          </w:p>
        </w:tc>
        <w:tc>
          <w:tcPr>
            <w:tcW w:type="dxa" w:w="366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26" w:anchor="RDG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RDG</w:t>
              </w:r>
            </w:hyperlink>
          </w:p>
        </w:tc>
        <w:tc>
          <w:tcPr>
            <w:tcW w:type="dxa" w:w="606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27" w:anchor="Dodatni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Dodatni</w:t>
              </w:r>
            </w:hyperlink>
          </w:p>
        </w:tc>
        <w:tc>
          <w:tcPr>
            <w:tcW w:type="dxa" w:w="616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28" w:anchor="NT_I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NT_I</w:t>
              </w:r>
            </w:hyperlink>
          </w:p>
        </w:tc>
        <w:tc>
          <w:tcPr>
            <w:tcW w:type="dxa" w:w="616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29" w:anchor="NT_D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NT_D</w:t>
              </w:r>
            </w:hyperlink>
          </w:p>
        </w:tc>
        <w:tc>
          <w:tcPr>
            <w:tcW w:type="dxa" w:w="1556"/>
            <w:tcBorders>
              <w:top w:val="nil"/>
              <w:left w:val="nil"/>
              <w:bottom w:val="nil"/>
              <w:right w:space="0" w:sz="4" w:color="FFFFFF" w:val="single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30" w:anchor="PK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003366" w:color="333399" w:val="clear"/>
            <w:noWrap/>
            <w:vAlign w:val="center"/>
            <w:hideMark/>
          </w:tcPr>
          <w:p w:rsidRDefault="00082639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00"/>
                <w:sz w:val="16"/>
                <w:szCs w:val="16"/>
                <w:lang w:eastAsia="hr-HR" w:val="hr-HR"/>
              </w:rPr>
            </w:pPr>
            <w:hyperlink r:id="rId31" w:anchor="Kont!A1" w:history="true">
              <w:r w:rsidR="00533757" w:rsidRPr="00533757">
                <w:rPr>
                  <w:rFonts w:cs="Arial" w:eastAsia="Times New Roman" w:hAnsi="Arial" w:ascii="Arial"/>
                  <w:b/>
                  <w:bCs/>
                  <w:color w:val="FFFF00"/>
                  <w:sz w:val="16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533757" w:rsidR="00533757" w:rsidRPr="00533757">
        <w:trPr>
          <w:trHeight w:val="402"/>
          <w:jc w:val="center"/>
        </w:trPr>
        <w:tc>
          <w:tcPr>
            <w:tcW w:type="dxa" w:w="6350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4"/>
                <w:szCs w:val="24"/>
                <w:lang w:eastAsia="hr-HR" w:val="hr-HR"/>
              </w:rPr>
            </w:pPr>
            <w:bookmarkStart w:name="RANGE!A2:J133" w:id="40"/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24"/>
                <w:szCs w:val="24"/>
                <w:lang w:eastAsia="hr-HR" w:val="hr-HR"/>
              </w:rPr>
              <w:t>BILANCA</w:t>
            </w:r>
            <w:bookmarkEnd w:id="40"/>
          </w:p>
        </w:tc>
        <w:tc>
          <w:tcPr>
            <w:tcW w:type="dxa" w:w="1556"/>
            <w:vMerge w:val="restart"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shd w:fill="F2F2FF" w:color="F7F7F7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 w:val="hr-HR"/>
              </w:rPr>
              <w:t>Obrazac</w:t>
            </w: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 w:val="hr-HR"/>
              </w:rPr>
              <w:br/>
              <w:t>POD-BIL</w:t>
            </w:r>
          </w:p>
        </w:tc>
      </w:tr>
      <w:tr w:rsidTr="00533757" w:rsidR="00533757" w:rsidRPr="00533757">
        <w:trPr>
          <w:trHeight w:val="402"/>
          <w:jc w:val="center"/>
        </w:trPr>
        <w:tc>
          <w:tcPr>
            <w:tcW w:type="dxa" w:w="6350"/>
            <w:gridSpan w:val="9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 w:val="hr-HR"/>
              </w:rPr>
              <w:t>stanje na dan 30.06.2018.</w:t>
            </w:r>
          </w:p>
        </w:tc>
        <w:tc>
          <w:tcPr>
            <w:tcW w:type="dxa" w:w="1556"/>
            <w:vMerge/>
            <w:tcBorders>
              <w:top w:space="0" w:sz="8" w:color="000000" w:val="single"/>
              <w:left w:space="0" w:sz="8" w:color="000000" w:val="single"/>
              <w:bottom w:space="0" w:sz="8" w:color="000000" w:val="single"/>
              <w:right w:space="0" w:sz="8" w:color="000000" w:val="single"/>
            </w:tcBorders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20"/>
                <w:szCs w:val="20"/>
                <w:lang w:eastAsia="hr-HR" w:val="hr-HR"/>
              </w:rPr>
            </w:pPr>
          </w:p>
        </w:tc>
      </w:tr>
      <w:tr w:rsidTr="00533757" w:rsidR="00533757" w:rsidRPr="00533757">
        <w:trPr>
          <w:trHeight w:val="102"/>
          <w:jc w:val="center"/>
        </w:trPr>
        <w:tc>
          <w:tcPr>
            <w:tcW w:type="dxa" w:w="797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722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491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580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366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606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val="nil"/>
            </w:tcBorders>
            <w:shd w:fill="auto" w:color="auto" w:val="clea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</w:p>
        </w:tc>
      </w:tr>
      <w:tr w:rsidTr="00533757" w:rsidR="00533757" w:rsidRPr="00533757">
        <w:trPr>
          <w:trHeight w:val="300"/>
          <w:jc w:val="center"/>
        </w:trPr>
        <w:tc>
          <w:tcPr>
            <w:tcW w:type="dxa" w:w="7906"/>
            <w:gridSpan w:val="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EFEFEF" w:color="F2F2FF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>Obveznik: 27461541024; ABUNDAN D.O.O.</w:t>
            </w:r>
          </w:p>
        </w:tc>
      </w:tr>
      <w:tr w:rsidTr="00533757" w:rsidR="00533757" w:rsidRPr="00533757">
        <w:trPr>
          <w:trHeight w:val="495"/>
          <w:jc w:val="center"/>
        </w:trPr>
        <w:tc>
          <w:tcPr>
            <w:tcW w:type="dxa" w:w="3562"/>
            <w:gridSpan w:val="6"/>
            <w:tcBorders>
              <w:top w:space="0" w:sz="4" w:color="000000" w:val="single"/>
              <w:left w:space="0" w:sz="4" w:color="000000" w:val="single"/>
              <w:bottom w:space="0" w:sz="8" w:color="C0C0C0" w:val="single"/>
              <w:right w:space="0" w:sz="4" w:color="FFFFFF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AOP</w:t>
            </w: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</w: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4"/>
                <w:lang w:eastAsia="hr-HR" w:val="hr-HR"/>
              </w:rPr>
              <w:t>oznaka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 xml:space="preserve">Rbr. </w:t>
            </w: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</w: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4"/>
                <w:lang w:eastAsia="hr-HR" w:val="hr-HR"/>
              </w:rPr>
              <w:t>bilješke</w:t>
            </w:r>
          </w:p>
        </w:tc>
        <w:tc>
          <w:tcPr>
            <w:tcW w:type="dxa" w:w="1556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  <w:tc>
          <w:tcPr>
            <w:tcW w:type="dxa" w:w="1556"/>
            <w:tcBorders>
              <w:top w:val="nil"/>
              <w:left w:val="nil"/>
              <w:bottom w:space="0" w:sz="8" w:color="C0C0C0" w:val="single"/>
              <w:right w:space="0" w:sz="4" w:color="000000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8" w:color="C0C0C0" w:val="single"/>
              <w:left w:space="0" w:sz="4" w:color="000000" w:val="single"/>
              <w:bottom w:space="0" w:sz="4" w:color="000000" w:val="single"/>
              <w:right w:space="0" w:sz="4" w:color="FFFFFF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FFFFFF" w:val="single"/>
            </w:tcBorders>
            <w:shd w:fill="969696" w:color="808080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FFFFFF" w:val="single"/>
            </w:tcBorders>
            <w:shd w:fill="969696" w:color="808080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FFFFFF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969696" w:color="808080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5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7906"/>
            <w:gridSpan w:val="10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C0C0C0" w:color="CCCCFF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bookmarkStart w:name="RANGE!A8" w:id="41"/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>AKTIVA</w:t>
            </w:r>
            <w:bookmarkEnd w:id="41"/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A)  POTRAŽIVANJA ZA UPISANI A NEUPLAĆENI KAPITAL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001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DUGOTRAJNA IMOVINA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003+010+020+031+036)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002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16.083.840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16.267.432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I. NEMATERIJALNA IMOVINA (AOP 004 do 009)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003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370.094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365.705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Izdaci za razvoj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004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99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Koncesije, patenti, licencije, robne i uslužne marke, softver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005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Goodwill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006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Predujmovi za nabavu nematerijalne imovine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007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Nematerijalna imovina u pripremi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008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nematerijalna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009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370.094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365.705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II. MATERIJALNA IMOVINA (AOP 011 do 019)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010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15.712.393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15.900.375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Zemljište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011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734.464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734.464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Građevinski objekti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012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8.851.810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8.748.805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Postrojenja i oprema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013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3.554.415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3.515.371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Alati, pogonski inventar i transportna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014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414.395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767.146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Biološka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015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2.157.309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2.134.589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Predujmovi za materijalnu imovinu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016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Materijalna imovina u pripremi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017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8. Ostala materijalna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018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9. Ulaganje u nekretnine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019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III. DUGOTRAJNA FINANCIJSKA IMOVINA (AOP 021 do 030)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020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1.353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1.352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021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022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023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99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4.Ulaganja u udjele (dionice) društava povezanih sudjelujućim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interesom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024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99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025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99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026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027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028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1.353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1.352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ulaganja koja se obračunavaju metodom udjela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029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 Ostala dugotrajna financijska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030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IV. POTRAŽIVANJA (AOP 032 do 035)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031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Potraživanja od poduzetnika unutar grupe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032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Potraživanja od društava povezanih sudjelujućim interesom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033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Potraživanja od kupaca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034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Ostala potraživanja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035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V. ODGOĐENA POREZNA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036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KRATKOTRAJNA IMOVINA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038+046+053+063)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037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16.194.115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13.185.197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I. ZALIHE (AOP 039 do 045)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038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10.164.747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7.166.454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Sirovine i materijal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039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545.059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Proizvodnja u tijeku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040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Gotovi proizvodi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041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4. Trgovačka roba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042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9.058.166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6.600.932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Predujmovi za zalihe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043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561.522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565.522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Dugotrajna imovina namijenjena prodaji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044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Biološka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045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II. POTRAŽIVANJA (AOP 047 do 052)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046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4.070.213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4.358.647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Potraživanja od poduzetnika unutar grupe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047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Potraživanja od društava povezanih sudjelujućim interesom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048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Potraživanja od kupaca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049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4.070.213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4.324.299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Potraživanja od zaposlenika i članova poduzetnika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050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Potraživanja od države i drugih institucija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051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34.348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potraživanja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052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III. KRATKOTRAJNA FINANCIJSKA IMOVINA (AOP 054 do 062)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053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1.167.549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1.135.251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054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055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056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99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Ulaganja u udjele (dionice) društava povezanih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057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99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058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99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059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060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061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1.167.549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1.042.040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financijska imovina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062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93.211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IV. NOVAC U BANCI I BLAGAJNI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063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791.606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524.845</w:t>
            </w:r>
          </w:p>
        </w:tc>
      </w:tr>
      <w:tr w:rsidTr="00533757" w:rsidR="00533757" w:rsidRPr="00533757">
        <w:trPr>
          <w:trHeight w:val="499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D)  PLAĆENI TROŠKOVI BUDUĆEG RAZDOBLJA I OBRAČUNATI</w:t>
            </w: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PRIHODI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064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1.323.190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1.321.869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E)  UKUPNO AKTIVA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001+002+037+064)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065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33.601.145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30.774.498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lastRenderedPageBreak/>
              <w:t>F)  IZVANBILANČNI ZAPISI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066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7906"/>
            <w:gridSpan w:val="10"/>
            <w:tcBorders>
              <w:top w:space="0" w:sz="4" w:color="00000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C0C0C0" w:color="CCCCFF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000080"/>
                <w:sz w:val="18"/>
                <w:szCs w:val="18"/>
                <w:lang w:eastAsia="hr-HR" w:val="hr-HR"/>
              </w:rPr>
              <w:t>PASIVA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A)  KAPITAL I REZERVE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068 do 070+076+077+081+084+087)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067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2.702.564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170.146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I. TEMELJNI (UPISANI) KAPITAL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068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2.540.300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2.540.300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II. KAPITALNE REZERVE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069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III. REZERVE IZ DOBITI (AOP 071+072-073+074+075)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070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Zakonske rezerve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071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Rezerve za vlastite dionice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072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Vlastite dionice i udjeli (odbitna stavka)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073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Statutarne rezerve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074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Ostale rezerve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075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IV. REVALORIZACIJSKE REZERVE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076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V. REZERVE FER VRIJEDNOSTI (AOP 078 do 080)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077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Fer vrijednost financijske imovine raspoložive za prodaju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078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Učinkoviti dio zaštite novčanih tokova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079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Učinkoviti dio zaštite neto ulaganja u inozemstvu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080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VI. ZADRŽANA DOBIT ILI PRENESENI GUBITAK (AOP 082-083)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081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161.033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162.264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Zadržana dobit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082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161.033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162.264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Preneseni gubitak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083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VII. DOBIT ILI GUBITAK POSLOVNE GODINE (AOP 085-086)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084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1.231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-2.532.418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Dobit poslovne godine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085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1.231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Gubitak poslovne godine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086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2.532.418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VIII. MANJINSKI (NEKONTROLIRAJUĆI) INTERES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087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REZERVIRANJA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089 do 094)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088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Rezerviranja za mirovine, otpremnine i slične obveze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089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Rezerviranja za porezne obveze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090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Rezerviranja za započete sudske sporove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091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Rezerviranja za troškove obnavljanja prirodnih bogatstava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092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  5. Rezerviranja za troškove u jamstvenim rokovima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093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Druga rezerviranja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094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DUGOROČNE OBVEZE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096 do 106)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095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5.578.284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5.490.784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096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097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098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99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099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100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101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5.578.284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5.490.784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102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103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104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Ostale dugoročne obveze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105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Odgođena porezna obveza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106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D)  KRATKOROČNE OBVEZE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108 do 121)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107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25.148.428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24.941.699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108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109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110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99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111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112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153.403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190.000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113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5.661.271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5.523.898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114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662.572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517.871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115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18.339.500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16.877.543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116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1.653.403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Obveze prema zaposlenicima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117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29.939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34.298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lastRenderedPageBreak/>
              <w:t xml:space="preserve">   11. Obveze  za poreze, doprinose i sličana davanja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118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251.663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144.686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12. Obveze s osnove udjela u rezultatu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119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13. Obveze po osnovi dugotrajne imovine namijenjene prodaji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120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14. Ostale kratkoročne obveze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121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50.080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499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E) ODGOĐENO PLAĆANJE TROŠKOVA I PRIHOD BUDUĆEGA</w:t>
            </w: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RAZDOBLJA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122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171.869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171.869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C0C0C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F) UKUPNO – PASIVA </w:t>
            </w:r>
            <w:r w:rsidRPr="00533757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067+088+095+107+122)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123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33.601.145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C0C0C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color w:val="0000FF"/>
                <w:sz w:val="18"/>
                <w:szCs w:val="18"/>
                <w:lang w:eastAsia="hr-HR" w:val="hr-HR"/>
              </w:rPr>
              <w:t>30.774.498</w:t>
            </w:r>
          </w:p>
        </w:tc>
      </w:tr>
      <w:tr w:rsidTr="00533757" w:rsidR="00533757" w:rsidRPr="00533757">
        <w:trPr>
          <w:trHeight w:val="282"/>
          <w:jc w:val="center"/>
        </w:trPr>
        <w:tc>
          <w:tcPr>
            <w:tcW w:type="dxa" w:w="3562"/>
            <w:gridSpan w:val="6"/>
            <w:tcBorders>
              <w:top w:space="0" w:sz="4" w:color="C0C0C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G)  IZVANBILANČNI ZAPISI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124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56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533757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533757" w:rsidR="00533757" w:rsidRPr="00533757">
        <w:trPr>
          <w:trHeight w:val="102"/>
          <w:jc w:val="center"/>
        </w:trPr>
        <w:tc>
          <w:tcPr>
            <w:tcW w:type="dxa" w:w="7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7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4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6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33757" w:rsidP="00533757" w:rsidR="00533757" w:rsidRPr="0053375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</w:tr>
    </w:tbl>
    <w:p w:rsidRDefault="00891FEC" w:rsidP="000250EA" w:rsidR="00891FE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3D7EE9" w:rsidP="000250EA" w:rsidR="003D7EE9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C14CE8" w:rsidP="000250EA" w:rsidR="00C14CE8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C14CE8" w:rsidP="000250EA" w:rsidR="00C14C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95362B" w:rsidP="000250EA" w:rsidR="000B0721" w:rsidRPr="006E09AB">
      <w:pPr>
        <w:pStyle w:val="Naslov3"/>
        <w:spacing w:lineRule="auto" w:line="36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451235622" w:id="42"/>
      <w:bookmarkStart w:name="_Toc472012451" w:id="43"/>
      <w:bookmarkStart w:name="_Toc477898300" w:id="44"/>
      <w:bookmarkStart w:name="_Toc514324260" w:id="45"/>
      <w:bookmarkStart w:name="_Toc283111385" w:id="46"/>
      <w:bookmarkStart w:name="_Toc292093911" w:id="47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1.1.7. </w:t>
      </w:r>
      <w:r w:rsidR="00206697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Opis činjenica i okolnosti iz kojih proizlazi postojanje </w:t>
      </w:r>
      <w:bookmarkEnd w:id="42"/>
      <w:r w:rsidR="000B0721" w:rsidRPr="006E09AB">
        <w:rPr>
          <w:rFonts w:cs="Arial" w:hAnsi="Arial" w:ascii="Arial"/>
          <w:b/>
          <w:color w:themeColor="accent1" w:val="A5300F"/>
          <w:sz w:val="24"/>
          <w:szCs w:val="24"/>
        </w:rPr>
        <w:t>prijeteće nesposobnosti za plaćanje</w:t>
      </w:r>
      <w:bookmarkEnd w:id="43"/>
      <w:bookmarkEnd w:id="44"/>
      <w:bookmarkEnd w:id="45"/>
      <w:r w:rsidR="004C0E13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</w:p>
    <w:p w:rsidRDefault="00D60E51" w:rsidP="000250EA" w:rsidR="00D60E5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F6576" w:rsidP="000250EA" w:rsidR="008C4EE1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Sukladno čl. 4. Stečajnog Zakona, </w:t>
      </w:r>
      <w:r w:rsidR="006771C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u uvjetima nastupa nelikvidnosti koje se ogleda u nemogućnost</w:t>
      </w:r>
      <w:r w:rsidR="00A7193C" w:rsidRPr="00B971C1">
        <w:rPr>
          <w:rFonts w:cs="Arial" w:hAnsi="Arial" w:ascii="Arial"/>
          <w:sz w:val="24"/>
          <w:szCs w:val="24"/>
        </w:rPr>
        <w:t xml:space="preserve">i da </w:t>
      </w:r>
      <w:r w:rsidR="001C1C73">
        <w:rPr>
          <w:rFonts w:cs="Arial" w:hAnsi="Arial" w:ascii="Arial"/>
          <w:sz w:val="24"/>
          <w:szCs w:val="24"/>
        </w:rPr>
        <w:t>ABUNDAN</w:t>
      </w:r>
      <w:r w:rsidR="00ED33E1" w:rsidRPr="00ED33E1">
        <w:rPr>
          <w:rFonts w:cs="Arial" w:hAnsi="Arial" w:ascii="Arial"/>
          <w:sz w:val="24"/>
          <w:szCs w:val="24"/>
        </w:rPr>
        <w:t xml:space="preserve"> d.o.o.</w:t>
      </w:r>
      <w:r w:rsidR="00ED33E1">
        <w:rPr>
          <w:rFonts w:cs="Arial" w:hAnsi="Arial" w:ascii="Arial"/>
          <w:color w:val="003366"/>
          <w:sz w:val="18"/>
          <w:szCs w:val="18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poduzetim mjerama financijskog restrukturiranja izvan</w:t>
      </w:r>
      <w:r w:rsidR="00DD3B54" w:rsidRPr="00B971C1">
        <w:rPr>
          <w:rFonts w:cs="Arial" w:hAnsi="Arial" w:ascii="Arial"/>
          <w:sz w:val="24"/>
          <w:szCs w:val="24"/>
        </w:rPr>
        <w:t xml:space="preserve"> predstečajnog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>po</w:t>
      </w:r>
      <w:r w:rsidR="00581940" w:rsidRPr="00B971C1">
        <w:rPr>
          <w:rFonts w:cs="Arial" w:hAnsi="Arial" w:ascii="Arial"/>
          <w:color w:themeColor="text1" w:val="000000"/>
          <w:sz w:val="24"/>
          <w:szCs w:val="24"/>
        </w:rPr>
        <w:t>stupka sam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us</w:t>
      </w:r>
      <w:r w:rsidR="006771C9" w:rsidRPr="00B971C1">
        <w:rPr>
          <w:rFonts w:cs="Arial" w:hAnsi="Arial" w:ascii="Arial"/>
          <w:color w:themeColor="text1" w:val="000000"/>
          <w:sz w:val="24"/>
          <w:szCs w:val="24"/>
        </w:rPr>
        <w:t xml:space="preserve">postavi stanje likvidnosti, tvrtka </w:t>
      </w:r>
      <w:r w:rsidR="001C1C73">
        <w:rPr>
          <w:rFonts w:cs="Arial" w:hAnsi="Arial" w:ascii="Arial"/>
          <w:sz w:val="24"/>
          <w:szCs w:val="24"/>
        </w:rPr>
        <w:t>ABUNDAN</w:t>
      </w:r>
      <w:r w:rsidR="00ED33E1" w:rsidRPr="00ED33E1">
        <w:rPr>
          <w:rFonts w:cs="Arial" w:hAnsi="Arial" w:ascii="Arial"/>
          <w:sz w:val="24"/>
          <w:szCs w:val="24"/>
        </w:rPr>
        <w:t xml:space="preserve"> d.o.o.</w:t>
      </w:r>
      <w:r w:rsidR="00ED33E1">
        <w:rPr>
          <w:rFonts w:cs="Arial" w:hAnsi="Arial" w:ascii="Arial"/>
          <w:color w:val="003366"/>
          <w:sz w:val="18"/>
          <w:szCs w:val="18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pokreće</w:t>
      </w:r>
      <w:r w:rsidR="00DD3B54" w:rsidRPr="00B971C1">
        <w:rPr>
          <w:rFonts w:cs="Arial" w:hAnsi="Arial" w:ascii="Arial"/>
          <w:sz w:val="24"/>
          <w:szCs w:val="24"/>
        </w:rPr>
        <w:t xml:space="preserve"> predstečajni</w:t>
      </w:r>
      <w:r w:rsidRPr="00B971C1">
        <w:rPr>
          <w:rFonts w:cs="Arial" w:hAnsi="Arial" w:ascii="Arial"/>
          <w:sz w:val="24"/>
          <w:szCs w:val="24"/>
        </w:rPr>
        <w:t xml:space="preserve"> postupak. </w:t>
      </w:r>
      <w:r w:rsidR="007D539B" w:rsidRPr="00B971C1">
        <w:rPr>
          <w:rFonts w:cs="Arial" w:hAnsi="Arial" w:ascii="Arial"/>
          <w:sz w:val="24"/>
          <w:szCs w:val="24"/>
        </w:rPr>
        <w:t>Prijeteća nesposobnost za plaćanje evidentna je, a ogleda se u činjenici da</w:t>
      </w:r>
      <w:r w:rsidR="008C4EE1" w:rsidRPr="00B971C1">
        <w:rPr>
          <w:rFonts w:cs="Arial" w:hAnsi="Arial" w:ascii="Arial"/>
          <w:sz w:val="24"/>
          <w:szCs w:val="24"/>
        </w:rPr>
        <w:t xml:space="preserve">: </w:t>
      </w:r>
    </w:p>
    <w:p w:rsidRDefault="00E115A3" w:rsidP="000250EA" w:rsidR="00E115A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D45D6" w:rsidP="000250EA" w:rsidR="00445559" w:rsidRPr="00B971C1">
      <w:pPr>
        <w:pStyle w:val="Odlomakpopisa"/>
        <w:numPr>
          <w:ilvl w:val="0"/>
          <w:numId w:val="11"/>
        </w:numPr>
        <w:spacing w:lineRule="auto" w:line="360" w:after="0"/>
        <w:ind w:left="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D</w:t>
      </w:r>
      <w:r w:rsidR="000362E0" w:rsidRPr="00B971C1">
        <w:rPr>
          <w:rFonts w:cs="Arial" w:hAnsi="Arial" w:ascii="Arial"/>
          <w:sz w:val="24"/>
          <w:szCs w:val="24"/>
        </w:rPr>
        <w:t xml:space="preserve">užnik u Očevidniku redoslijeda osnova za plaćanje koji vodi Financijska agencija ima </w:t>
      </w:r>
      <w:r w:rsidR="008C4EE1" w:rsidRPr="00B971C1">
        <w:rPr>
          <w:rFonts w:cs="Arial" w:hAnsi="Arial" w:ascii="Arial"/>
          <w:sz w:val="24"/>
          <w:szCs w:val="24"/>
        </w:rPr>
        <w:t>evidentirane neizvršene osnove</w:t>
      </w:r>
      <w:r w:rsidR="000362E0" w:rsidRPr="00B971C1">
        <w:rPr>
          <w:rFonts w:cs="Arial" w:hAnsi="Arial" w:ascii="Arial"/>
          <w:sz w:val="24"/>
          <w:szCs w:val="24"/>
        </w:rPr>
        <w:t xml:space="preserve"> za plaćanje</w:t>
      </w:r>
      <w:r w:rsidR="008C4EE1" w:rsidRPr="00B971C1">
        <w:rPr>
          <w:rFonts w:cs="Arial" w:hAnsi="Arial" w:ascii="Arial"/>
          <w:sz w:val="24"/>
          <w:szCs w:val="24"/>
        </w:rPr>
        <w:t xml:space="preserve">, odnosno da je na dan predaje Prijedloga za </w:t>
      </w:r>
      <w:r w:rsidR="008C4EE1" w:rsidRPr="00B971C1">
        <w:rPr>
          <w:rFonts w:cs="Arial" w:hAnsi="Arial" w:ascii="Arial"/>
          <w:color w:themeColor="text1" w:val="000000"/>
          <w:sz w:val="24"/>
          <w:szCs w:val="24"/>
        </w:rPr>
        <w:t>pokretanje predstečajn</w:t>
      </w:r>
      <w:r w:rsidR="00DD3B54" w:rsidRPr="00B971C1">
        <w:rPr>
          <w:rFonts w:cs="Arial" w:hAnsi="Arial" w:ascii="Arial"/>
          <w:color w:themeColor="text1" w:val="000000"/>
          <w:sz w:val="24"/>
          <w:szCs w:val="24"/>
        </w:rPr>
        <w:t xml:space="preserve">og postupka </w:t>
      </w:r>
      <w:r w:rsidR="004D361E" w:rsidRPr="00B971C1">
        <w:rPr>
          <w:rFonts w:cs="Arial" w:hAnsi="Arial" w:ascii="Arial"/>
          <w:color w:themeColor="text1" w:val="000000"/>
          <w:sz w:val="24"/>
          <w:szCs w:val="24"/>
        </w:rPr>
        <w:t>do</w:t>
      </w:r>
      <w:r w:rsidR="004D361E" w:rsidRPr="00B971C1">
        <w:rPr>
          <w:rFonts w:cs="Arial" w:hAnsi="Arial" w:ascii="Arial"/>
          <w:sz w:val="24"/>
          <w:szCs w:val="24"/>
        </w:rPr>
        <w:t xml:space="preserve"> 60 dana u blokadi </w:t>
      </w:r>
      <w:r w:rsidR="00CF679C" w:rsidRPr="00B971C1">
        <w:rPr>
          <w:rFonts w:cs="Arial" w:hAnsi="Arial" w:ascii="Arial"/>
          <w:sz w:val="24"/>
          <w:szCs w:val="24"/>
        </w:rPr>
        <w:t>što je dokazao potvr</w:t>
      </w:r>
      <w:r w:rsidR="0086695A" w:rsidRPr="00B971C1">
        <w:rPr>
          <w:rFonts w:cs="Arial" w:hAnsi="Arial" w:ascii="Arial"/>
          <w:sz w:val="24"/>
          <w:szCs w:val="24"/>
        </w:rPr>
        <w:t>dom sa Fine o danima blokade i O</w:t>
      </w:r>
      <w:r w:rsidR="00CF679C" w:rsidRPr="00B971C1">
        <w:rPr>
          <w:rFonts w:cs="Arial" w:hAnsi="Arial" w:ascii="Arial"/>
          <w:sz w:val="24"/>
          <w:szCs w:val="24"/>
        </w:rPr>
        <w:t xml:space="preserve">čevidnikom o </w:t>
      </w:r>
      <w:r w:rsidR="00374C04" w:rsidRPr="00B971C1">
        <w:rPr>
          <w:rFonts w:cs="Arial" w:hAnsi="Arial" w:ascii="Arial"/>
          <w:sz w:val="24"/>
          <w:szCs w:val="24"/>
        </w:rPr>
        <w:t>redosljedu plaćanja, priloženom Prijedlogu za pokretanje</w:t>
      </w:r>
      <w:r w:rsidR="00DD3B54" w:rsidRPr="00B971C1">
        <w:rPr>
          <w:rFonts w:cs="Arial" w:hAnsi="Arial" w:ascii="Arial"/>
          <w:sz w:val="24"/>
          <w:szCs w:val="24"/>
        </w:rPr>
        <w:t xml:space="preserve"> predstečajnog</w:t>
      </w:r>
      <w:r w:rsidR="00CF679C" w:rsidRPr="00B971C1">
        <w:rPr>
          <w:rFonts w:cs="Arial" w:hAnsi="Arial" w:ascii="Arial"/>
          <w:sz w:val="24"/>
          <w:szCs w:val="24"/>
        </w:rPr>
        <w:t xml:space="preserve"> postupka</w:t>
      </w:r>
      <w:r w:rsidRPr="00B971C1">
        <w:rPr>
          <w:rFonts w:cs="Arial" w:hAnsi="Arial" w:ascii="Arial"/>
          <w:sz w:val="24"/>
          <w:szCs w:val="24"/>
        </w:rPr>
        <w:t xml:space="preserve">. </w:t>
      </w:r>
    </w:p>
    <w:p w:rsidRDefault="007D4B9A" w:rsidP="00676086" w:rsidR="006C4E52" w:rsidRPr="00676086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bCs/>
          <w:sz w:val="24"/>
          <w:szCs w:val="24"/>
        </w:rPr>
        <w:t>Bez provedba mjera financijskog i opera</w:t>
      </w:r>
      <w:r w:rsidR="0086695A" w:rsidRPr="00B971C1">
        <w:rPr>
          <w:rFonts w:cs="Arial" w:hAnsi="Arial" w:ascii="Arial"/>
          <w:bCs/>
          <w:sz w:val="24"/>
          <w:szCs w:val="24"/>
        </w:rPr>
        <w:t>tivnog restrukturiranja, tvrtka</w:t>
      </w:r>
      <w:r w:rsidRPr="00B971C1">
        <w:rPr>
          <w:rFonts w:cs="Arial" w:hAnsi="Arial" w:ascii="Arial"/>
          <w:bCs/>
          <w:sz w:val="24"/>
          <w:szCs w:val="24"/>
        </w:rPr>
        <w:t xml:space="preserve"> neće biti u mogućnosti podmirivati obaveze u skladu sa zakonskim rokovima. </w:t>
      </w:r>
      <w:r w:rsidR="006C4E52" w:rsidRPr="00B971C1">
        <w:rPr>
          <w:rFonts w:cs="Arial" w:hAnsi="Arial" w:ascii="Arial"/>
          <w:sz w:val="24"/>
          <w:szCs w:val="24"/>
        </w:rPr>
        <w:br w:type="page"/>
      </w:r>
    </w:p>
    <w:p w:rsidRDefault="0095362B" w:rsidP="000250EA" w:rsidR="004C0E13" w:rsidRPr="006E09AB">
      <w:pPr>
        <w:pStyle w:val="Naslov3"/>
        <w:spacing w:lineRule="auto" w:line="36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472012452" w:id="48"/>
      <w:bookmarkStart w:name="_Toc477898301" w:id="49"/>
      <w:bookmarkStart w:name="_Toc514324261" w:id="50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lastRenderedPageBreak/>
        <w:t xml:space="preserve">1.1.8. </w:t>
      </w:r>
      <w:r w:rsidR="001F5635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Opis činjenica i okolnosti iz kojih proizlazi postojanje </w:t>
      </w:r>
      <w:r w:rsidR="00FF6576" w:rsidRPr="006E09AB">
        <w:rPr>
          <w:rFonts w:cs="Arial" w:hAnsi="Arial" w:ascii="Arial"/>
          <w:b/>
          <w:color w:themeColor="accent1" w:val="A5300F"/>
          <w:sz w:val="24"/>
          <w:szCs w:val="24"/>
        </w:rPr>
        <w:t>uvjeta za otvaranj</w:t>
      </w:r>
      <w:r w:rsidR="008E45A2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e </w:t>
      </w:r>
      <w:r w:rsidR="00DD3B54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predstečajnog </w:t>
      </w:r>
      <w:r w:rsidR="008E45A2" w:rsidRPr="006E09AB">
        <w:rPr>
          <w:rFonts w:cs="Arial" w:hAnsi="Arial" w:ascii="Arial"/>
          <w:b/>
          <w:color w:themeColor="accent1" w:val="A5300F"/>
          <w:sz w:val="24"/>
          <w:szCs w:val="24"/>
        </w:rPr>
        <w:t>postupka</w:t>
      </w:r>
      <w:bookmarkEnd w:id="48"/>
      <w:bookmarkEnd w:id="49"/>
      <w:bookmarkEnd w:id="50"/>
      <w:r w:rsidR="008E45A2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</w:p>
    <w:p w:rsidRDefault="00A94A5B" w:rsidP="000250EA" w:rsidR="00A94A5B" w:rsidRPr="00E806D1">
      <w:pPr>
        <w:spacing w:lineRule="auto" w:line="360" w:after="0"/>
        <w:contextualSpacing/>
        <w:jc w:val="both"/>
        <w:rPr>
          <w:rFonts w:cs="Arial" w:eastAsia="Times New Roman" w:hAnsi="Arial" w:ascii="Arial"/>
          <w:color w:themeColor="text1" w:val="000000"/>
          <w:sz w:val="24"/>
          <w:szCs w:val="24"/>
          <w:lang w:eastAsia="hr-HR" w:val="hr-HR"/>
        </w:rPr>
      </w:pPr>
    </w:p>
    <w:p w:rsidRDefault="00E806D1" w:rsidP="002C36EA" w:rsidR="00AF0FE2">
      <w:pPr>
        <w:spacing w:lineRule="auto" w:line="360"/>
        <w:ind w:right="142"/>
        <w:rPr>
          <w:rFonts w:cs="Arial" w:eastAsia="Times New Roman" w:hAnsi="Arial" w:ascii="Arial"/>
          <w:color w:themeColor="text1" w:val="000000"/>
          <w:sz w:val="24"/>
          <w:szCs w:val="24"/>
          <w:lang w:eastAsia="hr-HR" w:val="hr-HR"/>
        </w:rPr>
      </w:pPr>
      <w:r w:rsidRPr="00E806D1">
        <w:rPr>
          <w:rFonts w:cs="Arial" w:eastAsia="Times New Roman" w:hAnsi="Arial" w:ascii="Arial"/>
          <w:color w:themeColor="text1" w:val="000000"/>
          <w:sz w:val="24"/>
          <w:szCs w:val="24"/>
          <w:lang w:eastAsia="hr-HR" w:val="hr-HR"/>
        </w:rPr>
        <w:t>Tvrtka ABUNDAN d.o.o. odlučila je pokrenuti predstečajni postupak zbog nenaplate potraživanja koja je dovela do nemogućnosti podmirenja obveza prema bankama i</w:t>
      </w:r>
      <w:r>
        <w:rPr>
          <w:rFonts w:cs="Arial" w:eastAsia="Times New Roman" w:hAnsi="Arial" w:ascii="Arial"/>
          <w:color w:themeColor="text1" w:val="000000"/>
          <w:sz w:val="24"/>
          <w:szCs w:val="24"/>
          <w:lang w:eastAsia="hr-HR" w:val="hr-HR"/>
        </w:rPr>
        <w:t xml:space="preserve"> Ministarstvu financija</w:t>
      </w:r>
      <w:r w:rsidRPr="00E806D1">
        <w:rPr>
          <w:rFonts w:cs="Arial" w:eastAsia="Times New Roman" w:hAnsi="Arial" w:ascii="Arial"/>
          <w:color w:themeColor="text1" w:val="000000"/>
          <w:sz w:val="24"/>
          <w:szCs w:val="24"/>
          <w:lang w:eastAsia="hr-HR" w:val="hr-HR"/>
        </w:rPr>
        <w:t>. Isto tako,</w:t>
      </w:r>
      <w:r>
        <w:rPr>
          <w:rFonts w:cs="Arial" w:eastAsia="Times New Roman" w:hAnsi="Arial" w:ascii="Arial"/>
          <w:color w:themeColor="text1" w:val="000000"/>
          <w:sz w:val="24"/>
          <w:szCs w:val="24"/>
          <w:lang w:eastAsia="hr-HR" w:val="hr-HR"/>
        </w:rPr>
        <w:t xml:space="preserve"> tvrtka ABUNDAN d.o.o. ima i distributivni centar za voće- hladnjaču kapaciteta 2.200 tona, te je</w:t>
      </w:r>
      <w:r w:rsidR="002C36EA">
        <w:rPr>
          <w:rFonts w:cs="Arial" w:eastAsia="Times New Roman" w:hAnsi="Arial" w:ascii="Arial"/>
          <w:color w:themeColor="text1" w:val="000000"/>
          <w:sz w:val="24"/>
          <w:szCs w:val="24"/>
          <w:lang w:eastAsia="hr-HR" w:val="hr-HR"/>
        </w:rPr>
        <w:t xml:space="preserve"> </w:t>
      </w:r>
      <w:r>
        <w:rPr>
          <w:rFonts w:cs="Arial" w:eastAsia="Times New Roman" w:hAnsi="Arial" w:ascii="Arial"/>
          <w:color w:themeColor="text1" w:val="000000"/>
          <w:sz w:val="24"/>
          <w:szCs w:val="24"/>
          <w:lang w:eastAsia="hr-HR" w:val="hr-HR"/>
        </w:rPr>
        <w:t xml:space="preserve"> zabrana izvoza jabuka na rusko tržište značajno utjecala na poslovanje tvrtke.</w:t>
      </w:r>
    </w:p>
    <w:p w:rsidRDefault="002C36EA" w:rsidP="002C36EA" w:rsidR="002C36EA">
      <w:pPr>
        <w:spacing w:lineRule="auto" w:line="360"/>
        <w:ind w:right="142"/>
        <w:rPr>
          <w:rFonts w:cs="Arial" w:eastAsia="Times New Roman" w:hAnsi="Arial" w:ascii="Arial"/>
          <w:color w:themeColor="text1" w:val="000000"/>
          <w:sz w:val="24"/>
          <w:szCs w:val="24"/>
          <w:lang w:eastAsia="hr-HR" w:val="hr-HR"/>
        </w:rPr>
      </w:pPr>
    </w:p>
    <w:p w:rsidRDefault="002C36EA" w:rsidP="002C36EA" w:rsidR="002C36EA" w:rsidRPr="002C36EA">
      <w:pPr>
        <w:spacing w:lineRule="auto" w:line="360"/>
        <w:ind w:right="142"/>
        <w:rPr>
          <w:rFonts w:cs="Arial" w:eastAsia="Times New Roman" w:hAnsi="Arial" w:ascii="Arial"/>
          <w:color w:themeColor="text1" w:val="000000"/>
          <w:sz w:val="24"/>
          <w:szCs w:val="24"/>
          <w:lang w:eastAsia="hr-HR" w:val="hr-HR"/>
        </w:rPr>
      </w:pPr>
    </w:p>
    <w:p w:rsidRDefault="0095362B" w:rsidP="000250EA" w:rsidR="004C0E13" w:rsidRPr="006E09AB">
      <w:pPr>
        <w:pStyle w:val="Naslov3"/>
        <w:spacing w:lineRule="auto" w:line="36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451235623" w:id="51"/>
      <w:bookmarkStart w:name="_Toc472012453" w:id="52"/>
      <w:bookmarkStart w:name="_Toc477898302" w:id="53"/>
      <w:bookmarkStart w:name="_Toc514324262" w:id="54"/>
      <w:bookmarkStart w:name="_Toc273607768" w:id="55"/>
      <w:bookmarkEnd w:id="46"/>
      <w:bookmarkEnd w:id="47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1.1.9. </w:t>
      </w:r>
      <w:r w:rsidR="00673A16" w:rsidRPr="006E09AB">
        <w:rPr>
          <w:rFonts w:cs="Arial" w:hAnsi="Arial" w:ascii="Arial"/>
          <w:b/>
          <w:color w:themeColor="accent1" w:val="A5300F"/>
          <w:sz w:val="24"/>
          <w:szCs w:val="24"/>
        </w:rPr>
        <w:t>Ukupne obveze društva</w:t>
      </w:r>
      <w:bookmarkEnd w:id="51"/>
      <w:bookmarkEnd w:id="52"/>
      <w:bookmarkEnd w:id="53"/>
      <w:bookmarkEnd w:id="54"/>
      <w:r w:rsidR="00673A16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</w:p>
    <w:p w:rsidRDefault="00FE00A5" w:rsidP="000250EA" w:rsidR="00FE00A5" w:rsidRPr="00B971C1">
      <w:pPr>
        <w:spacing w:lineRule="auto" w:line="360" w:after="0"/>
        <w:contextualSpacing/>
        <w:jc w:val="both"/>
        <w:rPr>
          <w:rFonts w:cs="Arial" w:hAnsi="Arial" w:ascii="Arial"/>
          <w:i/>
          <w:sz w:val="24"/>
          <w:szCs w:val="24"/>
        </w:rPr>
      </w:pPr>
    </w:p>
    <w:p w:rsidRDefault="00AD05AF" w:rsidP="000250EA" w:rsidR="00B36B4E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</w:t>
      </w:r>
      <w:r w:rsidR="00673A16" w:rsidRPr="00B971C1">
        <w:rPr>
          <w:rFonts w:cs="Arial" w:hAnsi="Arial" w:ascii="Arial"/>
          <w:sz w:val="24"/>
          <w:szCs w:val="24"/>
        </w:rPr>
        <w:t>bveze društva</w:t>
      </w:r>
      <w:r w:rsidR="009073E6" w:rsidRPr="00B971C1">
        <w:rPr>
          <w:rFonts w:cs="Arial" w:hAnsi="Arial" w:ascii="Arial"/>
          <w:sz w:val="24"/>
          <w:szCs w:val="24"/>
        </w:rPr>
        <w:t xml:space="preserve"> </w:t>
      </w:r>
      <w:r w:rsidR="001C1C73">
        <w:rPr>
          <w:rFonts w:cs="Arial" w:hAnsi="Arial" w:ascii="Arial"/>
          <w:sz w:val="24"/>
          <w:szCs w:val="24"/>
        </w:rPr>
        <w:t>ABUNDAN</w:t>
      </w:r>
      <w:r w:rsidR="00ED33E1" w:rsidRPr="00ED33E1">
        <w:rPr>
          <w:rFonts w:cs="Arial" w:hAnsi="Arial" w:ascii="Arial"/>
          <w:sz w:val="24"/>
          <w:szCs w:val="24"/>
        </w:rPr>
        <w:t xml:space="preserve"> d.o.o.</w:t>
      </w:r>
      <w:r w:rsidR="00ED33E1">
        <w:rPr>
          <w:rFonts w:cs="Arial" w:hAnsi="Arial" w:ascii="Arial"/>
          <w:color w:val="003366"/>
          <w:sz w:val="18"/>
          <w:szCs w:val="18"/>
        </w:rPr>
        <w:t xml:space="preserve"> </w:t>
      </w:r>
      <w:r w:rsidR="00673A16" w:rsidRPr="00B971C1">
        <w:rPr>
          <w:rFonts w:cs="Arial" w:hAnsi="Arial" w:ascii="Arial"/>
          <w:sz w:val="24"/>
          <w:szCs w:val="24"/>
        </w:rPr>
        <w:t xml:space="preserve">na </w:t>
      </w:r>
      <w:r w:rsidR="00673A16" w:rsidRPr="00C53B45">
        <w:rPr>
          <w:rFonts w:cs="Arial" w:hAnsi="Arial" w:ascii="Arial"/>
          <w:sz w:val="24"/>
          <w:szCs w:val="24"/>
        </w:rPr>
        <w:t xml:space="preserve">dan </w:t>
      </w:r>
      <w:r w:rsidR="00676086">
        <w:rPr>
          <w:rFonts w:cs="Arial" w:hAnsi="Arial" w:ascii="Arial"/>
          <w:sz w:val="24"/>
          <w:szCs w:val="24"/>
        </w:rPr>
        <w:t>30.06</w:t>
      </w:r>
      <w:r w:rsidR="00C14CE8" w:rsidRPr="00C53B45">
        <w:rPr>
          <w:rFonts w:cs="Arial" w:hAnsi="Arial" w:ascii="Arial"/>
          <w:sz w:val="24"/>
          <w:szCs w:val="24"/>
        </w:rPr>
        <w:t>.2018</w:t>
      </w:r>
      <w:r w:rsidR="00163535" w:rsidRPr="00C53B45">
        <w:rPr>
          <w:rFonts w:cs="Arial" w:hAnsi="Arial" w:ascii="Arial"/>
          <w:sz w:val="24"/>
          <w:szCs w:val="24"/>
        </w:rPr>
        <w:t xml:space="preserve">. </w:t>
      </w:r>
      <w:r w:rsidRPr="00C53B45">
        <w:rPr>
          <w:rFonts w:cs="Arial" w:hAnsi="Arial" w:ascii="Arial"/>
          <w:sz w:val="24"/>
          <w:szCs w:val="24"/>
        </w:rPr>
        <w:t xml:space="preserve">prikazane </w:t>
      </w:r>
      <w:r w:rsidRPr="00B971C1">
        <w:rPr>
          <w:rFonts w:cs="Arial" w:hAnsi="Arial" w:ascii="Arial"/>
          <w:sz w:val="24"/>
          <w:szCs w:val="24"/>
        </w:rPr>
        <w:t>su kako slijedi:</w:t>
      </w:r>
    </w:p>
    <w:p w:rsidRDefault="00744AB5" w:rsidP="000250EA" w:rsidR="00744AB5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  <w:bookmarkStart w:name="_Toc451235624" w:id="56"/>
      <w:bookmarkStart w:name="_Toc472012454" w:id="57"/>
      <w:bookmarkStart w:name="_Toc477898303" w:id="58"/>
    </w:p>
    <w:p w:rsidRDefault="00744AB5" w:rsidP="000250EA" w:rsidR="00744AB5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</w:p>
    <w:tbl>
      <w:tblPr>
        <w:tblStyle w:val="GridTable2Accent1"/>
        <w:tblW w:type="dxa" w:w="11420"/>
        <w:jc w:val="center"/>
        <w:tblLook w:val="04A0" w:noVBand="1" w:noHBand="0" w:lastColumn="0" w:firstColumn="1" w:lastRow="0" w:firstRow="1"/>
      </w:tblPr>
      <w:tblGrid>
        <w:gridCol w:w="546"/>
        <w:gridCol w:w="1868"/>
        <w:gridCol w:w="5811"/>
        <w:gridCol w:w="1597"/>
        <w:gridCol w:w="1598"/>
      </w:tblGrid>
      <w:tr w:rsidTr="00676086" w:rsidR="00676086" w:rsidRPr="00676086">
        <w:trPr>
          <w:cnfStyle w:val="100000000000"/>
          <w:trHeight w:val="570"/>
          <w:jc w:val="center"/>
        </w:trPr>
        <w:tc>
          <w:tcPr>
            <w:cnfStyle w:val="001000000000"/>
            <w:tcW w:type="dxa" w:w="519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682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6024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1597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598"/>
            <w:tcBorders>
              <w:top w:space="0" w:sz="0" w:color="auto" w:val="none"/>
              <w:left w:space="0" w:sz="0" w:color="auto" w:val="none"/>
              <w:bottom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676086" w:rsidR="00676086" w:rsidRPr="00676086">
        <w:trPr>
          <w:cnfStyle w:val="000000100000"/>
          <w:trHeight w:val="345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14036333877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Adikko Bank d.d.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143.662,65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78453219787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AgLon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25.400,48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79549878097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Agro - agro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6.426,00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23527142473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Agro Babić, vl. Gabrijel Babić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5.247,09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8075942404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Agro Ferrum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3.594,00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44013546848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Agro Hoblaj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5.522,15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88179879471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Agro Sim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23.018,85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21464574194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Agroart obrt za proiz. i usl., vl. Marijan Gašparec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88,74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1241022425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Agromais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11.369,57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42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lastRenderedPageBreak/>
              <w:t>10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13817492113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 xml:space="preserve">AgroMARTIN d.o.o. 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12.934,41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67793044823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Agronom d.o.o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3.374,36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34607493750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Agro-Partner obrt za trgovinu, vl. Bojan Tomašević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1.482,00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31999338764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Agroprojekt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10.184,11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9346591759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Agroteks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608.312,06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66493270332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Agroturopolje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14.520,00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77844837368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Agrovallis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36.114,74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20013699305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Alatnica i Plastika, vl. Dubravko Mareš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1.728,88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58353015102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Alca Zagreb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3.041,23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97098682001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Amting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1.609,11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36885326631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Anparo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3.350,00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72594208197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Apios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380,76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24703677441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AS-Agro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19.845,74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18675153495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Auditus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25.000,00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24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96330310281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Autocesta Rijeka-Zagreb d.d.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72552132449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Auto-Poljostroj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414,75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14596118399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Autoservis Mezak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3.799,50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40994628705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Axereal Croatia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285.677,81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87328040703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BASF Croatia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1.163.811,70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8%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29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2320396248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Benković Usluge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608,13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45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SI 14150280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Bird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6.143,32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14423356593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Bizplan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5.000,00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97251233799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Bohatka Nevenka O.P.G.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30.696,89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82487963656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Brati Ritoša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75.948,35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34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62071483432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Bublić-commerce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29.476,07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31522836079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Bumbar 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2.011,99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82790074844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Chromos Agro d.d.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6.610.422,73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48%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25498619118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Cipro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30.736,96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61081062387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Colić trade d.o.o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6.000,00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lastRenderedPageBreak/>
              <w:t>39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85500684167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Cvipek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29.999,97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88019833367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Čonka Daniel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1.175,09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31053021898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Deni-tisak, obrt za usluge, vl Kristina Faltis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64115107699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Dimnjačar Dragutin Šneler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739,53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43</w:t>
            </w:r>
          </w:p>
        </w:tc>
        <w:tc>
          <w:tcPr>
            <w:tcW w:type="dxa" w:w="1682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232323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232323"/>
                <w:sz w:val="22"/>
                <w:szCs w:val="22"/>
                <w:lang w:eastAsia="hr-HR" w:val="hr-HR"/>
              </w:rPr>
              <w:t>18683136487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Državni proračun RH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77.108,99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44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40071999847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Eco Impuls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2.924,42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3274326051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Emo - Adria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2.181,39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3954514141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Eniva,obrt za prijevoz, vl.Dean Luketić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2.625,00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10194059689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Erste Factoring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6.675,87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10222437533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EuroAlp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2.682,00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49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NL810616567B0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European Fruitservice Board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50.805,36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50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68339203084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Fito promet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33.683,04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51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64500821578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Flekso plast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24.918,18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52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53833195657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Florel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35.100,00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53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77512337492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Forol Maziva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1.361,25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54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26334551660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Fragaria Planta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55.247,93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55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65104739579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Fructus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506.845,33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56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67273172342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Gajski Nives O.P.G.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4.172,00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435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57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34611008303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Georg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40.000,00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58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71839579033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Gomolava d.d.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0,85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59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41888874500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Grad Kutina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436,05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60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3365973101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Gs 1 Croatia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4.161,20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61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60473408837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HAD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1.637,08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62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37945624828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Hedon Duo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2.372,34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63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63073332379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Hep Opskrba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28.528,97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64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84751919984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Horvat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450.268,49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65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87311810356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HP-Hrvatska Pošta d.d.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1.478,40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66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68419124305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Hrvatska radiotelevizija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240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lastRenderedPageBreak/>
              <w:t>67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57500462912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Hrvatske autoceste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477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405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68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69693144506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Hrvatske šume d.d.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50.080,35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69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65918029671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Impuls-leasing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122,88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70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27759560625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Ina d.d.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1.290,10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71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24092669025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Infomart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6.250,00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72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37574243649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Instruvet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3.391,92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73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46564276045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Inter Cars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2.150,11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74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2354417624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Inter Land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17.952,11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75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1546826451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Intrada - Neretva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1.861,39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76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90708101924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Inventivna rješenja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1.280,00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77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12682893937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Ištvanović Antonia OPG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1.273,20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78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47873069025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Ištvanović Antun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79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8393125064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Italcro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53.602,88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80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74321721113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Kamen Ivanić, vl. Ivanić Ivan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7.465,32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81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22519877219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Kaznionica u Lipovici-Popovači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86.649,50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82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87201942024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Komes Transporti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83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31697259786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Konica minolta Hrvatska-poslovna rješenja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888,31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84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93415854613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Konto-vođenje poslovnih knjiga, Mirjana Bobek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3.000,00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85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74300257481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Krajačević Tin O.P.G.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953,29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86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80459753043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Kranjčec Milenko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4.000,00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87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34976993601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Ksu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225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88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68348821882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Lacuna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6.841,18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89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82677264734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Lanac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1.462,20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90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32899100993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Lanugo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733,11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91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47473508348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Li-Vel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2.003,56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92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94330660456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Lumiko trgovina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5.375,57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93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49499778825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Luna Maris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13.610,14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94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70220720375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Ljubica, uslužno-proizvodni obrt, vl. Ljubica Kramarić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843,5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95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7602786563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Maraska d.d.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6.542,84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lastRenderedPageBreak/>
              <w:t>96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51085310780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Mare nostrum Croaticum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614,8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97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50835577926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Mark-Vet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1.382,63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98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31248348410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Medium Moslavina j.d.o.o.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3.829,20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75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99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31248348410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Medium Moslavina j.d.o.o.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476.540,50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100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4105823676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Melvere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47.503,24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101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52372158813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Mens &amp; Co.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45.786,56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435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102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32087382809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Messis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150.000,00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103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53900897411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Metroalfa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6.331,25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104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84549788599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Mistral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543,75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105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19587643292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M-Kom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14.429,65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106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9015021154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Mladen Commerce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7.902,23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107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98526328089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Moslavina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1.426,44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108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75016734753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Mount Trade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2.550,18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109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98464384267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Mreža, obrt za proizvodnju užadi i trgovinu, vl. Tihomir Ileković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3.197,30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3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110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10122004328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 xml:space="preserve">Naglić Ivica OPG 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517,69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111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33688104975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Nika-konstrukcije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2.950,00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112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32290840977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Nivex22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1.702,44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113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23755929404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Obrt za autoprijevoz, vl. Mato Matić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3.430,26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114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72241708699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Obrt za uzgoj voća i povrća-Hela, vl. Zdravko Husnik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1.467,50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115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69273200760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OGI, obrt za trgovinu, vl. Ognjen Stambolija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856,4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116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2359032919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Općina Velika Ludina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173.984,78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117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10607626383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 OPG Bradač Zdenka 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15.719,43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118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89264555294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OPG Benković Branko 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119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85989162180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OPG Broz Katica 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78.193,98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120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71170716402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OPG Minks Vladimir 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93.323,12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121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99661429443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OPG Mlinar Pavo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5.099,16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122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30765112843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OPG Mlinarić Josip 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180,6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123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38143593768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OPG Obranović Mario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1.922,14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lastRenderedPageBreak/>
              <w:t>124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13613191964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 xml:space="preserve">OPG Sić Biserka 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3.337,45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125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59920925649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Pa-Vin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351.974,92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3%</w:t>
            </w:r>
          </w:p>
        </w:tc>
      </w:tr>
      <w:tr w:rsidTr="00676086" w:rsidR="00676086" w:rsidRPr="00676086">
        <w:trPr>
          <w:trHeight w:val="39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126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25084060012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 xml:space="preserve">Peček Vesna OPG 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1.544,92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127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19034470667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Pil - Pal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5.088,15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128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24384351607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Pioneer-sjeme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326.000,00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129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37364743662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Pip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7.395,04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130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10456824421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Poljoprivredni obrt Šimun, vl. Hrvoje Bošnjaković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23.859,09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131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33242663757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Poljoprivredno gospodarstvo"Peršun"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329,84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3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132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84961110414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Pomo - poljoprivredni obrt, Jadranko Pomahač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1.041,90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133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2535697732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Privredna banka Zagreb d.d.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150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134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81137504101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Proizvodnja svijeća, trgovina na veliko i malo, vl.Berislav Horvatić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5.655,58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135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21272164792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Rasadnik Milić obrt za proizvodnju sadnog materijala, vl. Mario Milić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2.493,74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136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50921171482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Renko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4.252,50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137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7582085807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Rukavina Promet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4.282,50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138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7325934721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Ruris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377,75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139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42621503715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RWA Hrvatska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155,9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140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58814210661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Sano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12.812,50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141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HU22775373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Schoeller Allibert kft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268,04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142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87698795828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Simpak usluge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1.745,16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143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52650953128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Sjeme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13.914,84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144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57865866839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Slobođanac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1.347,50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145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59683724378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Sollers Grupa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5.093,29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146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14418367103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Solo dom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484,88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147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11643298080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Sportski Ribolov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23.757,34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148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PL5263156707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Svendsen Sport A/S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8.462,64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149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19580573386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Svijet Viličara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3.913,64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405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150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82802605142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 xml:space="preserve">Šimac Mario OPG 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25.292,00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lastRenderedPageBreak/>
              <w:t>151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76356298349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Talk - Kovačija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1.579,38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152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81793146560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T-Com  Hrvatski Telekom d.d.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2.928,96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153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35001965623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Top Commerce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1.339,94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154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41526128180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Trebor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131,48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155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47969276779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Trgokoop - Zagreb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4.370,85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156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1142135523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Trgovina na veliko i malo "Dalibor", vl. Dalibor Petrović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53.967,96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157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99204724315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Unichem Agro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2.824,01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158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62347407589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Velekem d.d.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1.824,54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159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66024163037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Vitakraft Hobby Program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2.371,61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160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26178291942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Voćni sokovi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2.515,55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161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52641439848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Wurth-Hrvatska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8.933,21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75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162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92963223473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Zagrebačka banka d.d.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912.500,00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7%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163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15011294281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Zajednički odvjetnički ured Marko Gracin &amp; Vatroslav Šego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2.776,82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164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52243424857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Zeleni hit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42.137,88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165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7443745075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Zelinapromet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1.159,00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166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53818824649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Zmišlja Ivan O.P.G.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2.091,00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167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34348767732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ZOO Repić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2.182,75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168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65280005751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Žim d.o.o.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12.834,28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169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85381404224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Županijska uprava za ceste</w:t>
            </w:r>
          </w:p>
        </w:tc>
        <w:tc>
          <w:tcPr>
            <w:tcW w:type="dxa" w:w="1597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800,00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0%</w:t>
            </w:r>
          </w:p>
        </w:tc>
      </w:tr>
      <w:tr w:rsidTr="00676086" w:rsidR="00676086" w:rsidRPr="00676086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676086" w:rsidP="00676086" w:rsidR="00676086" w:rsidRPr="00676086">
            <w:pPr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682"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6024"/>
            <w:hideMark/>
          </w:tcPr>
          <w:p w:rsidRDefault="00676086" w:rsidP="00676086" w:rsidR="00676086" w:rsidRPr="00676086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597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13.902.277,88</w:t>
            </w:r>
          </w:p>
        </w:tc>
        <w:tc>
          <w:tcPr>
            <w:tcW w:type="dxa" w:w="1598"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100%</w:t>
            </w:r>
          </w:p>
        </w:tc>
      </w:tr>
    </w:tbl>
    <w:p w:rsidRDefault="00676086" w:rsidP="00676086" w:rsidR="00676086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>Obveze koje sudjeluju u predstečajnom postupku</w:t>
      </w:r>
    </w:p>
    <w:p w:rsidRDefault="006071B4" w:rsidP="000250EA" w:rsidR="006071B4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</w:p>
    <w:p w:rsidRDefault="00676086" w:rsidP="006071B4" w:rsidR="00676086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676086" w:rsidP="006071B4" w:rsidR="00676086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676086" w:rsidP="006071B4" w:rsidR="00676086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676086" w:rsidP="006071B4" w:rsidR="00676086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tbl>
      <w:tblPr>
        <w:tblStyle w:val="GridTable2Accent1"/>
        <w:tblW w:type="dxa" w:w="8001"/>
        <w:jc w:val="center"/>
        <w:tblLook w:val="04A0" w:noVBand="1" w:noHBand="0" w:lastColumn="0" w:firstColumn="1" w:lastRow="0" w:firstRow="1"/>
      </w:tblPr>
      <w:tblGrid>
        <w:gridCol w:w="1536"/>
        <w:gridCol w:w="1536"/>
        <w:gridCol w:w="3003"/>
        <w:gridCol w:w="1926"/>
      </w:tblGrid>
      <w:tr w:rsidTr="00676086" w:rsidR="00676086" w:rsidRPr="00676086">
        <w:trPr>
          <w:cnfStyle w:val="100000000000"/>
          <w:trHeight w:val="709"/>
          <w:jc w:val="center"/>
        </w:trPr>
        <w:tc>
          <w:tcPr>
            <w:cnfStyle w:val="001000000000"/>
            <w:tcW w:type="dxa" w:w="1536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lastRenderedPageBreak/>
              <w:t>RB</w:t>
            </w:r>
          </w:p>
        </w:tc>
        <w:tc>
          <w:tcPr>
            <w:tcW w:type="dxa" w:w="1536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OIB</w:t>
            </w:r>
          </w:p>
        </w:tc>
        <w:tc>
          <w:tcPr>
            <w:tcW w:type="dxa" w:w="3003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IME I PREZIME RADNIKA</w:t>
            </w:r>
          </w:p>
        </w:tc>
        <w:tc>
          <w:tcPr>
            <w:tcW w:type="dxa" w:w="1926"/>
            <w:tcBorders>
              <w:top w:space="0" w:sz="0" w:color="auto" w:val="none"/>
              <w:left w:space="0" w:sz="0" w:color="auto" w:val="none"/>
              <w:bottom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IZNOS OBVEZE</w:t>
            </w:r>
          </w:p>
        </w:tc>
      </w:tr>
      <w:tr w:rsidTr="00676086" w:rsidR="00676086" w:rsidRPr="00676086">
        <w:trPr>
          <w:cnfStyle w:val="000000100000"/>
          <w:trHeight w:val="709"/>
          <w:jc w:val="center"/>
        </w:trPr>
        <w:tc>
          <w:tcPr>
            <w:cnfStyle w:val="001000000000"/>
            <w:tcW w:type="dxa" w:w="1536"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1</w:t>
            </w:r>
          </w:p>
        </w:tc>
        <w:tc>
          <w:tcPr>
            <w:tcW w:type="dxa" w:w="1536"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38565312118</w:t>
            </w:r>
          </w:p>
        </w:tc>
        <w:tc>
          <w:tcPr>
            <w:tcW w:type="dxa" w:w="3003"/>
            <w:noWrap/>
            <w:hideMark/>
          </w:tcPr>
          <w:p w:rsidRDefault="00676086" w:rsidP="00676086" w:rsidR="00676086" w:rsidRPr="00676086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ZVJEZDANA BULF</w:t>
            </w:r>
          </w:p>
        </w:tc>
        <w:tc>
          <w:tcPr>
            <w:tcW w:type="dxa" w:w="1926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32.440,00</w:t>
            </w:r>
          </w:p>
        </w:tc>
      </w:tr>
      <w:tr w:rsidTr="00676086" w:rsidR="00676086" w:rsidRPr="00676086">
        <w:trPr>
          <w:trHeight w:val="709"/>
          <w:jc w:val="center"/>
        </w:trPr>
        <w:tc>
          <w:tcPr>
            <w:cnfStyle w:val="001000000000"/>
            <w:tcW w:type="dxa" w:w="1536"/>
            <w:noWrap/>
            <w:hideMark/>
          </w:tcPr>
          <w:p w:rsidRDefault="00676086" w:rsidP="00676086" w:rsidR="00676086" w:rsidRPr="00676086">
            <w:pPr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536"/>
            <w:noWrap/>
            <w:hideMark/>
          </w:tcPr>
          <w:p w:rsidRDefault="00676086" w:rsidP="00676086" w:rsidR="00676086" w:rsidRPr="00676086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3003"/>
            <w:noWrap/>
            <w:hideMark/>
          </w:tcPr>
          <w:p w:rsidRDefault="00676086" w:rsidP="00676086" w:rsidR="00676086" w:rsidRPr="00676086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  <w:t>Ukupno:</w:t>
            </w:r>
          </w:p>
        </w:tc>
        <w:tc>
          <w:tcPr>
            <w:tcW w:type="dxa" w:w="1926"/>
            <w:noWrap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  <w:t>32.440,00</w:t>
            </w:r>
          </w:p>
        </w:tc>
      </w:tr>
    </w:tbl>
    <w:p w:rsidRDefault="006071B4" w:rsidP="006071B4" w:rsidR="000250EA" w:rsidRPr="006071B4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6071B4">
        <w:rPr>
          <w:rFonts w:cs="Arial" w:hAnsi="Arial" w:ascii="Arial"/>
          <w:i/>
          <w:sz w:val="24"/>
          <w:szCs w:val="24"/>
        </w:rPr>
        <w:t xml:space="preserve"> Prioritetne tražbine</w:t>
      </w:r>
    </w:p>
    <w:p w:rsidRDefault="00E411D4" w:rsidP="00E411D4" w:rsidR="00CF7CC4">
      <w:pPr>
        <w:tabs>
          <w:tab w:pos="2343" w:val="center"/>
        </w:tabs>
        <w:spacing w:lineRule="auto" w:line="360" w:after="0"/>
        <w:contextualSpacing/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  <w:r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  <w:br w:clear="all" w:type="textWrapping"/>
      </w:r>
    </w:p>
    <w:p w:rsidRDefault="0009700C" w:rsidP="00CF7CC4" w:rsidR="0009700C">
      <w:pPr>
        <w:spacing w:lineRule="auto" w:line="360" w:after="0"/>
        <w:contextualSpacing/>
        <w:jc w:val="center"/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</w:p>
    <w:p w:rsidRDefault="0009700C" w:rsidP="00CF7CC4" w:rsidR="0009700C">
      <w:pPr>
        <w:spacing w:lineRule="auto" w:line="360" w:after="0"/>
        <w:contextualSpacing/>
        <w:jc w:val="center"/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</w:p>
    <w:p w:rsidRDefault="0009700C" w:rsidP="00CF7CC4" w:rsidR="0009700C">
      <w:pPr>
        <w:spacing w:lineRule="auto" w:line="360" w:after="0"/>
        <w:contextualSpacing/>
        <w:jc w:val="center"/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</w:p>
    <w:p w:rsidRDefault="0009700C" w:rsidP="00CF7CC4" w:rsidR="0009700C">
      <w:pPr>
        <w:spacing w:lineRule="auto" w:line="360" w:after="0"/>
        <w:contextualSpacing/>
        <w:jc w:val="center"/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</w:p>
    <w:p w:rsidRDefault="0009700C" w:rsidP="00CF7CC4" w:rsidR="0009700C">
      <w:pPr>
        <w:spacing w:lineRule="auto" w:line="360" w:after="0"/>
        <w:contextualSpacing/>
        <w:jc w:val="center"/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</w:p>
    <w:p w:rsidRDefault="00676086" w:rsidP="00676086" w:rsidR="0009700C">
      <w:pPr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  <w:r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  <w:br w:type="page"/>
      </w:r>
    </w:p>
    <w:p w:rsidRDefault="0009700C" w:rsidP="00CF7CC4" w:rsidR="0009700C">
      <w:pPr>
        <w:spacing w:lineRule="auto" w:line="360" w:after="0"/>
        <w:contextualSpacing/>
        <w:jc w:val="center"/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</w:p>
    <w:p w:rsidRDefault="00CF7CC4" w:rsidP="00CF7CC4" w:rsidR="00CF7CC4">
      <w:pPr>
        <w:spacing w:lineRule="auto" w:line="360" w:after="0"/>
        <w:contextualSpacing/>
        <w:jc w:val="center"/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</w:p>
    <w:p w:rsidRDefault="00865422" w:rsidP="000250EA" w:rsidR="00B020FA" w:rsidRPr="006E09AB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514324263" w:id="59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2. </w:t>
      </w:r>
      <w:r w:rsidR="006C3CF6" w:rsidRPr="006E09AB">
        <w:rPr>
          <w:rFonts w:cs="Arial" w:hAnsi="Arial" w:ascii="Arial"/>
          <w:b/>
          <w:color w:themeColor="accent1" w:val="A5300F"/>
          <w:sz w:val="24"/>
          <w:szCs w:val="24"/>
        </w:rPr>
        <w:t>IZ</w:t>
      </w:r>
      <w:r w:rsidR="00922236" w:rsidRPr="006E09AB">
        <w:rPr>
          <w:rFonts w:cs="Arial" w:hAnsi="Arial" w:ascii="Arial"/>
          <w:b/>
          <w:color w:themeColor="accent1" w:val="A5300F"/>
          <w:sz w:val="24"/>
          <w:szCs w:val="24"/>
        </w:rPr>
        <w:t>R</w:t>
      </w:r>
      <w:r w:rsidR="006C3CF6" w:rsidRPr="006E09AB">
        <w:rPr>
          <w:rFonts w:cs="Arial" w:hAnsi="Arial" w:ascii="Arial"/>
          <w:b/>
          <w:color w:themeColor="accent1" w:val="A5300F"/>
          <w:sz w:val="24"/>
          <w:szCs w:val="24"/>
        </w:rPr>
        <w:t>AČUN MANJKA LIKVIDNIH SREDSTAVA NA DAN PRI</w:t>
      </w:r>
      <w:r w:rsidR="00F670E5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LOŽENIH FINANCIJSKIH </w:t>
      </w:r>
      <w:r w:rsidR="00F07B3D" w:rsidRPr="006E09AB">
        <w:rPr>
          <w:rFonts w:cs="Arial" w:hAnsi="Arial" w:ascii="Arial"/>
          <w:b/>
          <w:color w:themeColor="accent1" w:val="A5300F"/>
          <w:sz w:val="24"/>
          <w:szCs w:val="24"/>
        </w:rPr>
        <w:t>IZVJEŠTAJA</w:t>
      </w:r>
      <w:bookmarkEnd w:id="56"/>
      <w:bookmarkEnd w:id="57"/>
      <w:bookmarkEnd w:id="58"/>
      <w:bookmarkEnd w:id="59"/>
      <w:r w:rsidR="00F670E5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</w:p>
    <w:bookmarkEnd w:id="14"/>
    <w:bookmarkEnd w:id="55"/>
    <w:p w:rsidRDefault="00F07B3D" w:rsidP="000250EA" w:rsidR="00F07B3D" w:rsidRPr="00841FC1">
      <w:pPr>
        <w:pStyle w:val="Tijeloteksta"/>
        <w:spacing w:lineRule="auto" w:line="360" w:after="0"/>
        <w:contextualSpacing/>
        <w:rPr>
          <w:rFonts w:cs="Arial"/>
          <w:color w:themeTint="99" w:themeColor="accent3" w:val="EDC07C"/>
          <w:sz w:val="24"/>
          <w:szCs w:val="24"/>
          <w:lang w:val="hr-HR"/>
        </w:rPr>
      </w:pPr>
    </w:p>
    <w:p w:rsidRDefault="00F07B3D" w:rsidP="00D34FE5" w:rsidR="00FF418D">
      <w:pPr>
        <w:pStyle w:val="Tijeloteksta"/>
        <w:spacing w:lineRule="auto" w:line="360" w:after="0"/>
        <w:contextualSpacing/>
        <w:jc w:val="left"/>
        <w:rPr>
          <w:rFonts w:cs="Arial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 xml:space="preserve">U nastavku je prikazan </w:t>
      </w:r>
      <w:r w:rsidR="001D1FCB" w:rsidRPr="00B971C1">
        <w:rPr>
          <w:rFonts w:cs="Arial"/>
          <w:sz w:val="24"/>
          <w:szCs w:val="24"/>
          <w:lang w:val="hr-HR"/>
        </w:rPr>
        <w:t>izračun manjka</w:t>
      </w:r>
      <w:r w:rsidRPr="00B971C1">
        <w:rPr>
          <w:rFonts w:cs="Arial"/>
          <w:sz w:val="24"/>
          <w:szCs w:val="24"/>
          <w:lang w:val="hr-HR"/>
        </w:rPr>
        <w:t xml:space="preserve"> likvidnih sredstava na </w:t>
      </w:r>
      <w:r w:rsidRPr="00C53B45">
        <w:rPr>
          <w:rFonts w:cs="Arial"/>
          <w:sz w:val="24"/>
          <w:szCs w:val="24"/>
          <w:lang w:val="hr-HR"/>
        </w:rPr>
        <w:t xml:space="preserve">dan </w:t>
      </w:r>
      <w:r w:rsidR="00676086">
        <w:rPr>
          <w:rFonts w:cs="Arial"/>
          <w:sz w:val="24"/>
          <w:szCs w:val="24"/>
          <w:lang w:val="hr-HR"/>
        </w:rPr>
        <w:t>30.06</w:t>
      </w:r>
      <w:r w:rsidR="00823A12" w:rsidRPr="00C53B45">
        <w:rPr>
          <w:rFonts w:cs="Arial"/>
          <w:sz w:val="24"/>
          <w:szCs w:val="24"/>
          <w:lang w:val="hr-HR"/>
        </w:rPr>
        <w:t>.201</w:t>
      </w:r>
      <w:r w:rsidR="00C14CE8" w:rsidRPr="00C53B45">
        <w:rPr>
          <w:rFonts w:cs="Arial"/>
          <w:sz w:val="24"/>
          <w:szCs w:val="24"/>
          <w:lang w:val="hr-HR"/>
        </w:rPr>
        <w:t>8</w:t>
      </w:r>
      <w:r w:rsidR="00447DDA" w:rsidRPr="00C53B45">
        <w:rPr>
          <w:rFonts w:cs="Arial"/>
          <w:sz w:val="24"/>
          <w:szCs w:val="24"/>
          <w:lang w:val="hr-HR"/>
        </w:rPr>
        <w:t>.</w:t>
      </w:r>
      <w:r w:rsidRPr="00C53B45">
        <w:rPr>
          <w:rFonts w:cs="Arial"/>
          <w:sz w:val="24"/>
          <w:szCs w:val="24"/>
          <w:lang w:val="hr-HR"/>
        </w:rPr>
        <w:t xml:space="preserve"> godine.</w:t>
      </w:r>
    </w:p>
    <w:p w:rsidRDefault="00AC7C14" w:rsidP="00D34FE5" w:rsidR="00AC7C14" w:rsidRPr="00D34FE5">
      <w:pPr>
        <w:pStyle w:val="Tijeloteksta"/>
        <w:spacing w:lineRule="auto" w:line="360" w:after="0"/>
        <w:contextualSpacing/>
        <w:jc w:val="left"/>
        <w:rPr>
          <w:rFonts w:cs="Arial"/>
          <w:sz w:val="24"/>
          <w:szCs w:val="24"/>
          <w:lang w:val="hr-HR"/>
        </w:rPr>
      </w:pPr>
    </w:p>
    <w:tbl>
      <w:tblPr>
        <w:tblStyle w:val="GridTable2Accent1"/>
        <w:tblW w:type="dxa" w:w="8333"/>
        <w:jc w:val="center"/>
        <w:tblLook w:val="04A0" w:noVBand="1" w:noHBand="0" w:lastColumn="0" w:firstColumn="1" w:lastRow="0" w:firstRow="1"/>
      </w:tblPr>
      <w:tblGrid>
        <w:gridCol w:w="5878"/>
        <w:gridCol w:w="2455"/>
      </w:tblGrid>
      <w:tr w:rsidTr="00676086" w:rsidR="00676086" w:rsidRPr="00676086">
        <w:trPr>
          <w:cnfStyle w:val="100000000000"/>
          <w:trHeight w:val="309"/>
          <w:jc w:val="center"/>
        </w:trPr>
        <w:tc>
          <w:tcPr>
            <w:cnfStyle w:val="001000000000"/>
            <w:tcW w:type="dxa" w:w="5878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hideMark/>
          </w:tcPr>
          <w:p w:rsidRDefault="00676086" w:rsidP="00676086" w:rsidR="00676086" w:rsidRPr="00676086">
            <w:pPr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POZICIJA</w:t>
            </w:r>
          </w:p>
        </w:tc>
        <w:tc>
          <w:tcPr>
            <w:tcW w:type="dxa" w:w="2455"/>
            <w:tcBorders>
              <w:top w:space="0" w:sz="0" w:color="auto" w:val="none"/>
              <w:left w:space="0" w:sz="0" w:color="auto" w:val="none"/>
              <w:bottom w:space="0" w:sz="0" w:color="auto" w:val="none"/>
            </w:tcBorders>
            <w:noWrap/>
            <w:hideMark/>
          </w:tcPr>
          <w:p w:rsidRDefault="00676086" w:rsidP="00676086" w:rsidR="00676086" w:rsidRPr="00676086">
            <w:pPr>
              <w:cnfStyle w:val="100000000000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IZNOS</w:t>
            </w:r>
          </w:p>
        </w:tc>
      </w:tr>
      <w:tr w:rsidTr="00676086" w:rsidR="00676086" w:rsidRPr="00676086">
        <w:trPr>
          <w:cnfStyle w:val="000000100000"/>
          <w:trHeight w:val="236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1. Građevinski objekti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8.748.805</w:t>
            </w:r>
          </w:p>
        </w:tc>
      </w:tr>
      <w:tr w:rsidTr="00676086" w:rsidR="00676086" w:rsidRPr="00676086">
        <w:trPr>
          <w:trHeight w:val="236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2. Postrojenja i oprema 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3.515.371</w:t>
            </w:r>
          </w:p>
        </w:tc>
      </w:tr>
      <w:tr w:rsidTr="00676086" w:rsidR="00676086" w:rsidRPr="00676086">
        <w:trPr>
          <w:cnfStyle w:val="000000100000"/>
          <w:trHeight w:val="236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3. Alati, pogonski inventar i transportna imovina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767.146</w:t>
            </w:r>
          </w:p>
        </w:tc>
      </w:tr>
      <w:tr w:rsidTr="00676086" w:rsidR="00676086" w:rsidRPr="00676086">
        <w:trPr>
          <w:trHeight w:val="236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4. Biološka imovina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2.134.589</w:t>
            </w:r>
          </w:p>
        </w:tc>
      </w:tr>
      <w:tr w:rsidTr="00676086" w:rsidR="00676086" w:rsidRPr="00676086">
        <w:trPr>
          <w:cnfStyle w:val="000000100000"/>
          <w:trHeight w:val="236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5. Dani zajmovi, depoziti i slično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1.352</w:t>
            </w:r>
          </w:p>
        </w:tc>
      </w:tr>
      <w:tr w:rsidTr="00676086" w:rsidR="00676086" w:rsidRPr="00676086">
        <w:trPr>
          <w:trHeight w:val="236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6. Trgovačka roba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6.600.932</w:t>
            </w:r>
          </w:p>
        </w:tc>
      </w:tr>
      <w:tr w:rsidTr="00676086" w:rsidR="00676086" w:rsidRPr="00676086">
        <w:trPr>
          <w:cnfStyle w:val="000000100000"/>
          <w:trHeight w:val="236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7. Predujmovi za zalihe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565.522</w:t>
            </w:r>
          </w:p>
        </w:tc>
      </w:tr>
      <w:tr w:rsidTr="00676086" w:rsidR="00676086" w:rsidRPr="00676086">
        <w:trPr>
          <w:trHeight w:val="236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8. Potraživanja od kupaca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4.324.299</w:t>
            </w:r>
          </w:p>
        </w:tc>
      </w:tr>
      <w:tr w:rsidTr="00676086" w:rsidR="00676086" w:rsidRPr="00676086">
        <w:trPr>
          <w:cnfStyle w:val="000000100000"/>
          <w:trHeight w:val="236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9. Potraživanja od države i drugih institucija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34.348</w:t>
            </w:r>
          </w:p>
        </w:tc>
      </w:tr>
      <w:tr w:rsidTr="00676086" w:rsidR="00676086" w:rsidRPr="00676086">
        <w:trPr>
          <w:trHeight w:val="236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10. Dani zajmovi, depoziti i slično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1.042.040</w:t>
            </w:r>
          </w:p>
        </w:tc>
      </w:tr>
      <w:tr w:rsidTr="00676086" w:rsidR="00676086" w:rsidRPr="00676086">
        <w:trPr>
          <w:cnfStyle w:val="000000100000"/>
          <w:trHeight w:val="236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11. Ostala financijska imovina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93.211</w:t>
            </w:r>
          </w:p>
        </w:tc>
      </w:tr>
      <w:tr w:rsidTr="00676086" w:rsidR="00676086" w:rsidRPr="00676086">
        <w:trPr>
          <w:trHeight w:val="236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12. Novac u banci i blagajni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524.845</w:t>
            </w:r>
          </w:p>
        </w:tc>
      </w:tr>
      <w:tr w:rsidTr="00676086" w:rsidR="00676086" w:rsidRPr="00676086">
        <w:trPr>
          <w:cnfStyle w:val="000000100000"/>
          <w:trHeight w:val="590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13. Plaćeni troškovi budućeg razdoblja i obračunati prihodi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1.321.869</w:t>
            </w:r>
          </w:p>
        </w:tc>
      </w:tr>
      <w:tr w:rsidTr="00676086" w:rsidR="00676086" w:rsidRPr="00676086">
        <w:trPr>
          <w:trHeight w:val="309"/>
          <w:jc w:val="center"/>
        </w:trPr>
        <w:tc>
          <w:tcPr>
            <w:cnfStyle w:val="001000000000"/>
            <w:tcW w:type="dxa" w:w="5878"/>
            <w:noWrap/>
            <w:hideMark/>
          </w:tcPr>
          <w:p w:rsidRDefault="00676086" w:rsidP="00676086" w:rsidR="00676086" w:rsidRPr="00676086">
            <w:pPr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UKUPNO LIKVIDNA IMOVNINA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29.674.329,00</w:t>
            </w:r>
          </w:p>
        </w:tc>
      </w:tr>
      <w:tr w:rsidTr="00676086" w:rsidR="00676086" w:rsidRPr="00676086">
        <w:trPr>
          <w:cnfStyle w:val="000000100000"/>
          <w:trHeight w:val="487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5.490.784</w:t>
            </w:r>
          </w:p>
        </w:tc>
      </w:tr>
      <w:tr w:rsidTr="00676086" w:rsidR="00676086" w:rsidRPr="00676086">
        <w:trPr>
          <w:trHeight w:val="413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190.000</w:t>
            </w:r>
          </w:p>
        </w:tc>
      </w:tr>
      <w:tr w:rsidTr="00676086" w:rsidR="00676086" w:rsidRPr="00676086">
        <w:trPr>
          <w:cnfStyle w:val="000000100000"/>
          <w:trHeight w:val="546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3. Obveze prema bankama i drugim financijskim institucijama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5.523.898</w:t>
            </w:r>
          </w:p>
        </w:tc>
      </w:tr>
      <w:tr w:rsidTr="00676086" w:rsidR="00676086" w:rsidRPr="00676086">
        <w:trPr>
          <w:trHeight w:val="354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4. Obveze za predujmove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517.871</w:t>
            </w:r>
          </w:p>
        </w:tc>
      </w:tr>
      <w:tr w:rsidTr="00676086" w:rsidR="00676086" w:rsidRPr="00676086">
        <w:trPr>
          <w:cnfStyle w:val="000000100000"/>
          <w:trHeight w:val="369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5. Obveze prema dobavljačima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16.877.543</w:t>
            </w:r>
          </w:p>
        </w:tc>
      </w:tr>
      <w:tr w:rsidTr="00676086" w:rsidR="00676086" w:rsidRPr="00676086">
        <w:trPr>
          <w:trHeight w:val="398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lastRenderedPageBreak/>
              <w:t xml:space="preserve">     6. Obveze po vrijednosnim papirima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1.653.403</w:t>
            </w:r>
          </w:p>
        </w:tc>
      </w:tr>
      <w:tr w:rsidTr="00676086" w:rsidR="00676086" w:rsidRPr="00676086">
        <w:trPr>
          <w:cnfStyle w:val="000000100000"/>
          <w:trHeight w:val="369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7. Obveze prema zaposlenicima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34.298</w:t>
            </w:r>
          </w:p>
        </w:tc>
      </w:tr>
      <w:tr w:rsidTr="00676086" w:rsidR="00676086" w:rsidRPr="00676086">
        <w:trPr>
          <w:trHeight w:val="590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8. Obveze  za poreze, doprinose i sličana davanja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144.686</w:t>
            </w:r>
          </w:p>
        </w:tc>
      </w:tr>
      <w:tr w:rsidTr="00676086" w:rsidR="00676086" w:rsidRPr="00676086">
        <w:trPr>
          <w:cnfStyle w:val="000000100000"/>
          <w:trHeight w:val="472"/>
          <w:jc w:val="center"/>
        </w:trPr>
        <w:tc>
          <w:tcPr>
            <w:cnfStyle w:val="001000000000"/>
            <w:tcW w:type="dxa" w:w="5878"/>
            <w:hideMark/>
          </w:tcPr>
          <w:p w:rsidRDefault="00676086" w:rsidP="00676086" w:rsidR="00676086" w:rsidRPr="00676086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9. Odgođeno plaćanje troškova i prihod budućega razdoblja </w:t>
            </w:r>
            <w:r w:rsidRPr="00676086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br/>
              <w:t xml:space="preserve">     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676086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171.869</w:t>
            </w:r>
          </w:p>
        </w:tc>
      </w:tr>
      <w:tr w:rsidTr="00676086" w:rsidR="00676086" w:rsidRPr="00676086">
        <w:trPr>
          <w:trHeight w:val="309"/>
          <w:jc w:val="center"/>
        </w:trPr>
        <w:tc>
          <w:tcPr>
            <w:cnfStyle w:val="001000000000"/>
            <w:tcW w:type="dxa" w:w="5878"/>
            <w:noWrap/>
            <w:hideMark/>
          </w:tcPr>
          <w:p w:rsidRDefault="00676086" w:rsidP="00676086" w:rsidR="00676086" w:rsidRPr="00676086">
            <w:pPr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UKUPNO OBVEZE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30.604.352,00</w:t>
            </w:r>
          </w:p>
        </w:tc>
      </w:tr>
      <w:tr w:rsidTr="00676086" w:rsidR="00676086" w:rsidRPr="00676086">
        <w:trPr>
          <w:cnfStyle w:val="000000100000"/>
          <w:trHeight w:val="309"/>
          <w:jc w:val="center"/>
        </w:trPr>
        <w:tc>
          <w:tcPr>
            <w:cnfStyle w:val="001000000000"/>
            <w:tcW w:type="dxa" w:w="5878"/>
            <w:noWrap/>
            <w:hideMark/>
          </w:tcPr>
          <w:p w:rsidRDefault="00676086" w:rsidP="00676086" w:rsidR="00676086" w:rsidRPr="00676086">
            <w:pPr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MANJAK LIKVIDNIH SREDSTAVA</w:t>
            </w:r>
          </w:p>
        </w:tc>
        <w:tc>
          <w:tcPr>
            <w:tcW w:type="dxa" w:w="2455"/>
            <w:noWrap/>
            <w:hideMark/>
          </w:tcPr>
          <w:p w:rsidRDefault="00676086" w:rsidP="00676086" w:rsidR="00676086" w:rsidRPr="00676086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sz w:val="22"/>
                <w:szCs w:val="22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b/>
                <w:sz w:val="22"/>
                <w:szCs w:val="22"/>
                <w:lang w:eastAsia="hr-HR" w:val="hr-HR"/>
              </w:rPr>
              <w:t>-930.023,00</w:t>
            </w:r>
          </w:p>
        </w:tc>
      </w:tr>
    </w:tbl>
    <w:p w:rsidRDefault="00095696" w:rsidP="000250EA" w:rsidR="00095696" w:rsidRPr="00A7198D">
      <w:pPr>
        <w:spacing w:lineRule="auto" w:line="360" w:after="0"/>
        <w:contextualSpacing/>
        <w:rPr>
          <w:rFonts w:cs="Arial" w:hAnsi="Arial" w:ascii="Arial"/>
          <w:b/>
          <w:i/>
          <w:color w:val="000000"/>
          <w:sz w:val="24"/>
          <w:szCs w:val="24"/>
        </w:rPr>
      </w:pPr>
    </w:p>
    <w:p w:rsidRDefault="00234642" w:rsidP="00676086" w:rsidR="00891FEC">
      <w:pPr>
        <w:spacing w:lineRule="auto" w:line="360" w:after="0"/>
        <w:contextualSpacing/>
        <w:jc w:val="center"/>
        <w:rPr>
          <w:rFonts w:cs="Arial" w:hAnsi="Arial" w:ascii="Arial"/>
          <w:i/>
          <w:color w:val="000000"/>
          <w:sz w:val="24"/>
          <w:szCs w:val="24"/>
        </w:rPr>
      </w:pPr>
      <w:r w:rsidRPr="00B971C1">
        <w:rPr>
          <w:rFonts w:cs="Arial" w:hAnsi="Arial" w:ascii="Arial"/>
          <w:i/>
          <w:color w:val="000000"/>
          <w:sz w:val="24"/>
          <w:szCs w:val="24"/>
        </w:rPr>
        <w:t>Izračun manjka likvidnih sredstava</w:t>
      </w:r>
    </w:p>
    <w:p w:rsidRDefault="00C14CE8" w:rsidP="00D34FE5" w:rsidR="00C14CE8" w:rsidRPr="00D34FE5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8E604D" w:rsidP="000250EA" w:rsidR="000B2963">
      <w:pPr>
        <w:pStyle w:val="MediumGrid21"/>
        <w:spacing w:lineRule="auto" w:line="360" w:after="0"/>
        <w:contextualSpacing/>
        <w:rPr>
          <w:rFonts w:cs="Arial" w:hAnsi="Arial" w:ascii="Arial"/>
        </w:rPr>
      </w:pPr>
      <w:r w:rsidRPr="00B971C1">
        <w:rPr>
          <w:rFonts w:cs="Arial" w:hAnsi="Arial" w:ascii="Arial"/>
        </w:rPr>
        <w:t xml:space="preserve">Manjak likvidnih sredstava na dan </w:t>
      </w:r>
      <w:r w:rsidR="00676086">
        <w:rPr>
          <w:rFonts w:cs="Arial" w:hAnsi="Arial" w:ascii="Arial"/>
        </w:rPr>
        <w:t>30.06</w:t>
      </w:r>
      <w:r w:rsidR="00C14CE8" w:rsidRPr="00834A24">
        <w:rPr>
          <w:rFonts w:cs="Arial" w:hAnsi="Arial" w:ascii="Arial"/>
        </w:rPr>
        <w:t>.2018</w:t>
      </w:r>
      <w:r w:rsidR="00447DDA" w:rsidRPr="00834A24">
        <w:rPr>
          <w:rFonts w:cs="Arial" w:hAnsi="Arial" w:ascii="Arial"/>
        </w:rPr>
        <w:t>.</w:t>
      </w:r>
      <w:r w:rsidRPr="00834A24">
        <w:rPr>
          <w:rFonts w:cs="Arial" w:hAnsi="Arial" w:ascii="Arial"/>
        </w:rPr>
        <w:t xml:space="preserve"> godine</w:t>
      </w:r>
      <w:r w:rsidR="00136C5A" w:rsidRPr="00834A24">
        <w:rPr>
          <w:rFonts w:cs="Arial" w:hAnsi="Arial" w:ascii="Arial"/>
        </w:rPr>
        <w:t xml:space="preserve"> prema bilančnim pozicijama</w:t>
      </w:r>
      <w:r w:rsidR="00C14CE8" w:rsidRPr="00834A24">
        <w:rPr>
          <w:rFonts w:cs="Arial" w:hAnsi="Arial" w:ascii="Arial"/>
        </w:rPr>
        <w:t xml:space="preserve"> </w:t>
      </w:r>
      <w:r w:rsidR="00C14CE8" w:rsidRPr="00676086">
        <w:rPr>
          <w:rFonts w:cs="Arial" w:hAnsi="Arial" w:ascii="Arial"/>
        </w:rPr>
        <w:t>iznosi</w:t>
      </w:r>
      <w:r w:rsidR="00834A24" w:rsidRPr="00676086">
        <w:rPr>
          <w:rFonts w:cs="Arial" w:hAnsi="Arial" w:ascii="Arial"/>
        </w:rPr>
        <w:t xml:space="preserve"> </w:t>
      </w:r>
      <w:r w:rsidR="00676086">
        <w:rPr>
          <w:rFonts w:cs="Arial" w:hAnsi="Arial" w:ascii="Arial"/>
        </w:rPr>
        <w:t>-</w:t>
      </w:r>
      <w:r w:rsidR="00676086" w:rsidRPr="00676086">
        <w:rPr>
          <w:rFonts w:cs="Arial" w:hAnsi="Arial" w:ascii="Arial"/>
        </w:rPr>
        <w:t>930.</w:t>
      </w:r>
      <w:r w:rsidR="00676086">
        <w:rPr>
          <w:rFonts w:cs="Arial" w:hAnsi="Arial" w:ascii="Arial"/>
        </w:rPr>
        <w:t>023,00</w:t>
      </w:r>
      <w:r w:rsidR="00DB6BEC">
        <w:rPr>
          <w:rFonts w:cs="Arial" w:hAnsi="Arial" w:ascii="Arial"/>
        </w:rPr>
        <w:t xml:space="preserve"> kn, </w:t>
      </w:r>
      <w:r w:rsidRPr="00834A24">
        <w:rPr>
          <w:rFonts w:cs="Arial" w:hAnsi="Arial" w:ascii="Arial"/>
        </w:rPr>
        <w:t xml:space="preserve">a isti </w:t>
      </w:r>
      <w:r w:rsidRPr="00B971C1">
        <w:rPr>
          <w:rFonts w:cs="Arial" w:hAnsi="Arial" w:ascii="Arial"/>
        </w:rPr>
        <w:t xml:space="preserve">je iskazan </w:t>
      </w:r>
      <w:r w:rsidR="006C49A8" w:rsidRPr="00B971C1">
        <w:rPr>
          <w:rFonts w:cs="Arial" w:hAnsi="Arial" w:ascii="Arial"/>
        </w:rPr>
        <w:t xml:space="preserve">kao </w:t>
      </w:r>
      <w:r w:rsidR="004F5AC5" w:rsidRPr="00B971C1">
        <w:rPr>
          <w:rFonts w:cs="Arial" w:hAnsi="Arial" w:ascii="Arial"/>
        </w:rPr>
        <w:t>razlika</w:t>
      </w:r>
      <w:r w:rsidR="006C49A8" w:rsidRPr="00B971C1">
        <w:rPr>
          <w:rFonts w:cs="Arial" w:hAnsi="Arial" w:ascii="Arial"/>
        </w:rPr>
        <w:t xml:space="preserve"> </w:t>
      </w:r>
      <w:r w:rsidR="00472663" w:rsidRPr="00B971C1">
        <w:rPr>
          <w:rFonts w:cs="Arial" w:hAnsi="Arial" w:ascii="Arial"/>
        </w:rPr>
        <w:t>obveza</w:t>
      </w:r>
      <w:r w:rsidR="00C90729" w:rsidRPr="00B971C1">
        <w:rPr>
          <w:rFonts w:cs="Arial" w:hAnsi="Arial" w:ascii="Arial"/>
        </w:rPr>
        <w:t xml:space="preserve"> i</w:t>
      </w:r>
      <w:r w:rsidR="00AD7EB7" w:rsidRPr="00B971C1">
        <w:rPr>
          <w:rFonts w:cs="Arial" w:hAnsi="Arial" w:ascii="Arial"/>
        </w:rPr>
        <w:t xml:space="preserve"> </w:t>
      </w:r>
      <w:r w:rsidR="00C14CE8">
        <w:rPr>
          <w:rFonts w:cs="Arial" w:hAnsi="Arial" w:ascii="Arial"/>
        </w:rPr>
        <w:t>likvidne</w:t>
      </w:r>
      <w:r w:rsidR="00431962" w:rsidRPr="00B971C1">
        <w:rPr>
          <w:rFonts w:cs="Arial" w:hAnsi="Arial" w:ascii="Arial"/>
        </w:rPr>
        <w:t xml:space="preserve"> </w:t>
      </w:r>
      <w:r w:rsidR="00AD7EB7" w:rsidRPr="00B971C1">
        <w:rPr>
          <w:rFonts w:cs="Arial" w:hAnsi="Arial" w:ascii="Arial"/>
        </w:rPr>
        <w:t>imovine</w:t>
      </w:r>
      <w:r w:rsidR="0092655A" w:rsidRPr="00B971C1">
        <w:rPr>
          <w:rFonts w:cs="Arial" w:hAnsi="Arial" w:ascii="Arial"/>
        </w:rPr>
        <w:t xml:space="preserve"> (brzo unovčive).</w:t>
      </w:r>
    </w:p>
    <w:p w:rsidRDefault="00676086" w:rsidR="00676086">
      <w:pPr>
        <w:rPr>
          <w:rFonts w:cs="Arial" w:eastAsia="Times New Roman" w:hAnsi="Arial" w:ascii="Arial"/>
          <w:sz w:val="24"/>
          <w:szCs w:val="24"/>
          <w:lang w:eastAsia="hr-HR" w:val="hr-HR"/>
        </w:rPr>
      </w:pPr>
      <w:r>
        <w:rPr>
          <w:rFonts w:cs="Arial" w:hAnsi="Arial" w:ascii="Arial"/>
        </w:rPr>
        <w:br w:type="page"/>
      </w:r>
    </w:p>
    <w:p w:rsidRDefault="005B6949" w:rsidP="000250EA" w:rsidR="005B6949">
      <w:pPr>
        <w:pStyle w:val="MediumGrid21"/>
        <w:spacing w:lineRule="auto" w:line="360" w:after="0"/>
        <w:contextualSpacing/>
        <w:rPr>
          <w:rFonts w:cs="Arial" w:hAnsi="Arial" w:ascii="Arial"/>
        </w:rPr>
      </w:pPr>
    </w:p>
    <w:p w:rsidRDefault="0009700C" w:rsidP="000250EA" w:rsidR="0009700C" w:rsidRPr="00B971C1">
      <w:pPr>
        <w:pStyle w:val="MediumGrid21"/>
        <w:spacing w:lineRule="auto" w:line="360" w:after="0"/>
        <w:contextualSpacing/>
        <w:rPr>
          <w:rFonts w:cs="Arial" w:hAnsi="Arial" w:ascii="Arial"/>
        </w:rPr>
      </w:pPr>
    </w:p>
    <w:p w:rsidRDefault="007C725C" w:rsidP="000250EA" w:rsidR="007C725C" w:rsidRPr="006E09AB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451235625" w:id="60"/>
      <w:bookmarkStart w:name="_Toc472012455" w:id="61"/>
      <w:bookmarkStart w:name="_Toc477898304" w:id="62"/>
      <w:bookmarkStart w:name="_Toc514324264" w:id="63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3. </w:t>
      </w:r>
      <w:r w:rsidR="00F07B3D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OPIS </w:t>
      </w:r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>MJER</w:t>
      </w:r>
      <w:r w:rsidR="00F07B3D" w:rsidRPr="006E09AB">
        <w:rPr>
          <w:rFonts w:cs="Arial" w:hAnsi="Arial" w:ascii="Arial"/>
          <w:b/>
          <w:color w:themeColor="accent1" w:val="A5300F"/>
          <w:sz w:val="24"/>
          <w:szCs w:val="24"/>
        </w:rPr>
        <w:t>A</w:t>
      </w:r>
      <w:r w:rsidR="00FC4CE0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FINANCIJSKOG</w:t>
      </w:r>
      <w:r w:rsidR="00FC4CE0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RESTRUKTURIRANJA</w:t>
      </w:r>
      <w:r w:rsidR="00483326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I IZRAČUN NJIHOVIH UČINAKA NA MANJAK LIKVIDNIH SREDSTAVA</w:t>
      </w:r>
      <w:bookmarkEnd w:id="60"/>
      <w:bookmarkEnd w:id="61"/>
      <w:bookmarkEnd w:id="62"/>
      <w:bookmarkEnd w:id="63"/>
    </w:p>
    <w:p w:rsidRDefault="004515CB" w:rsidP="000250EA" w:rsidR="004515CB" w:rsidRPr="00841FC1">
      <w:pPr>
        <w:pStyle w:val="MediumGrid21"/>
        <w:spacing w:lineRule="auto" w:line="360" w:after="0"/>
        <w:contextualSpacing/>
        <w:rPr>
          <w:rStyle w:val="Heading1Char1"/>
          <w:rFonts w:cs="Arial" w:hAnsi="Arial" w:ascii="Arial"/>
          <w:color w:themeTint="99" w:themeColor="accent3" w:val="EDC07C"/>
        </w:rPr>
      </w:pPr>
    </w:p>
    <w:p w:rsidRDefault="00C6737C" w:rsidP="0049011C" w:rsidR="0049011C">
      <w:pPr>
        <w:pStyle w:val="Tijeloteksta"/>
        <w:spacing w:lineRule="auto" w:line="360" w:after="0"/>
        <w:contextualSpacing/>
        <w:rPr>
          <w:rFonts w:cs="Arial"/>
          <w:color w:themeColor="text1" w:val="000000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>Vjerovnici koji sudjeluju u</w:t>
      </w:r>
      <w:r w:rsidR="007E0268" w:rsidRPr="00B971C1">
        <w:rPr>
          <w:rFonts w:cs="Arial"/>
          <w:sz w:val="24"/>
          <w:szCs w:val="24"/>
          <w:lang w:val="hr-HR"/>
        </w:rPr>
        <w:t xml:space="preserve"> predstečajnom postupku</w:t>
      </w:r>
      <w:r w:rsidRPr="00B971C1">
        <w:rPr>
          <w:rFonts w:cs="Arial"/>
          <w:sz w:val="24"/>
          <w:szCs w:val="24"/>
          <w:lang w:val="hr-HR"/>
        </w:rPr>
        <w:t xml:space="preserve">, </w:t>
      </w:r>
      <w:r w:rsidR="0049011C" w:rsidRPr="00B971C1">
        <w:rPr>
          <w:rFonts w:cs="Arial"/>
          <w:sz w:val="24"/>
          <w:szCs w:val="24"/>
          <w:lang w:val="hr-HR"/>
        </w:rPr>
        <w:t>svrstani</w:t>
      </w:r>
      <w:r w:rsidR="0049011C">
        <w:rPr>
          <w:rFonts w:cs="Arial"/>
          <w:color w:themeColor="text1" w:val="000000"/>
          <w:sz w:val="24"/>
          <w:szCs w:val="24"/>
          <w:lang w:val="hr-HR"/>
        </w:rPr>
        <w:t xml:space="preserve"> su u četiri grupe sukladno tablici u nastavku te</w:t>
      </w:r>
      <w:r w:rsidR="0049011C" w:rsidRPr="00B971C1">
        <w:rPr>
          <w:rFonts w:cs="Arial"/>
          <w:color w:themeColor="text1" w:val="000000"/>
          <w:sz w:val="24"/>
          <w:szCs w:val="24"/>
          <w:lang w:val="hr-HR"/>
        </w:rPr>
        <w:t xml:space="preserve"> čine ukupne obveze društva.</w:t>
      </w:r>
    </w:p>
    <w:p w:rsidRDefault="00C6737C" w:rsidP="000250EA" w:rsidR="00C6737C" w:rsidRPr="00B971C1">
      <w:pPr>
        <w:pStyle w:val="Tijeloteksta"/>
        <w:spacing w:lineRule="auto" w:line="360" w:after="0"/>
        <w:contextualSpacing/>
        <w:rPr>
          <w:rFonts w:cs="Arial"/>
          <w:color w:themeColor="text1" w:val="000000"/>
          <w:sz w:val="24"/>
          <w:szCs w:val="24"/>
          <w:lang w:val="hr-HR"/>
        </w:rPr>
      </w:pPr>
    </w:p>
    <w:p w:rsidRDefault="00676086" w:rsidP="00676086" w:rsidR="00676086">
      <w:pPr>
        <w:pStyle w:val="Tijeloteksta"/>
        <w:spacing w:lineRule="auto" w:line="360" w:after="0"/>
        <w:contextualSpacing/>
        <w:rPr>
          <w:rFonts w:cs="Arial"/>
          <w:i/>
          <w:color w:val="FF6600"/>
          <w:sz w:val="24"/>
          <w:szCs w:val="24"/>
          <w:lang w:val="hr-HR"/>
        </w:rPr>
      </w:pPr>
    </w:p>
    <w:tbl>
      <w:tblPr>
        <w:tblStyle w:val="GridTable2Accent1"/>
        <w:tblW w:type="dxa" w:w="13670"/>
        <w:jc w:val="center"/>
        <w:tblLook w:val="04A0" w:noVBand="1" w:noHBand="0" w:lastColumn="0" w:firstColumn="1" w:lastRow="0" w:firstRow="1"/>
      </w:tblPr>
      <w:tblGrid>
        <w:gridCol w:w="1524"/>
        <w:gridCol w:w="1610"/>
        <w:gridCol w:w="1481"/>
        <w:gridCol w:w="1156"/>
        <w:gridCol w:w="1243"/>
        <w:gridCol w:w="1371"/>
        <w:gridCol w:w="1371"/>
        <w:gridCol w:w="1378"/>
        <w:gridCol w:w="1268"/>
        <w:gridCol w:w="1268"/>
      </w:tblGrid>
      <w:tr w:rsidTr="00552DDF" w:rsidR="00676086" w:rsidRPr="00676086">
        <w:trPr>
          <w:cnfStyle w:val="100000000000"/>
          <w:trHeight w:val="254"/>
          <w:jc w:val="center"/>
        </w:trPr>
        <w:tc>
          <w:tcPr>
            <w:cnfStyle w:val="001000000000"/>
            <w:tcW w:type="dxa" w:w="1524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SKUPINA</w:t>
            </w:r>
          </w:p>
        </w:tc>
        <w:tc>
          <w:tcPr>
            <w:tcW w:type="dxa" w:w="1610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VJEROVNICI</w:t>
            </w:r>
          </w:p>
        </w:tc>
        <w:tc>
          <w:tcPr>
            <w:tcW w:type="dxa" w:w="148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SALDO</w:t>
            </w:r>
          </w:p>
        </w:tc>
        <w:tc>
          <w:tcPr>
            <w:tcW w:type="dxa" w:w="1156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 xml:space="preserve">UDIO </w:t>
            </w:r>
          </w:p>
        </w:tc>
        <w:tc>
          <w:tcPr>
            <w:tcW w:type="dxa" w:w="1243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OTPIS(%)</w:t>
            </w:r>
          </w:p>
        </w:tc>
        <w:tc>
          <w:tcPr>
            <w:tcW w:type="dxa" w:w="137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 xml:space="preserve"> OTPIS(kn)</w:t>
            </w:r>
          </w:p>
        </w:tc>
        <w:tc>
          <w:tcPr>
            <w:tcW w:type="dxa" w:w="1371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SALDO ZA OTPLATU</w:t>
            </w:r>
          </w:p>
        </w:tc>
        <w:tc>
          <w:tcPr>
            <w:tcW w:type="dxa" w:w="137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KAMATNA STOPA</w:t>
            </w:r>
          </w:p>
        </w:tc>
        <w:tc>
          <w:tcPr>
            <w:tcW w:type="dxa" w:w="1268"/>
            <w:tcBorders>
              <w:top w:space="0" w:sz="0" w:color="auto" w:val="none"/>
              <w:left w:space="0" w:sz="0" w:color="auto" w:val="none"/>
              <w:bottom w:space="0" w:sz="0" w:color="auto" w:val="none"/>
              <w:right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POČEK OTPLATE</w:t>
            </w:r>
          </w:p>
        </w:tc>
        <w:tc>
          <w:tcPr>
            <w:tcW w:type="dxa" w:w="1268"/>
            <w:tcBorders>
              <w:top w:space="0" w:sz="0" w:color="auto" w:val="none"/>
              <w:left w:space="0" w:sz="0" w:color="auto" w:val="none"/>
              <w:bottom w:space="0" w:sz="0" w:color="auto" w:val="none"/>
            </w:tcBorders>
            <w:hideMark/>
          </w:tcPr>
          <w:p w:rsidRDefault="00676086" w:rsidP="00676086" w:rsidR="00676086" w:rsidRPr="00676086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ROK OTPLATE</w:t>
            </w:r>
          </w:p>
        </w:tc>
      </w:tr>
      <w:tr w:rsidTr="00552DDF" w:rsidR="00676086" w:rsidRPr="00676086">
        <w:trPr>
          <w:cnfStyle w:val="000000100000"/>
          <w:trHeight w:val="381"/>
          <w:jc w:val="center"/>
        </w:trPr>
        <w:tc>
          <w:tcPr>
            <w:cnfStyle w:val="001000000000"/>
            <w:tcW w:type="dxa" w:w="1524"/>
            <w:noWrap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A</w:t>
            </w:r>
          </w:p>
        </w:tc>
        <w:tc>
          <w:tcPr>
            <w:tcW w:type="dxa" w:w="1610"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Vjerovnici s neosiguranim tražbinama</w:t>
            </w:r>
          </w:p>
        </w:tc>
        <w:tc>
          <w:tcPr>
            <w:tcW w:type="dxa" w:w="1481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13.902.277,88</w:t>
            </w:r>
          </w:p>
        </w:tc>
        <w:tc>
          <w:tcPr>
            <w:tcW w:type="dxa" w:w="1156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46%</w:t>
            </w:r>
          </w:p>
        </w:tc>
        <w:tc>
          <w:tcPr>
            <w:tcW w:type="dxa" w:w="1243"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70 % ukupne tražbine</w:t>
            </w:r>
          </w:p>
        </w:tc>
        <w:tc>
          <w:tcPr>
            <w:tcW w:type="dxa" w:w="1371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9.731.594,52</w:t>
            </w:r>
          </w:p>
        </w:tc>
        <w:tc>
          <w:tcPr>
            <w:tcW w:type="dxa" w:w="1371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4.170.683,36</w:t>
            </w:r>
          </w:p>
        </w:tc>
        <w:tc>
          <w:tcPr>
            <w:tcW w:type="dxa" w:w="1378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-</w:t>
            </w:r>
          </w:p>
        </w:tc>
        <w:tc>
          <w:tcPr>
            <w:tcW w:type="dxa" w:w="1268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24 mjeseca</w:t>
            </w:r>
          </w:p>
        </w:tc>
        <w:tc>
          <w:tcPr>
            <w:tcW w:type="dxa" w:w="1268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5 godina</w:t>
            </w:r>
          </w:p>
        </w:tc>
      </w:tr>
      <w:tr w:rsidTr="00552DDF" w:rsidR="00676086" w:rsidRPr="00676086">
        <w:trPr>
          <w:trHeight w:val="127"/>
          <w:jc w:val="center"/>
        </w:trPr>
        <w:tc>
          <w:tcPr>
            <w:cnfStyle w:val="001000000000"/>
            <w:tcW w:type="dxa" w:w="1524"/>
            <w:noWrap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B</w:t>
            </w:r>
          </w:p>
        </w:tc>
        <w:tc>
          <w:tcPr>
            <w:tcW w:type="dxa" w:w="1610"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Razlučni vjerovnici</w:t>
            </w:r>
          </w:p>
        </w:tc>
        <w:tc>
          <w:tcPr>
            <w:tcW w:type="dxa" w:w="1481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16.364.041,72</w:t>
            </w:r>
          </w:p>
        </w:tc>
        <w:tc>
          <w:tcPr>
            <w:tcW w:type="dxa" w:w="1156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54%</w:t>
            </w:r>
          </w:p>
        </w:tc>
        <w:tc>
          <w:tcPr>
            <w:tcW w:type="dxa" w:w="1243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0,00</w:t>
            </w:r>
          </w:p>
        </w:tc>
        <w:tc>
          <w:tcPr>
            <w:tcW w:type="dxa" w:w="1371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0,00</w:t>
            </w:r>
          </w:p>
        </w:tc>
        <w:tc>
          <w:tcPr>
            <w:tcW w:type="dxa" w:w="1371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0,00</w:t>
            </w:r>
          </w:p>
        </w:tc>
        <w:tc>
          <w:tcPr>
            <w:tcW w:type="dxa" w:w="1378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-</w:t>
            </w:r>
          </w:p>
        </w:tc>
        <w:tc>
          <w:tcPr>
            <w:tcW w:type="dxa" w:w="1268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-</w:t>
            </w:r>
          </w:p>
        </w:tc>
        <w:tc>
          <w:tcPr>
            <w:tcW w:type="dxa" w:w="1268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-</w:t>
            </w:r>
          </w:p>
        </w:tc>
      </w:tr>
      <w:tr w:rsidTr="00552DDF" w:rsidR="00676086" w:rsidRPr="00676086">
        <w:trPr>
          <w:cnfStyle w:val="000000100000"/>
          <w:trHeight w:val="127"/>
          <w:jc w:val="center"/>
        </w:trPr>
        <w:tc>
          <w:tcPr>
            <w:cnfStyle w:val="001000000000"/>
            <w:tcW w:type="dxa" w:w="1524"/>
            <w:noWrap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C</w:t>
            </w:r>
          </w:p>
        </w:tc>
        <w:tc>
          <w:tcPr>
            <w:tcW w:type="dxa" w:w="1610"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Izlučni vjerovnici</w:t>
            </w:r>
          </w:p>
        </w:tc>
        <w:tc>
          <w:tcPr>
            <w:tcW w:type="dxa" w:w="1481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76.073,30</w:t>
            </w:r>
          </w:p>
        </w:tc>
        <w:tc>
          <w:tcPr>
            <w:tcW w:type="dxa" w:w="1156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0%</w:t>
            </w:r>
          </w:p>
        </w:tc>
        <w:tc>
          <w:tcPr>
            <w:tcW w:type="dxa" w:w="1243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0,00</w:t>
            </w:r>
          </w:p>
        </w:tc>
        <w:tc>
          <w:tcPr>
            <w:tcW w:type="dxa" w:w="1371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0,00</w:t>
            </w:r>
          </w:p>
        </w:tc>
        <w:tc>
          <w:tcPr>
            <w:tcW w:type="dxa" w:w="1371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0,00</w:t>
            </w:r>
          </w:p>
        </w:tc>
        <w:tc>
          <w:tcPr>
            <w:tcW w:type="dxa" w:w="1378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-</w:t>
            </w:r>
          </w:p>
        </w:tc>
        <w:tc>
          <w:tcPr>
            <w:tcW w:type="dxa" w:w="1268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-</w:t>
            </w:r>
          </w:p>
        </w:tc>
        <w:tc>
          <w:tcPr>
            <w:tcW w:type="dxa" w:w="1268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-</w:t>
            </w:r>
          </w:p>
        </w:tc>
      </w:tr>
      <w:tr w:rsidTr="00552DDF" w:rsidR="00676086" w:rsidRPr="00676086">
        <w:trPr>
          <w:trHeight w:val="127"/>
          <w:jc w:val="center"/>
        </w:trPr>
        <w:tc>
          <w:tcPr>
            <w:cnfStyle w:val="001000000000"/>
            <w:tcW w:type="dxa" w:w="1524"/>
            <w:noWrap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 xml:space="preserve"> D </w:t>
            </w:r>
          </w:p>
        </w:tc>
        <w:tc>
          <w:tcPr>
            <w:tcW w:type="dxa" w:w="1610"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Prioritetne tražbine</w:t>
            </w:r>
          </w:p>
        </w:tc>
        <w:tc>
          <w:tcPr>
            <w:tcW w:type="dxa" w:w="1481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32.440,00</w:t>
            </w:r>
          </w:p>
        </w:tc>
        <w:tc>
          <w:tcPr>
            <w:tcW w:type="dxa" w:w="1156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0%</w:t>
            </w:r>
          </w:p>
        </w:tc>
        <w:tc>
          <w:tcPr>
            <w:tcW w:type="dxa" w:w="1243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0,00</w:t>
            </w:r>
          </w:p>
        </w:tc>
        <w:tc>
          <w:tcPr>
            <w:tcW w:type="dxa" w:w="1371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0,00</w:t>
            </w:r>
          </w:p>
        </w:tc>
        <w:tc>
          <w:tcPr>
            <w:tcW w:type="dxa" w:w="1371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0,00</w:t>
            </w:r>
          </w:p>
        </w:tc>
        <w:tc>
          <w:tcPr>
            <w:tcW w:type="dxa" w:w="1378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-</w:t>
            </w:r>
          </w:p>
        </w:tc>
        <w:tc>
          <w:tcPr>
            <w:tcW w:type="dxa" w:w="1268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-</w:t>
            </w:r>
          </w:p>
        </w:tc>
        <w:tc>
          <w:tcPr>
            <w:tcW w:type="dxa" w:w="1268"/>
            <w:noWrap/>
            <w:hideMark/>
          </w:tcPr>
          <w:p w:rsidRDefault="00676086" w:rsidP="00676086" w:rsidR="00676086" w:rsidRPr="00676086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-</w:t>
            </w:r>
          </w:p>
        </w:tc>
      </w:tr>
      <w:tr w:rsidTr="00552DDF" w:rsidR="00676086" w:rsidRPr="00676086">
        <w:trPr>
          <w:cnfStyle w:val="000000100000"/>
          <w:trHeight w:val="254"/>
          <w:jc w:val="center"/>
        </w:trPr>
        <w:tc>
          <w:tcPr>
            <w:cnfStyle w:val="001000000000"/>
            <w:tcW w:type="dxa" w:w="1524"/>
            <w:noWrap/>
            <w:hideMark/>
          </w:tcPr>
          <w:p w:rsidRDefault="00676086" w:rsidP="00676086" w:rsidR="00676086" w:rsidRPr="00676086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 </w:t>
            </w:r>
          </w:p>
        </w:tc>
        <w:tc>
          <w:tcPr>
            <w:tcW w:type="dxa" w:w="1610"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Ukupne obveze Društva</w:t>
            </w:r>
          </w:p>
        </w:tc>
        <w:tc>
          <w:tcPr>
            <w:tcW w:type="dxa" w:w="1481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30.374.832,90</w:t>
            </w:r>
          </w:p>
        </w:tc>
        <w:tc>
          <w:tcPr>
            <w:tcW w:type="dxa" w:w="1156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100%</w:t>
            </w:r>
          </w:p>
        </w:tc>
        <w:tc>
          <w:tcPr>
            <w:tcW w:type="dxa" w:w="1243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 </w:t>
            </w:r>
          </w:p>
        </w:tc>
        <w:tc>
          <w:tcPr>
            <w:tcW w:type="dxa" w:w="1371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9.731.594,52</w:t>
            </w:r>
          </w:p>
        </w:tc>
        <w:tc>
          <w:tcPr>
            <w:tcW w:type="dxa" w:w="1371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4.170.683,36</w:t>
            </w:r>
          </w:p>
        </w:tc>
        <w:tc>
          <w:tcPr>
            <w:tcW w:type="dxa" w:w="1378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 </w:t>
            </w:r>
          </w:p>
        </w:tc>
        <w:tc>
          <w:tcPr>
            <w:tcW w:type="dxa" w:w="1268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 </w:t>
            </w:r>
          </w:p>
        </w:tc>
        <w:tc>
          <w:tcPr>
            <w:tcW w:type="dxa" w:w="1268"/>
            <w:noWrap/>
            <w:hideMark/>
          </w:tcPr>
          <w:p w:rsidRDefault="00676086" w:rsidP="00676086" w:rsidR="00676086" w:rsidRPr="00676086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</w:pPr>
            <w:r w:rsidRPr="00676086">
              <w:rPr>
                <w:rFonts w:cs="Times New Roman" w:eastAsia="Times New Roman" w:hAnsi="Times New Roman" w:ascii="Times New Roman"/>
                <w:color w:val="000000"/>
                <w:sz w:val="22"/>
                <w:szCs w:val="24"/>
                <w:lang w:eastAsia="hr-HR" w:val="hr-HR"/>
              </w:rPr>
              <w:t> </w:t>
            </w:r>
          </w:p>
        </w:tc>
      </w:tr>
    </w:tbl>
    <w:p w:rsidRDefault="00552DDF" w:rsidP="00552DDF" w:rsidR="00552DDF" w:rsidRPr="00B971C1">
      <w:pPr>
        <w:pStyle w:val="Tijeloteksta"/>
        <w:spacing w:lineRule="auto" w:line="360" w:after="0"/>
        <w:contextualSpacing/>
        <w:jc w:val="center"/>
        <w:rPr>
          <w:rFonts w:cs="Arial"/>
          <w:i/>
          <w:sz w:val="24"/>
          <w:szCs w:val="24"/>
          <w:lang w:val="hr-HR"/>
        </w:rPr>
      </w:pPr>
      <w:r>
        <w:rPr>
          <w:rFonts w:cs="Arial"/>
          <w:i/>
          <w:sz w:val="24"/>
          <w:szCs w:val="24"/>
          <w:lang w:val="hr-HR"/>
        </w:rPr>
        <w:t>Analiza tražbina prema veličini, kategoriji, razini očekivanog namirenja i prijedlog rokova za njihovo namirenje</w:t>
      </w:r>
    </w:p>
    <w:p w:rsidRDefault="00131B91" w:rsidR="00131B91">
      <w:pPr>
        <w:rPr>
          <w:rFonts w:cs="Arial" w:eastAsia="Times New Roman" w:hAnsi="Arial" w:ascii="Arial"/>
          <w:sz w:val="24"/>
          <w:szCs w:val="24"/>
          <w:lang w:eastAsia="hr-HR" w:val="hr-HR"/>
        </w:rPr>
      </w:pPr>
      <w:r>
        <w:rPr>
          <w:rFonts w:cs="Arial"/>
          <w:sz w:val="24"/>
          <w:szCs w:val="24"/>
          <w:lang w:eastAsia="hr-HR" w:val="hr-HR"/>
        </w:rPr>
        <w:br w:type="page"/>
      </w:r>
    </w:p>
    <w:p w:rsidRDefault="00C6737C" w:rsidP="000250EA" w:rsidR="00C6737C" w:rsidRPr="00B971C1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</w:p>
    <w:p w:rsidRDefault="00607D4D" w:rsidP="000250EA" w:rsidR="00607D4D" w:rsidRPr="00B971C1">
      <w:pPr>
        <w:pStyle w:val="MediumGrid21"/>
        <w:spacing w:lineRule="auto" w:line="360" w:after="0"/>
        <w:contextualSpacing/>
        <w:rPr>
          <w:rFonts w:cs="Arial" w:hAnsi="Arial" w:ascii="Arial"/>
        </w:rPr>
      </w:pPr>
    </w:p>
    <w:p w:rsidRDefault="00C6737C" w:rsidP="00FA5730" w:rsidR="00FA5730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  <w:r w:rsidRPr="00B971C1">
        <w:rPr>
          <w:rFonts w:cs="Arial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B971C1">
        <w:rPr>
          <w:rFonts w:cs="Arial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sukladno prijedlogu </w:t>
      </w:r>
      <w:r w:rsidR="00DD3B54" w:rsidRPr="00B971C1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predstečajnog postupka</w:t>
      </w:r>
      <w:r w:rsidR="00317460" w:rsidRPr="00B971C1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 Na taj način tvrtka će stabilizirati poslovanje, te će joj se omogućiti provedba mjera operativn</w:t>
      </w:r>
      <w:r w:rsidR="00D117D9" w:rsidRPr="00B971C1">
        <w:rPr>
          <w:rFonts w:cs="Arial"/>
          <w:snapToGrid/>
          <w:sz w:val="24"/>
          <w:szCs w:val="24"/>
          <w:lang w:eastAsia="hr-HR" w:val="hr-HR"/>
        </w:rPr>
        <w:t>o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g restrukturiranja s ciljem uspostave održivog modela poslovanja. </w:t>
      </w:r>
      <w:r w:rsidR="00486805" w:rsidRPr="00B971C1">
        <w:rPr>
          <w:rFonts w:cs="Arial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FA5730" w:rsidP="00FA5730" w:rsidR="00FA5730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</w:p>
    <w:p w:rsidRDefault="00FA5730" w:rsidP="00FA5730" w:rsidR="00FA5730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</w:p>
    <w:p w:rsidRDefault="00FA5730" w:rsidP="00FA5730" w:rsidR="00FA5730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</w:p>
    <w:p w:rsidRDefault="00FA5730" w:rsidP="00FA5730" w:rsidR="00A9353C" w:rsidRPr="00FA5730">
      <w:pPr>
        <w:pStyle w:val="Tijeloteksta"/>
        <w:spacing w:lineRule="auto" w:line="360" w:after="0"/>
        <w:contextualSpacing/>
        <w:jc w:val="center"/>
        <w:rPr>
          <w:rFonts w:cs="Arial"/>
          <w:snapToGrid/>
          <w:sz w:val="24"/>
          <w:szCs w:val="24"/>
          <w:lang w:eastAsia="hr-HR" w:val="hr-HR"/>
        </w:rPr>
      </w:pPr>
      <w:r>
        <w:rPr>
          <w:noProof/>
          <w:color w:val="0000FF"/>
          <w:lang w:eastAsia="hr-HR" w:val="hr-HR"/>
        </w:rPr>
        <w:drawing>
          <wp:inline distR="0" distL="0" distB="0" distT="0">
            <wp:extent cy="2761200" cx="4143600"/>
            <wp:effectExtent b="1270" r="0" t="0" l="0"/>
            <wp:docPr descr="Povezana slika" name="irc_mi" id="2">
              <a:hlinkClick r:id="rId32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Povezana slika" name="irc_mi" id="0">
                      <a:hlinkClick r:id="rId32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761200" cx="41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5730" w:rsidR="00FA5730">
      <w:pPr>
        <w:rPr>
          <w:rFonts w:cs="Arial" w:eastAsia="Times New Roman" w:hAnsi="Arial" w:ascii="Arial"/>
          <w:sz w:val="24"/>
          <w:szCs w:val="24"/>
          <w:lang w:eastAsia="hr-HR" w:val="hr-HR"/>
        </w:rPr>
      </w:pPr>
      <w:r>
        <w:rPr>
          <w:rFonts w:cs="Arial"/>
          <w:sz w:val="24"/>
          <w:szCs w:val="24"/>
          <w:lang w:eastAsia="hr-HR" w:val="hr-HR"/>
        </w:rPr>
        <w:br w:type="page"/>
      </w:r>
    </w:p>
    <w:p w:rsidRDefault="00A7198D" w:rsidP="000250EA" w:rsidR="00A7198D" w:rsidRPr="0009700C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</w:p>
    <w:p w:rsidRDefault="00486805" w:rsidP="000250EA" w:rsidR="004515CB" w:rsidRPr="00B971C1">
      <w:pPr>
        <w:pStyle w:val="Tijeloteksta"/>
        <w:spacing w:lineRule="auto" w:line="360" w:after="0"/>
        <w:contextualSpacing/>
        <w:rPr>
          <w:rFonts w:cs="Arial"/>
          <w:b/>
          <w:sz w:val="24"/>
          <w:szCs w:val="24"/>
          <w:u w:val="single"/>
          <w:lang w:val="hr-HR"/>
        </w:rPr>
      </w:pPr>
      <w:r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 xml:space="preserve">Prijedlog </w:t>
      </w:r>
      <w:r w:rsidR="00DD3B54"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>predstečajnog postupka</w:t>
      </w:r>
      <w:r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B971C1">
        <w:rPr>
          <w:rFonts w:cs="Arial"/>
          <w:b/>
          <w:sz w:val="24"/>
          <w:szCs w:val="24"/>
          <w:u w:val="single"/>
          <w:lang w:val="hr-HR"/>
        </w:rPr>
        <w:t xml:space="preserve"> grupama vjerovnika: </w:t>
      </w:r>
    </w:p>
    <w:p w:rsidRDefault="004515CB" w:rsidP="000250EA" w:rsidR="004515CB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AB6C50" w:rsidP="00AB6C50" w:rsidR="00AB6C50" w:rsidRPr="00D41ED0">
      <w:pPr>
        <w:pStyle w:val="Odlomakpopisa"/>
        <w:numPr>
          <w:ilvl w:val="0"/>
          <w:numId w:val="9"/>
        </w:numPr>
        <w:spacing w:lineRule="auto" w:line="360"/>
        <w:ind w:left="0"/>
        <w:jc w:val="both"/>
        <w:rPr>
          <w:rFonts w:cs="Times New Roman" w:eastAsia="Times New Roman" w:hAnsi="Times New Roman" w:ascii="Times New Roman"/>
          <w:b/>
          <w:bCs/>
          <w:color w:val="000000"/>
          <w:sz w:val="20"/>
          <w:szCs w:val="22"/>
          <w:lang w:eastAsia="hr-HR" w:val="hr-HR"/>
        </w:rPr>
      </w:pPr>
      <w:r w:rsidRPr="00D41ED0">
        <w:rPr>
          <w:rFonts w:cs="Arial" w:hAnsi="Arial" w:ascii="Arial"/>
          <w:sz w:val="24"/>
          <w:szCs w:val="24"/>
        </w:rPr>
        <w:t xml:space="preserve">Dug prema grupi </w:t>
      </w:r>
      <w:r w:rsidRPr="00D41ED0">
        <w:rPr>
          <w:rFonts w:cs="Arial" w:hAnsi="Arial" w:ascii="Arial"/>
          <w:b/>
          <w:sz w:val="24"/>
          <w:szCs w:val="24"/>
          <w:u w:val="single"/>
        </w:rPr>
        <w:t xml:space="preserve">NEOSIGURANI VJEROVNICI </w:t>
      </w:r>
      <w:r w:rsidRPr="00D41ED0">
        <w:rPr>
          <w:rFonts w:cs="Arial" w:hAnsi="Arial" w:ascii="Arial"/>
          <w:sz w:val="24"/>
          <w:szCs w:val="24"/>
        </w:rPr>
        <w:t xml:space="preserve">na dan 30.06.2018. godine iznosi 13.902.277,88 kn. Predlaže se otpis tražbina za 70%. Preostalih 30% tražbina otplatiti će se na 60 mjeseci uz dodatna 24 mjeseca počeka, bez kamata, u jednakim mjesečnim anuitetima, počevši od pravomoćnosti Rješenja Trgovačkog suda o sklopljenom predstečajnom postupku, svakog 15-tog u mjesecu. </w:t>
      </w:r>
    </w:p>
    <w:p w:rsidRDefault="006071B4" w:rsidP="006071B4" w:rsidR="006071B4">
      <w:p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</w:p>
    <w:p w:rsidRDefault="004476CE" w:rsidP="006071B4" w:rsidR="004476CE">
      <w:p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</w:p>
    <w:tbl>
      <w:tblPr>
        <w:tblStyle w:val="GridTable2Accent1"/>
        <w:tblW w:type="dxa" w:w="14034"/>
        <w:jc w:val="center"/>
        <w:tblLook w:val="04A0" w:noVBand="1" w:noHBand="0" w:lastColumn="0" w:firstColumn="1" w:lastRow="0" w:firstRow="1"/>
      </w:tblPr>
      <w:tblGrid>
        <w:gridCol w:w="519"/>
        <w:gridCol w:w="1718"/>
        <w:gridCol w:w="5708"/>
        <w:gridCol w:w="1598"/>
        <w:gridCol w:w="1569"/>
        <w:gridCol w:w="1450"/>
        <w:gridCol w:w="1472"/>
      </w:tblGrid>
      <w:tr w:rsidTr="009B5BF0" w:rsidR="009B5BF0" w:rsidRPr="009B5BF0">
        <w:trPr>
          <w:cnfStyle w:val="100000000000"/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RB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OIB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OTPIS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PREOSTALO ZA OTPLATU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STRUKTURA</w:t>
            </w:r>
          </w:p>
        </w:tc>
      </w:tr>
      <w:tr w:rsidTr="009B5BF0" w:rsidR="009B5BF0" w:rsidRPr="009B5BF0">
        <w:trPr>
          <w:cnfStyle w:val="000000100000"/>
          <w:trHeight w:val="345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14036333877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Adikko Bank d.d.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143.662,65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100.563,86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43.098,80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78453219787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AgLon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25.400,48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17.780,34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7.620,14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79549878097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 - agro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6.426,00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4.498,20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1.927,80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23527142473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 Babić, vl. Gabrijel Babić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5.247,09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3.672,96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1.574,13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8075942404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 Ferrum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3.594,00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2.515,80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1.078,20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44013546848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 Hoblaj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5.522,15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3.865,51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1.656,65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88179879471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 Sim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23.018,85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16.113,20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6.905,66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21464574194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Agroart obrt za proiz. i usl., vl. Marijan Gašparec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88,74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62,12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26,62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1241022425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Agromais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11.369,57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7.958,70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3.410,87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42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13817492113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 xml:space="preserve">AgroMARTIN d.o.o. 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12.934,41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9.054,09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3.880,32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67793044823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Agronom d.o.o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3.374,36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2.362,05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1.012,31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34607493750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Agro-Partner obrt za trgovinu, vl. Bojan Tomašević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1.482,00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1.037,40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444,60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31999338764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Agroprojekt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10.184,11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7.128,88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3.055,23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9346591759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Agroteks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608.312,06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425.818,44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182.493,62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lastRenderedPageBreak/>
              <w:t>15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66493270332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Agroturopolje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14.520,00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10.164,00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4.356,00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77844837368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Agrovallis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36.114,74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25.280,32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10.834,42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20013699305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Alatnica i Plastika, vl. Dubravko Mareš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1.728,88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1.210,22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518,66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58353015102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Alca Zagreb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3.041,23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2.128,86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912,37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97098682001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Amting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1.609,11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1.126,38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482,73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36885326631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Anparo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3.350,00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2.345,00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1.005,00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72594208197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Apios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380,76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266,53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114,23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24703677441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AS-Agro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19.845,74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13.892,02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5.953,72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18675153495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Auditus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25.000,00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17.500,00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7.500,00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24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96330310281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Autocesta Rijeka-Zagreb d.d.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47,60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20,40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72552132449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Auto-Poljostroj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414,75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290,33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124,43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14596118399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Autoservis Mezak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3.799,50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2.659,65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1.139,85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40994628705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Axereal Croatia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285.677,81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199.974,47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85.703,34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87328040703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BASF Croatia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1.163.811,70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814.668,19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349.143,51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29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2320396248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Benković Usluge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608,13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425,69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182,44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45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SI 14150280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Bird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6.143,32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4.300,32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1.843,00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14423356593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Bizplan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5.000,00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3.500,00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1.500,00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97251233799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Bohatka Nevenka O.P.G.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30.696,89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21.487,82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9.209,07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82487963656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Brati Ritoša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75.948,35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53.163,85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22.784,51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34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62071483432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Bublić-commerce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29.476,07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20.633,25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8.842,82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31522836079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Bumbar 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2.011,99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1.408,39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603,60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82790074844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Chromos Agro d.d.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6.610.422,73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4.627.295,91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1.983.126,82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48%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25498619118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Cipro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30.736,96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21.515,87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9.221,09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61081062387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Colić trade d.o.o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6.000,00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4.200,00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1.800,00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39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85500684167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Cvipek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29.999,97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20.999,98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8.999,99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88019833367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Čonka Daniel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1.175,09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822,56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352,53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31053021898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Deni-tisak, obrt za usluge, vl Kristina Faltis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630,00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270,00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64115107699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Dimnjačar Dragutin Šneler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739,53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517,67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221,86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43</w:t>
            </w:r>
          </w:p>
        </w:tc>
        <w:tc>
          <w:tcPr>
            <w:tcW w:type="dxa" w:w="1718"/>
            <w:noWrap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232323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232323"/>
                <w:sz w:val="20"/>
                <w:szCs w:val="22"/>
                <w:lang w:eastAsia="hr-HR" w:val="hr-HR"/>
              </w:rPr>
              <w:t>18683136487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Državni proračun RH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77.108,99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53.976,29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23.132,70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lastRenderedPageBreak/>
              <w:t>44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40071999847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Eco Impuls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2.924,42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2.047,09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877,33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3274326051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Emo - Adria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2.181,39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1.526,97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654,42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3954514141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Eniva,obrt za prijevoz, vl.Dean Luketić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2.625,00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1.837,50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787,50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10194059689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Erste Factoring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6.675,87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4.673,11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2.002,76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10222437533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EuroAlp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2.682,00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1.877,40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804,60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49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NL810616567B0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European Fruitservice Board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50.805,36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35.563,75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15.241,61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68339203084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Fito promet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33.683,04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23.578,13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10.104,91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64500821578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Flekso plast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24.918,18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17.442,73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7.475,45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53833195657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Florel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35.100,00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24.570,00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10.530,00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77512337492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Forol Maziva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1.361,25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952,88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408,38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54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26334551660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Fragaria Planta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55.247,93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38.673,55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16.574,38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65104739579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Fructus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506.845,33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354.791,73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152.053,60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67273172342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Gajski Nives O.P.G.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4.172,00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2.920,40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1.251,60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435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34611008303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Georg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40.000,00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28.000,00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12.000,00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71839579033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Gomolava d.d.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0,85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0,60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0,26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59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41888874500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Grad Kutina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436,05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305,24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130,82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3365973101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Gs 1 Croatia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4.161,20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2.912,84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1.248,36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60473408837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HAD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1.637,08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1.145,96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491,12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37945624828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Hedon Duo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2.372,34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1.660,64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711,70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63073332379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Hep Opskrba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28.528,97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19.970,28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8.558,69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64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84751919984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Horvat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450.268,49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315.187,94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135.080,55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87311810356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HP-Hrvatska Pošta d.d.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1.478,40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1.034,88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443,52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68419124305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Hrvatska radiotelevizija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240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168,00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72,00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57500462912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Hrvatske autoceste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477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333,90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143,10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405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69693144506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Hrvatske šume d.d.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50.080,35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35.056,25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15.024,11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69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65918029671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Impuls-leasing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122,88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86,02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36,86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27759560625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Ina d.d.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1.290,10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903,07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387,03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24092669025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Infomart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6.250,00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4.375,00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lastRenderedPageBreak/>
              <w:t>72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37574243649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Instruvet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3.391,92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2.374,34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1.017,58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46564276045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Inter Cars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2.150,11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1.505,08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645,03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74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2354417624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Inter Land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17.952,11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12.566,48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5.385,63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1546826451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Intrada - Neretva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1.861,39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1.302,97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558,42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90708101924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Inventivna rješenja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1.280,00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896,00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384,00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12682893937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Ištvanović Antonia OPG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1.273,20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891,24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381,96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47873069025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Ištvanović Antun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79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8393125064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Italcro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53.602,88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37.522,02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16.080,86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74321721113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Kamen Ivanić, vl. Ivanić Ivan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7.465,32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5.225,72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2.239,60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22519877219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Kaznionica u Lipovici-Popovači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86.649,50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60.654,65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25.994,85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87201942024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Komes Transporti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560,00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240,00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31697259786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Konica minolta Hrvatska-poslovna rješenja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888,31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621,82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266,49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84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93415854613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Konto-vođenje poslovnih knjiga, Mirjana Bobek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3.000,00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2.100,00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900,00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74300257481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Krajačević Tin O.P.G.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953,29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667,30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285,99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80459753043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Kranjčec Milenko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4.000,00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2.800,00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1.200,00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34976993601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Ksu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225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157,50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67,50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68348821882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Lacuna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6.841,18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4.788,83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2.052,35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89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82677264734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Lanac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1.462,20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1.023,54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438,66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32899100993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Lanugo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733,11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513,18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219,93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47473508348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Li-Vel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2.003,56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1.402,49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601,07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94330660456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Lumiko trgovina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5.375,57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3.762,90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1.612,67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49499778825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Luna Maris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13.610,14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9.527,10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4.083,04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94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70220720375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Ljubica, uslužno-proizvodni obrt, vl. Ljubica Kramarić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843,5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590,45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253,05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7602786563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Maraska d.d.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6.542,84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4.579,99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1.962,85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51085310780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Mare nostrum Croaticum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614,8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430,36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184,44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50835577926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Mark-Vet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1.382,63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967,84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414,79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31248348410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Medium Moslavina j.d.o.o.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3.829,20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2.680,44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1.148,76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75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99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31248348410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Medium Moslavina j.d.o.o.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476.540,50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333.578,35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142.962,15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4105823676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Melvere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47.503,24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33.252,27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14.250,97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lastRenderedPageBreak/>
              <w:t>101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52372158813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Mens &amp; Co.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45.786,56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32.050,59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13.735,97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435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32087382809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Messis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150.000,00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105.000,00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45.000,00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53900897411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Metroalfa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6.331,25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4.431,88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1.899,38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104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84549788599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Mistral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543,75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380,63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163,13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19587643292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M-Kom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14.429,65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10.100,76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4.328,90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9015021154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Mladen Commerce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7.902,23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5.531,56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2.370,67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98526328089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Moslavina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1.426,44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998,51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427,93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75016734753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Mount Trade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2.550,18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1.785,13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765,05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109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98464384267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Mreža, obrt za proizvodnju užadi i trgovinu, vl. Tihomir Ileković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3.197,30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2.238,11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959,19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3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10122004328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 xml:space="preserve">Naglić Ivica OPG 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517,69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362,38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155,31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33688104975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Nika-konstrukcije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2.950,00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2.065,00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885,00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32290840977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Nivex22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1.702,44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1.191,71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510,73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23755929404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Obrt za autoprijevoz, vl. Mato Matić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3.430,26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2.401,18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1.029,08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114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72241708699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Obrt za uzgoj voća i povrća-Hela, vl. Zdravko Husnik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1.467,50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1.027,25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440,25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69273200760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OGI, obrt za trgovinu, vl. Ognjen Stambolija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856,4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599,48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256,92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2359032919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Općina Velika Ludina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173.984,78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121.789,35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52.195,43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10607626383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 xml:space="preserve"> OPG Bradač Zdenka 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15.719,43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11.003,60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4.715,83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89264555294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 xml:space="preserve">OPG Benković Branko 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52,50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22,50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119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85989162180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 xml:space="preserve">OPG Broz Katica 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78.193,98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54.735,79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23.458,19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71170716402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 xml:space="preserve">OPG Minks Vladimir 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93.323,12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65.326,18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27.996,94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99661429443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OPG Mlinar Pavo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5.099,16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3.569,41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1.529,75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30765112843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 xml:space="preserve">OPG Mlinarić Josip 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180,6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126,42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54,18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38143593768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OPG Obranović Mario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1.922,14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1.345,50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576,64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124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13613191964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 xml:space="preserve">OPG Sić Biserka 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3.337,45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2.336,22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1.001,24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59920925649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Pa-Vin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351.974,92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246.382,44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105.592,48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3%</w:t>
            </w:r>
          </w:p>
        </w:tc>
      </w:tr>
      <w:tr w:rsidTr="009B5BF0" w:rsidR="009B5BF0" w:rsidRPr="009B5BF0">
        <w:trPr>
          <w:trHeight w:val="39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25084060012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 xml:space="preserve">Peček Vesna OPG 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1.544,92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1.081,44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463,48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19034470667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Pil - Pal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5.088,15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3.561,71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1.526,45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lastRenderedPageBreak/>
              <w:t>128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24384351607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Pioneer-sjeme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326.000,00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228.200,00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97.800,00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129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37364743662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Pip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7.395,04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5.176,53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2.218,51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10456824421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Poljoprivredni obrt Šimun, vl. Hrvoje Bošnjaković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23.859,09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16.701,36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7.157,73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33242663757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Poljoprivredno gospodarstvo"Peršun"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329,84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230,89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98,95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3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84961110414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Pomo - poljoprivredni obrt, Jadranko Pomahač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1.041,90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729,33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312,57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2535697732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Privredna banka Zagreb d.d.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150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105,00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45,00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134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81137504101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Proizvodnja svijeća, trgovina na veliko i malo, vl.Berislav Horvatić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5.655,58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3.958,91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1.696,67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21272164792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Rasadnik Milić obrt za proizvodnju sadnog materijala, vl. Mario Milić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2.493,74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1.745,62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748,12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50921171482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Renko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4.252,50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2.976,75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1.275,75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7582085807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Rukavina Promet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4.282,50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2.997,75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1.284,75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7325934721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Ruris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377,75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264,43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113,33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139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42621503715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RWA Hrvatska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155,9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109,13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46,77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58814210661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Sano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12.812,50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8.968,75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3.843,75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HU22775373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Schoeller Allibert kft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268,04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187,63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80,41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87698795828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Simpak usluge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1.745,16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1.221,61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523,55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52650953128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Sjeme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13.914,84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9.740,39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4.174,45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144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57865866839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Slobođanac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1.347,50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943,25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404,25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59683724378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Sollers Grupa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5.093,29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3.565,30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1.527,99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14418367103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Solo dom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484,88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339,42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145,46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11643298080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Sportski Ribolov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23.757,34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16.630,14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7.127,20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PL5263156707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Svendsen Sport A/S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8.462,64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5.923,85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2.538,79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149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19580573386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Svijet Viličara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3.913,64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2.739,55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1.174,09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405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82802605142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 xml:space="preserve">Šimac Mario OPG 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25.292,00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17.704,40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7.587,60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76356298349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Talk - Kovačija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1.579,38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1.105,57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473,81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81793146560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T-Com  Hrvatski Telekom d.d.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2.928,96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2.050,27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878,69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35001965623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Top Commerce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1.339,94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937,96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401,98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154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41526128180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Trebor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131,48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92,04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39,44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lastRenderedPageBreak/>
              <w:t>155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47969276779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Trgokoop - Zagreb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4.370,85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3.059,60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1.311,26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1142135523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Trgovina na veliko i malo "Dalibor", vl. Dalibor Petrović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53.967,96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37.777,57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16.190,39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99204724315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Unichem Agro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2.824,01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1.976,81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847,20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62347407589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Velekem d.d.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1.824,54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1.277,18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547,36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159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66024163037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Vitakraft Hobby Program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2.371,61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1.660,13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711,48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160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26178291942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Voćni sokovi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2.515,55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1.760,89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754,67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161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52641439848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Wurth-Hrvatska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8.933,21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6.253,25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2.679,96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75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162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92963223473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Zagrebačka banka d.d.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912.500,00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638.750,00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273.750,00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163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15011294281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Zajednički odvjetnički ured Marko Gracin &amp; Vatroslav Šego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2.776,82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1.943,77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833,05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164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52243424857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Zeleni hit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42.137,88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29.496,52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12.641,36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165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7443745075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Zelinapromet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1.159,00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811,30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347,70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166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53818824649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Zmišlja Ivan O.P.G.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2.091,00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1.463,70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627,30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167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34348767732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ZOO Repić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2.182,75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1.527,93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654,83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168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65280005751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Žim d.o.o.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12.834,28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8.984,00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3.850,28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169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85381404224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Županijska uprava za ceste</w:t>
            </w:r>
          </w:p>
        </w:tc>
        <w:tc>
          <w:tcPr>
            <w:tcW w:type="dxa" w:w="1598"/>
            <w:noWrap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800,00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560,00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240,00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9B5BF0" w:rsidR="009B5BF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9B5BF0" w:rsidP="009B5BF0" w:rsidR="009B5BF0" w:rsidRPr="009B5BF0">
            <w:pPr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 </w:t>
            </w:r>
          </w:p>
        </w:tc>
        <w:tc>
          <w:tcPr>
            <w:tcW w:type="dxa" w:w="1718"/>
            <w:hideMark/>
          </w:tcPr>
          <w:p w:rsidRDefault="009B5BF0" w:rsidP="009B5BF0" w:rsidR="009B5BF0" w:rsidRPr="009B5BF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  <w:t> </w:t>
            </w:r>
          </w:p>
        </w:tc>
        <w:tc>
          <w:tcPr>
            <w:tcW w:type="dxa" w:w="5898"/>
            <w:hideMark/>
          </w:tcPr>
          <w:p w:rsidRDefault="009B5BF0" w:rsidP="009B5BF0" w:rsidR="009B5BF0" w:rsidRPr="009B5BF0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598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  <w:t>13.902.277,88</w:t>
            </w:r>
          </w:p>
        </w:tc>
        <w:tc>
          <w:tcPr>
            <w:tcW w:type="dxa" w:w="1585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  <w:t>9.731.594,52</w:t>
            </w:r>
          </w:p>
        </w:tc>
        <w:tc>
          <w:tcPr>
            <w:tcW w:type="dxa" w:w="1450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  <w:t>4.170.683,36</w:t>
            </w:r>
          </w:p>
        </w:tc>
        <w:tc>
          <w:tcPr>
            <w:tcW w:type="dxa" w:w="1266"/>
            <w:hideMark/>
          </w:tcPr>
          <w:p w:rsidRDefault="009B5BF0" w:rsidP="009B5BF0" w:rsidR="009B5BF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  <w:t>100%</w:t>
            </w:r>
          </w:p>
        </w:tc>
      </w:tr>
    </w:tbl>
    <w:p w:rsidRDefault="000560C4" w:rsidP="000560C4" w:rsidR="00D34FE5" w:rsidRPr="000560C4">
      <w:pPr>
        <w:pStyle w:val="Odlomakpopisa"/>
        <w:spacing w:lineRule="auto" w:line="360" w:after="0"/>
        <w:ind w:left="0"/>
        <w:jc w:val="center"/>
        <w:rPr>
          <w:rFonts w:cs="Arial" w:hAnsi="Arial" w:ascii="Arial"/>
          <w:bCs/>
          <w:i/>
          <w:sz w:val="24"/>
          <w:szCs w:val="24"/>
        </w:rPr>
      </w:pPr>
      <w:r w:rsidRPr="000560C4">
        <w:rPr>
          <w:rFonts w:cs="Arial" w:hAnsi="Arial" w:ascii="Arial"/>
          <w:bCs/>
          <w:i/>
          <w:sz w:val="24"/>
          <w:szCs w:val="24"/>
        </w:rPr>
        <w:t>Obveze koje sudjeluju u predstečajnom postupku</w:t>
      </w:r>
    </w:p>
    <w:p w:rsidRDefault="008D32AA" w:rsidP="00D34FE5" w:rsidR="008D32AA">
      <w:pPr>
        <w:pStyle w:val="Odlomakpopisa"/>
        <w:spacing w:lineRule="auto" w:line="360" w:after="0"/>
        <w:ind w:left="0"/>
        <w:jc w:val="both"/>
        <w:rPr>
          <w:rFonts w:cs="Arial" w:hAnsi="Arial" w:ascii="Arial"/>
          <w:b/>
          <w:bCs/>
          <w:sz w:val="24"/>
          <w:szCs w:val="24"/>
        </w:rPr>
      </w:pPr>
    </w:p>
    <w:p w:rsidRDefault="000560C4" w:rsidR="000560C4">
      <w:pPr>
        <w:rPr>
          <w:rFonts w:cs="Arial" w:hAnsi="Arial" w:ascii="Arial"/>
          <w:b/>
          <w:sz w:val="24"/>
          <w:szCs w:val="24"/>
          <w:u w:val="single"/>
        </w:rPr>
      </w:pPr>
      <w:r>
        <w:rPr>
          <w:rFonts w:cs="Arial" w:hAnsi="Arial" w:ascii="Arial"/>
          <w:b/>
          <w:sz w:val="24"/>
          <w:szCs w:val="24"/>
          <w:u w:val="single"/>
        </w:rPr>
        <w:br w:type="page"/>
      </w:r>
    </w:p>
    <w:p w:rsidRDefault="0009700C" w:rsidP="000250EA" w:rsidR="0009700C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0560C4" w:rsidP="000560C4" w:rsidR="000560C4" w:rsidRPr="00833810">
      <w:pPr>
        <w:pStyle w:val="Odlomakpopisa"/>
        <w:numPr>
          <w:ilvl w:val="0"/>
          <w:numId w:val="19"/>
        </w:numPr>
        <w:spacing w:lineRule="auto" w:line="360"/>
        <w:jc w:val="both"/>
        <w:rPr>
          <w:rFonts w:cs="Times New Roman" w:eastAsia="Times New Roman" w:hAnsi="Calibri" w:ascii="Calibri"/>
          <w:color w:val="000000"/>
          <w:sz w:val="22"/>
          <w:szCs w:val="22"/>
          <w:lang w:eastAsia="hr-HR" w:val="hr-HR"/>
        </w:rPr>
      </w:pPr>
      <w:r w:rsidRPr="006071B4">
        <w:rPr>
          <w:rFonts w:cs="Arial" w:hAnsi="Arial" w:ascii="Arial"/>
          <w:b/>
          <w:bCs/>
          <w:sz w:val="24"/>
          <w:szCs w:val="24"/>
          <w:u w:val="single"/>
        </w:rPr>
        <w:t>Razlučni vjerovnici:</w:t>
      </w:r>
      <w:r>
        <w:rPr>
          <w:rFonts w:cs="Arial" w:hAnsi="Arial" w:ascii="Arial"/>
          <w:b/>
          <w:bCs/>
          <w:sz w:val="24"/>
          <w:szCs w:val="24"/>
          <w:u w:val="single"/>
        </w:rPr>
        <w:t xml:space="preserve"> </w:t>
      </w:r>
      <w:r w:rsidRPr="00751215">
        <w:rPr>
          <w:rFonts w:cs="Arial" w:hAnsi="Arial" w:ascii="Arial"/>
          <w:sz w:val="24"/>
          <w:szCs w:val="24"/>
        </w:rPr>
        <w:t>Navedeni vjerovnici ne sudjeluju u pre</w:t>
      </w:r>
      <w:r>
        <w:rPr>
          <w:rFonts w:cs="Arial" w:hAnsi="Arial" w:ascii="Arial"/>
          <w:sz w:val="24"/>
          <w:szCs w:val="24"/>
        </w:rPr>
        <w:t>dstečajnom postupku te će se is</w:t>
      </w:r>
      <w:r w:rsidRPr="00751215">
        <w:rPr>
          <w:rFonts w:cs="Arial" w:hAnsi="Arial" w:ascii="Arial"/>
          <w:sz w:val="24"/>
          <w:szCs w:val="24"/>
        </w:rPr>
        <w:t>ti namiriti iz imovine na kojima vjerovnik ima razlučno pravo. U slučaju da se vjerovnici koji imaju razlučno pravo odreknu prava na odvojeno namirenje, predlaže se</w:t>
      </w:r>
      <w:r>
        <w:rPr>
          <w:rFonts w:cs="Arial" w:hAnsi="Arial" w:ascii="Arial"/>
          <w:sz w:val="24"/>
          <w:szCs w:val="24"/>
        </w:rPr>
        <w:t xml:space="preserve"> otplata tražbine u cijelosti, na 108 j</w:t>
      </w:r>
      <w:r w:rsidR="009F6959">
        <w:rPr>
          <w:rFonts w:cs="Arial" w:hAnsi="Arial" w:ascii="Arial"/>
          <w:sz w:val="24"/>
          <w:szCs w:val="24"/>
        </w:rPr>
        <w:t>ednakih mjesečnih anuiteta uz 24 mjeseca</w:t>
      </w:r>
      <w:r>
        <w:rPr>
          <w:rFonts w:cs="Arial" w:hAnsi="Arial" w:ascii="Arial"/>
          <w:sz w:val="24"/>
          <w:szCs w:val="24"/>
        </w:rPr>
        <w:t xml:space="preserve"> počeka, uz godišnju kamatnu stopu 6,00 %,</w:t>
      </w:r>
      <w:r w:rsidRPr="00833810">
        <w:rPr>
          <w:rFonts w:cs="Arial" w:hAnsi="Arial" w:ascii="Arial"/>
          <w:sz w:val="24"/>
          <w:szCs w:val="24"/>
        </w:rPr>
        <w:t xml:space="preserve"> počevši od pravomoćnosti Rješenja Trgovačkog suda o sklopljenom predstečajnom postupku, svakog 15-tog u mjesecu. </w:t>
      </w:r>
    </w:p>
    <w:p w:rsidRDefault="0009700C" w:rsidP="000250EA" w:rsidR="0009700C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1175D3" w:rsidP="000250EA" w:rsidR="001175D3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tbl>
      <w:tblPr>
        <w:tblStyle w:val="GridTable2Accent1"/>
        <w:tblW w:type="dxa" w:w="11899"/>
        <w:jc w:val="center"/>
        <w:tblLook w:val="04A0" w:noVBand="1" w:noHBand="0" w:lastColumn="0" w:firstColumn="1" w:lastRow="0" w:firstRow="1"/>
      </w:tblPr>
      <w:tblGrid>
        <w:gridCol w:w="550"/>
        <w:gridCol w:w="1707"/>
        <w:gridCol w:w="6253"/>
        <w:gridCol w:w="1666"/>
        <w:gridCol w:w="1723"/>
      </w:tblGrid>
      <w:tr w:rsidTr="000560C4" w:rsidR="000560C4" w:rsidRPr="000560C4">
        <w:trPr>
          <w:cnfStyle w:val="100000000000"/>
          <w:trHeight w:val="747"/>
          <w:jc w:val="center"/>
        </w:trPr>
        <w:tc>
          <w:tcPr>
            <w:cnfStyle w:val="001000000000"/>
            <w:tcW w:type="dxa" w:w="541"/>
            <w:hideMark/>
          </w:tcPr>
          <w:p w:rsidRDefault="000560C4" w:rsidP="000560C4" w:rsidR="000560C4" w:rsidRPr="000560C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RB</w:t>
            </w:r>
          </w:p>
        </w:tc>
        <w:tc>
          <w:tcPr>
            <w:tcW w:type="dxa" w:w="1709"/>
            <w:hideMark/>
          </w:tcPr>
          <w:p w:rsidRDefault="000560C4" w:rsidP="000560C4" w:rsidR="000560C4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OIB</w:t>
            </w:r>
          </w:p>
        </w:tc>
        <w:tc>
          <w:tcPr>
            <w:tcW w:type="dxa" w:w="6315"/>
            <w:hideMark/>
          </w:tcPr>
          <w:p w:rsidRDefault="000560C4" w:rsidP="000560C4" w:rsidR="000560C4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NAZIV VJEROVNIKA </w:t>
            </w:r>
          </w:p>
        </w:tc>
        <w:tc>
          <w:tcPr>
            <w:tcW w:type="dxa" w:w="1667"/>
            <w:hideMark/>
          </w:tcPr>
          <w:p w:rsidRDefault="000560C4" w:rsidP="000560C4" w:rsidR="000560C4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IZNOS OBVEZE</w:t>
            </w:r>
          </w:p>
        </w:tc>
        <w:tc>
          <w:tcPr>
            <w:tcW w:type="dxa" w:w="1667"/>
            <w:hideMark/>
          </w:tcPr>
          <w:p w:rsidRDefault="000560C4" w:rsidP="000560C4" w:rsidR="000560C4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STRUKTURA</w:t>
            </w:r>
          </w:p>
        </w:tc>
      </w:tr>
      <w:tr w:rsidTr="000560C4" w:rsidR="000560C4" w:rsidRPr="000560C4">
        <w:trPr>
          <w:cnfStyle w:val="000000100000"/>
          <w:trHeight w:val="439"/>
          <w:jc w:val="center"/>
        </w:trPr>
        <w:tc>
          <w:tcPr>
            <w:cnfStyle w:val="001000000000"/>
            <w:tcW w:type="dxa" w:w="541"/>
            <w:hideMark/>
          </w:tcPr>
          <w:p w:rsidRDefault="000560C4" w:rsidP="000560C4" w:rsidR="000560C4" w:rsidRPr="000560C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</w:t>
            </w:r>
          </w:p>
        </w:tc>
        <w:tc>
          <w:tcPr>
            <w:tcW w:type="dxa" w:w="1709"/>
            <w:hideMark/>
          </w:tcPr>
          <w:p w:rsidRDefault="000560C4" w:rsidP="000560C4" w:rsidR="000560C4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74907633394</w:t>
            </w:r>
          </w:p>
        </w:tc>
        <w:tc>
          <w:tcPr>
            <w:tcW w:type="dxa" w:w="6315"/>
            <w:hideMark/>
          </w:tcPr>
          <w:p w:rsidRDefault="000560C4" w:rsidP="000560C4" w:rsidR="000560C4" w:rsidRPr="000560C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Agrochem-Maks d.o.o.</w:t>
            </w:r>
          </w:p>
        </w:tc>
        <w:tc>
          <w:tcPr>
            <w:tcW w:type="dxa" w:w="1667"/>
            <w:hideMark/>
          </w:tcPr>
          <w:p w:rsidRDefault="000560C4" w:rsidP="000560C4" w:rsidR="000560C4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6.471.595,50</w:t>
            </w:r>
          </w:p>
        </w:tc>
        <w:tc>
          <w:tcPr>
            <w:tcW w:type="dxa" w:w="1667"/>
            <w:hideMark/>
          </w:tcPr>
          <w:p w:rsidRDefault="000560C4" w:rsidP="000560C4" w:rsidR="000560C4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40%</w:t>
            </w:r>
          </w:p>
        </w:tc>
      </w:tr>
      <w:tr w:rsidTr="000560C4" w:rsidR="000560C4" w:rsidRPr="000560C4">
        <w:trPr>
          <w:trHeight w:val="439"/>
          <w:jc w:val="center"/>
        </w:trPr>
        <w:tc>
          <w:tcPr>
            <w:cnfStyle w:val="001000000000"/>
            <w:tcW w:type="dxa" w:w="541"/>
            <w:hideMark/>
          </w:tcPr>
          <w:p w:rsidRDefault="000560C4" w:rsidP="000560C4" w:rsidR="000560C4" w:rsidRPr="000560C4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2</w:t>
            </w:r>
          </w:p>
        </w:tc>
        <w:tc>
          <w:tcPr>
            <w:tcW w:type="dxa" w:w="1709"/>
            <w:hideMark/>
          </w:tcPr>
          <w:p w:rsidRDefault="000560C4" w:rsidP="000560C4" w:rsidR="000560C4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42914393814</w:t>
            </w:r>
          </w:p>
        </w:tc>
        <w:tc>
          <w:tcPr>
            <w:tcW w:type="dxa" w:w="6315"/>
            <w:hideMark/>
          </w:tcPr>
          <w:p w:rsidRDefault="000560C4" w:rsidP="000560C4" w:rsidR="000560C4" w:rsidRPr="000560C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OPG Kiš Tamara</w:t>
            </w:r>
          </w:p>
        </w:tc>
        <w:tc>
          <w:tcPr>
            <w:tcW w:type="dxa" w:w="1667"/>
            <w:hideMark/>
          </w:tcPr>
          <w:p w:rsidRDefault="000560C4" w:rsidP="000560C4" w:rsidR="000560C4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10.000,00</w:t>
            </w:r>
          </w:p>
        </w:tc>
        <w:tc>
          <w:tcPr>
            <w:tcW w:type="dxa" w:w="1667"/>
            <w:hideMark/>
          </w:tcPr>
          <w:p w:rsidRDefault="000560C4" w:rsidP="000560C4" w:rsidR="000560C4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0%</w:t>
            </w:r>
          </w:p>
        </w:tc>
      </w:tr>
      <w:tr w:rsidTr="000560C4" w:rsidR="000560C4" w:rsidRPr="000560C4">
        <w:trPr>
          <w:cnfStyle w:val="000000100000"/>
          <w:trHeight w:val="439"/>
          <w:jc w:val="center"/>
        </w:trPr>
        <w:tc>
          <w:tcPr>
            <w:cnfStyle w:val="001000000000"/>
            <w:tcW w:type="dxa" w:w="541"/>
            <w:hideMark/>
          </w:tcPr>
          <w:p w:rsidRDefault="000560C4" w:rsidP="000560C4" w:rsidR="000560C4" w:rsidRPr="000560C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3</w:t>
            </w:r>
          </w:p>
        </w:tc>
        <w:tc>
          <w:tcPr>
            <w:tcW w:type="dxa" w:w="1709"/>
            <w:hideMark/>
          </w:tcPr>
          <w:p w:rsidRDefault="000560C4" w:rsidP="000560C4" w:rsidR="000560C4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52508873833</w:t>
            </w:r>
          </w:p>
        </w:tc>
        <w:tc>
          <w:tcPr>
            <w:tcW w:type="dxa" w:w="6315"/>
            <w:hideMark/>
          </w:tcPr>
          <w:p w:rsidRDefault="000560C4" w:rsidP="000560C4" w:rsidR="000560C4" w:rsidRPr="000560C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OTP banka d.d.</w:t>
            </w:r>
          </w:p>
        </w:tc>
        <w:tc>
          <w:tcPr>
            <w:tcW w:type="dxa" w:w="1667"/>
            <w:hideMark/>
          </w:tcPr>
          <w:p w:rsidRDefault="000560C4" w:rsidP="000560C4" w:rsidR="000560C4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9.882.446,22</w:t>
            </w:r>
          </w:p>
        </w:tc>
        <w:tc>
          <w:tcPr>
            <w:tcW w:type="dxa" w:w="1667"/>
            <w:hideMark/>
          </w:tcPr>
          <w:p w:rsidRDefault="000560C4" w:rsidP="000560C4" w:rsidR="000560C4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60%</w:t>
            </w:r>
          </w:p>
        </w:tc>
      </w:tr>
      <w:tr w:rsidTr="000560C4" w:rsidR="000560C4" w:rsidRPr="000560C4">
        <w:trPr>
          <w:trHeight w:val="439"/>
          <w:jc w:val="center"/>
        </w:trPr>
        <w:tc>
          <w:tcPr>
            <w:cnfStyle w:val="001000000000"/>
            <w:tcW w:type="dxa" w:w="541"/>
            <w:hideMark/>
          </w:tcPr>
          <w:p w:rsidRDefault="000560C4" w:rsidP="000560C4" w:rsidR="000560C4" w:rsidRPr="000560C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709"/>
            <w:hideMark/>
          </w:tcPr>
          <w:p w:rsidRDefault="000560C4" w:rsidP="000560C4" w:rsidR="000560C4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6315"/>
            <w:hideMark/>
          </w:tcPr>
          <w:p w:rsidRDefault="000560C4" w:rsidP="000560C4" w:rsidR="000560C4" w:rsidRPr="000560C4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Ukupno:</w:t>
            </w:r>
          </w:p>
        </w:tc>
        <w:tc>
          <w:tcPr>
            <w:tcW w:type="dxa" w:w="1667"/>
            <w:hideMark/>
          </w:tcPr>
          <w:p w:rsidRDefault="000560C4" w:rsidP="000560C4" w:rsidR="000560C4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16.364.041,72</w:t>
            </w:r>
          </w:p>
        </w:tc>
        <w:tc>
          <w:tcPr>
            <w:tcW w:type="dxa" w:w="1667"/>
            <w:hideMark/>
          </w:tcPr>
          <w:p w:rsidRDefault="000560C4" w:rsidP="000560C4" w:rsidR="000560C4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100%</w:t>
            </w:r>
          </w:p>
        </w:tc>
      </w:tr>
    </w:tbl>
    <w:p w:rsidRDefault="00F00214" w:rsidP="00F00214" w:rsidR="0009700C" w:rsidRPr="00F00214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F00214">
        <w:rPr>
          <w:rFonts w:cs="Arial" w:hAnsi="Arial" w:ascii="Arial"/>
          <w:i/>
          <w:sz w:val="24"/>
          <w:szCs w:val="24"/>
        </w:rPr>
        <w:t>Razlučni vjerovnici</w:t>
      </w:r>
    </w:p>
    <w:p w:rsidRDefault="000560C4" w:rsidP="000250EA" w:rsidR="000560C4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0560C4" w:rsidP="000250EA" w:rsidR="000560C4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0560C4" w:rsidP="000250EA" w:rsidR="000560C4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0560C4" w:rsidR="000560C4">
      <w:pPr>
        <w:rPr>
          <w:rFonts w:cs="Arial" w:hAnsi="Arial" w:ascii="Arial"/>
          <w:b/>
          <w:sz w:val="24"/>
          <w:szCs w:val="24"/>
          <w:u w:val="single"/>
        </w:rPr>
      </w:pPr>
      <w:r>
        <w:rPr>
          <w:rFonts w:cs="Arial" w:hAnsi="Arial" w:ascii="Arial"/>
          <w:b/>
          <w:sz w:val="24"/>
          <w:szCs w:val="24"/>
          <w:u w:val="single"/>
        </w:rPr>
        <w:br w:type="page"/>
      </w:r>
    </w:p>
    <w:p w:rsidRDefault="000560C4" w:rsidP="000250EA" w:rsidR="000560C4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0D7A99" w:rsidP="000250EA" w:rsidR="000D7A99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0D7A99" w:rsidP="000250EA" w:rsidR="000D7A99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1175D3" w:rsidP="001175D3" w:rsidR="001175D3" w:rsidRPr="00B12846">
      <w:pPr>
        <w:pStyle w:val="Odlomakpopisa"/>
        <w:numPr>
          <w:ilvl w:val="0"/>
          <w:numId w:val="19"/>
        </w:num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  <w:u w:val="single"/>
        </w:rPr>
      </w:pPr>
      <w:r>
        <w:rPr>
          <w:rFonts w:cs="Arial" w:hAnsi="Arial" w:ascii="Arial"/>
          <w:b/>
          <w:bCs/>
          <w:sz w:val="24"/>
          <w:szCs w:val="24"/>
          <w:u w:val="single"/>
        </w:rPr>
        <w:t>Izlučni</w:t>
      </w:r>
      <w:r w:rsidRPr="006071B4">
        <w:rPr>
          <w:rFonts w:cs="Arial" w:hAnsi="Arial" w:ascii="Arial"/>
          <w:b/>
          <w:bCs/>
          <w:sz w:val="24"/>
          <w:szCs w:val="24"/>
          <w:u w:val="single"/>
        </w:rPr>
        <w:t xml:space="preserve"> vjerovnici:</w:t>
      </w:r>
      <w:r>
        <w:rPr>
          <w:rFonts w:cs="Arial" w:hAnsi="Arial" w:ascii="Arial"/>
          <w:b/>
          <w:bCs/>
          <w:sz w:val="24"/>
          <w:szCs w:val="24"/>
          <w:u w:val="single"/>
        </w:rPr>
        <w:t xml:space="preserve">  </w:t>
      </w:r>
      <w:r w:rsidRPr="00751215">
        <w:rPr>
          <w:rFonts w:cs="Arial" w:hAnsi="Arial" w:ascii="Arial"/>
          <w:sz w:val="24"/>
          <w:szCs w:val="24"/>
        </w:rPr>
        <w:t xml:space="preserve">Navedeni vjerovnici ne sudjeluju u predstečajnom postupku te će se </w:t>
      </w:r>
      <w:r>
        <w:rPr>
          <w:rFonts w:cs="Arial" w:hAnsi="Arial" w:ascii="Arial"/>
          <w:sz w:val="24"/>
          <w:szCs w:val="24"/>
        </w:rPr>
        <w:t>isti</w:t>
      </w:r>
      <w:r w:rsidRPr="00751215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nastaviti plaćati prema unaprijed dogovorenim ratama, sukladno Ugovoru o leasingu, obzirom da izlučni vjerovnici nisu dio predstečajnog postupka.</w:t>
      </w:r>
    </w:p>
    <w:p w:rsidRDefault="001175D3" w:rsidP="001175D3" w:rsidR="001175D3">
      <w:pPr>
        <w:pStyle w:val="Odlomakpopisa"/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  <w:u w:val="single"/>
        </w:rPr>
      </w:pPr>
    </w:p>
    <w:p w:rsidRDefault="000D7A99" w:rsidP="001175D3" w:rsidR="000D7A99">
      <w:pPr>
        <w:pStyle w:val="Odlomakpopisa"/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  <w:u w:val="single"/>
        </w:rPr>
      </w:pPr>
    </w:p>
    <w:p w:rsidRDefault="000D7A99" w:rsidP="001175D3" w:rsidR="000D7A99">
      <w:pPr>
        <w:pStyle w:val="Odlomakpopisa"/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  <w:u w:val="single"/>
        </w:rPr>
      </w:pPr>
    </w:p>
    <w:tbl>
      <w:tblPr>
        <w:tblStyle w:val="GridTable2Accent1"/>
        <w:tblW w:type="dxa" w:w="10981"/>
        <w:jc w:val="center"/>
        <w:tblLook w:val="04A0" w:noVBand="1" w:noHBand="0" w:lastColumn="0" w:firstColumn="1" w:lastRow="0" w:firstRow="1"/>
      </w:tblPr>
      <w:tblGrid>
        <w:gridCol w:w="522"/>
        <w:gridCol w:w="1574"/>
        <w:gridCol w:w="5756"/>
        <w:gridCol w:w="1531"/>
        <w:gridCol w:w="1598"/>
      </w:tblGrid>
      <w:tr w:rsidTr="001175D3" w:rsidR="001175D3" w:rsidRPr="001175D3">
        <w:trPr>
          <w:cnfStyle w:val="100000000000"/>
          <w:trHeight w:val="664"/>
          <w:jc w:val="center"/>
        </w:trPr>
        <w:tc>
          <w:tcPr>
            <w:cnfStyle w:val="001000000000"/>
            <w:tcW w:type="dxa" w:w="500"/>
            <w:hideMark/>
          </w:tcPr>
          <w:p w:rsidRDefault="001175D3" w:rsidP="001175D3" w:rsidR="001175D3" w:rsidRPr="001175D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577"/>
            <w:hideMark/>
          </w:tcPr>
          <w:p w:rsidRDefault="001175D3" w:rsidP="001175D3" w:rsidR="001175D3" w:rsidRPr="001175D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5828"/>
            <w:hideMark/>
          </w:tcPr>
          <w:p w:rsidRDefault="001175D3" w:rsidP="001175D3" w:rsidR="001175D3" w:rsidRPr="001175D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1538"/>
            <w:hideMark/>
          </w:tcPr>
          <w:p w:rsidRDefault="001175D3" w:rsidP="001175D3" w:rsidR="001175D3" w:rsidRPr="001175D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538"/>
            <w:hideMark/>
          </w:tcPr>
          <w:p w:rsidRDefault="001175D3" w:rsidP="001175D3" w:rsidR="001175D3" w:rsidRPr="001175D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1175D3" w:rsidR="001175D3" w:rsidRPr="001175D3">
        <w:trPr>
          <w:cnfStyle w:val="000000100000"/>
          <w:trHeight w:val="645"/>
          <w:jc w:val="center"/>
        </w:trPr>
        <w:tc>
          <w:tcPr>
            <w:cnfStyle w:val="001000000000"/>
            <w:tcW w:type="dxa" w:w="500"/>
            <w:hideMark/>
          </w:tcPr>
          <w:p w:rsidRDefault="001175D3" w:rsidP="001175D3" w:rsidR="001175D3" w:rsidRPr="001175D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577"/>
            <w:hideMark/>
          </w:tcPr>
          <w:p w:rsidRDefault="001175D3" w:rsidP="001175D3" w:rsidR="001175D3" w:rsidRPr="001175D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65918029671</w:t>
            </w:r>
          </w:p>
        </w:tc>
        <w:tc>
          <w:tcPr>
            <w:tcW w:type="dxa" w:w="5828"/>
            <w:hideMark/>
          </w:tcPr>
          <w:p w:rsidRDefault="001175D3" w:rsidP="001175D3" w:rsidR="001175D3" w:rsidRPr="001175D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 xml:space="preserve">Impuls-leasing d.o.o. </w:t>
            </w:r>
          </w:p>
        </w:tc>
        <w:tc>
          <w:tcPr>
            <w:tcW w:type="dxa" w:w="1538"/>
            <w:hideMark/>
          </w:tcPr>
          <w:p w:rsidRDefault="001175D3" w:rsidP="001175D3" w:rsidR="001175D3" w:rsidRPr="001175D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76.073,30</w:t>
            </w:r>
          </w:p>
        </w:tc>
        <w:tc>
          <w:tcPr>
            <w:tcW w:type="dxa" w:w="1538"/>
            <w:hideMark/>
          </w:tcPr>
          <w:p w:rsidRDefault="001175D3" w:rsidP="001175D3" w:rsidR="001175D3" w:rsidRPr="001175D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100%</w:t>
            </w:r>
          </w:p>
        </w:tc>
      </w:tr>
      <w:tr w:rsidTr="001175D3" w:rsidR="001175D3" w:rsidRPr="001175D3">
        <w:trPr>
          <w:trHeight w:val="390"/>
          <w:jc w:val="center"/>
        </w:trPr>
        <w:tc>
          <w:tcPr>
            <w:cnfStyle w:val="001000000000"/>
            <w:tcW w:type="dxa" w:w="500"/>
            <w:hideMark/>
          </w:tcPr>
          <w:p w:rsidRDefault="001175D3" w:rsidP="001175D3" w:rsidR="001175D3" w:rsidRPr="001175D3">
            <w:pPr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577"/>
            <w:hideMark/>
          </w:tcPr>
          <w:p w:rsidRDefault="001175D3" w:rsidP="001175D3" w:rsidR="001175D3" w:rsidRPr="001175D3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5828"/>
            <w:hideMark/>
          </w:tcPr>
          <w:p w:rsidRDefault="001175D3" w:rsidP="001175D3" w:rsidR="001175D3" w:rsidRPr="001175D3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538"/>
            <w:hideMark/>
          </w:tcPr>
          <w:p w:rsidRDefault="001175D3" w:rsidP="001175D3" w:rsidR="001175D3" w:rsidRPr="001175D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76.073,30</w:t>
            </w:r>
          </w:p>
        </w:tc>
        <w:tc>
          <w:tcPr>
            <w:tcW w:type="dxa" w:w="1538"/>
            <w:hideMark/>
          </w:tcPr>
          <w:p w:rsidRDefault="001175D3" w:rsidP="001175D3" w:rsidR="001175D3" w:rsidRPr="001175D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100%</w:t>
            </w:r>
          </w:p>
        </w:tc>
      </w:tr>
    </w:tbl>
    <w:p w:rsidRDefault="00F00214" w:rsidP="00F00214" w:rsidR="001175D3" w:rsidRPr="00F00214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F00214">
        <w:rPr>
          <w:rFonts w:cs="Arial" w:hAnsi="Arial" w:ascii="Arial"/>
          <w:i/>
          <w:sz w:val="24"/>
          <w:szCs w:val="24"/>
        </w:rPr>
        <w:t>Izlučni vjerovnici</w:t>
      </w:r>
    </w:p>
    <w:p w:rsidRDefault="001175D3" w:rsidP="000250EA" w:rsidR="001175D3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1175D3" w:rsidP="000250EA" w:rsidR="001175D3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1175D3" w:rsidP="000250EA" w:rsidR="001175D3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1175D3" w:rsidP="000250EA" w:rsidR="001175D3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1175D3" w:rsidP="000250EA" w:rsidR="001175D3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1175D3" w:rsidP="000250EA" w:rsidR="001175D3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1175D3" w:rsidP="000250EA" w:rsidR="001175D3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09700C" w:rsidP="000250EA" w:rsidR="0009700C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09700C" w:rsidP="000250EA" w:rsidR="0009700C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226F00" w:rsidP="000250EA" w:rsidR="00881EE4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 xml:space="preserve">Prioritetne tražbine: </w:t>
      </w:r>
      <w:r w:rsidR="000560C4">
        <w:rPr>
          <w:rFonts w:cs="Arial" w:hAnsi="Arial" w:ascii="Arial"/>
          <w:sz w:val="24"/>
          <w:szCs w:val="24"/>
        </w:rPr>
        <w:t xml:space="preserve"> Obveze po osnovi</w:t>
      </w:r>
      <w:r w:rsidRPr="00B971C1">
        <w:rPr>
          <w:rFonts w:cs="Arial" w:hAnsi="Arial" w:ascii="Arial"/>
          <w:sz w:val="24"/>
          <w:szCs w:val="24"/>
        </w:rPr>
        <w:t xml:space="preserve"> prioritetnih tražbina ne sudjeluju u predstečajnom </w:t>
      </w:r>
      <w:r w:rsidR="0032138C" w:rsidRPr="00B971C1">
        <w:rPr>
          <w:rFonts w:cs="Arial" w:hAnsi="Arial" w:ascii="Arial"/>
          <w:sz w:val="24"/>
          <w:szCs w:val="24"/>
        </w:rPr>
        <w:t>postupku i iste će se prioritetno</w:t>
      </w:r>
      <w:r w:rsidRPr="00B971C1">
        <w:rPr>
          <w:rFonts w:cs="Arial" w:hAnsi="Arial" w:ascii="Arial"/>
          <w:sz w:val="24"/>
          <w:szCs w:val="24"/>
        </w:rPr>
        <w:t xml:space="preserve"> namiriti.</w:t>
      </w:r>
    </w:p>
    <w:p w:rsidRDefault="0009700C" w:rsidP="000250EA" w:rsidR="0009700C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34FE5" w:rsidP="000250EA" w:rsidR="00D34FE5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tbl>
      <w:tblPr>
        <w:tblStyle w:val="GridTable2Accent1"/>
        <w:tblW w:type="dxa" w:w="9322"/>
        <w:jc w:val="center"/>
        <w:tblLook w:val="04A0" w:noVBand="1" w:noHBand="0" w:lastColumn="0" w:firstColumn="1" w:lastRow="0" w:firstRow="1"/>
      </w:tblPr>
      <w:tblGrid>
        <w:gridCol w:w="1740"/>
        <w:gridCol w:w="1995"/>
        <w:gridCol w:w="3405"/>
        <w:gridCol w:w="2182"/>
      </w:tblGrid>
      <w:tr w:rsidTr="000D7A99" w:rsidR="000D7A99" w:rsidRPr="000560C4">
        <w:trPr>
          <w:cnfStyle w:val="100000000000"/>
          <w:trHeight w:val="662"/>
          <w:jc w:val="center"/>
        </w:trPr>
        <w:tc>
          <w:tcPr>
            <w:cnfStyle w:val="001000000000"/>
            <w:tcW w:type="dxa" w:w="1740"/>
            <w:noWrap/>
            <w:hideMark/>
          </w:tcPr>
          <w:p w:rsidRDefault="000560C4" w:rsidP="000560C4" w:rsidR="000560C4" w:rsidRPr="000560C4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RB</w:t>
            </w:r>
          </w:p>
        </w:tc>
        <w:tc>
          <w:tcPr>
            <w:tcW w:type="dxa" w:w="1995"/>
            <w:noWrap/>
            <w:hideMark/>
          </w:tcPr>
          <w:p w:rsidRDefault="000560C4" w:rsidP="000560C4" w:rsidR="000560C4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OIB</w:t>
            </w:r>
          </w:p>
        </w:tc>
        <w:tc>
          <w:tcPr>
            <w:tcW w:type="dxa" w:w="3405"/>
            <w:noWrap/>
            <w:hideMark/>
          </w:tcPr>
          <w:p w:rsidRDefault="000560C4" w:rsidP="000560C4" w:rsidR="000560C4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IME I PREZIME RADNIKA</w:t>
            </w:r>
          </w:p>
        </w:tc>
        <w:tc>
          <w:tcPr>
            <w:tcW w:type="dxa" w:w="2182"/>
            <w:hideMark/>
          </w:tcPr>
          <w:p w:rsidRDefault="000560C4" w:rsidP="000560C4" w:rsidR="000560C4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IZNOS OBVEZE</w:t>
            </w:r>
          </w:p>
        </w:tc>
      </w:tr>
      <w:tr w:rsidTr="000D7A99" w:rsidR="000560C4" w:rsidRPr="000560C4">
        <w:trPr>
          <w:cnfStyle w:val="000000100000"/>
          <w:trHeight w:val="662"/>
          <w:jc w:val="center"/>
        </w:trPr>
        <w:tc>
          <w:tcPr>
            <w:cnfStyle w:val="001000000000"/>
            <w:tcW w:type="dxa" w:w="1740"/>
            <w:hideMark/>
          </w:tcPr>
          <w:p w:rsidRDefault="000560C4" w:rsidP="000560C4" w:rsidR="000560C4" w:rsidRPr="000560C4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1</w:t>
            </w:r>
          </w:p>
        </w:tc>
        <w:tc>
          <w:tcPr>
            <w:tcW w:type="dxa" w:w="1995"/>
            <w:hideMark/>
          </w:tcPr>
          <w:p w:rsidRDefault="000560C4" w:rsidP="000560C4" w:rsidR="000560C4" w:rsidRPr="000560C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38565312118</w:t>
            </w:r>
          </w:p>
        </w:tc>
        <w:tc>
          <w:tcPr>
            <w:tcW w:type="dxa" w:w="3405"/>
            <w:noWrap/>
            <w:hideMark/>
          </w:tcPr>
          <w:p w:rsidRDefault="00131B91" w:rsidP="000560C4" w:rsidR="000560C4" w:rsidRPr="000560C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Zvjezdana Bulf</w:t>
            </w:r>
          </w:p>
        </w:tc>
        <w:tc>
          <w:tcPr>
            <w:tcW w:type="dxa" w:w="2182"/>
            <w:noWrap/>
            <w:hideMark/>
          </w:tcPr>
          <w:p w:rsidRDefault="000560C4" w:rsidP="000560C4" w:rsidR="000560C4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32.440,00</w:t>
            </w:r>
          </w:p>
        </w:tc>
      </w:tr>
      <w:tr w:rsidTr="000D7A99" w:rsidR="000560C4" w:rsidRPr="000560C4">
        <w:trPr>
          <w:trHeight w:val="662"/>
          <w:jc w:val="center"/>
        </w:trPr>
        <w:tc>
          <w:tcPr>
            <w:cnfStyle w:val="001000000000"/>
            <w:tcW w:type="dxa" w:w="1740"/>
            <w:noWrap/>
            <w:hideMark/>
          </w:tcPr>
          <w:p w:rsidRDefault="000560C4" w:rsidP="000560C4" w:rsidR="000560C4" w:rsidRPr="000560C4">
            <w:pPr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995"/>
            <w:noWrap/>
            <w:hideMark/>
          </w:tcPr>
          <w:p w:rsidRDefault="000560C4" w:rsidP="000560C4" w:rsidR="000560C4" w:rsidRPr="000560C4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3405"/>
            <w:noWrap/>
            <w:hideMark/>
          </w:tcPr>
          <w:p w:rsidRDefault="000560C4" w:rsidP="000560C4" w:rsidR="000560C4" w:rsidRPr="000560C4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  <w:t>Ukupno:</w:t>
            </w:r>
          </w:p>
        </w:tc>
        <w:tc>
          <w:tcPr>
            <w:tcW w:type="dxa" w:w="2182"/>
            <w:noWrap/>
            <w:hideMark/>
          </w:tcPr>
          <w:p w:rsidRDefault="000560C4" w:rsidP="000560C4" w:rsidR="000560C4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  <w:t>32.440,00</w:t>
            </w:r>
          </w:p>
        </w:tc>
      </w:tr>
    </w:tbl>
    <w:p w:rsidRDefault="00F00214" w:rsidP="00F00214" w:rsidR="001D0517" w:rsidRPr="00F00214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F00214">
        <w:rPr>
          <w:rFonts w:cs="Arial" w:hAnsi="Arial" w:ascii="Arial"/>
          <w:i/>
          <w:sz w:val="24"/>
          <w:szCs w:val="24"/>
        </w:rPr>
        <w:t>Prioritetne tražbine</w:t>
      </w:r>
    </w:p>
    <w:p w:rsidRDefault="005D38F3" w:rsidP="00F03C5C" w:rsidR="005D38F3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1D0517" w:rsidP="00F03C5C" w:rsidR="005D38F3">
      <w:pPr>
        <w:spacing w:lineRule="auto" w:line="36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clear="all" w:type="textWrapping"/>
      </w:r>
      <w:r w:rsidR="00C6737C" w:rsidRPr="00B971C1">
        <w:rPr>
          <w:rFonts w:cs="Arial" w:hAnsi="Arial" w:ascii="Arial"/>
          <w:sz w:val="24"/>
          <w:szCs w:val="24"/>
        </w:rPr>
        <w:t>Efekt financijskog restrukturir</w:t>
      </w:r>
      <w:r w:rsidR="00ED0EDF" w:rsidRPr="00B971C1">
        <w:rPr>
          <w:rFonts w:cs="Arial" w:hAnsi="Arial" w:ascii="Arial"/>
          <w:sz w:val="24"/>
          <w:szCs w:val="24"/>
        </w:rPr>
        <w:t xml:space="preserve">anja očekuje se kroz poček od </w:t>
      </w:r>
      <w:r w:rsidR="00F855BC">
        <w:rPr>
          <w:rFonts w:cs="Arial" w:hAnsi="Arial" w:ascii="Arial"/>
          <w:sz w:val="24"/>
          <w:szCs w:val="24"/>
        </w:rPr>
        <w:t>24 mjeseca</w:t>
      </w:r>
      <w:r w:rsidR="00C6737C" w:rsidRPr="00B971C1">
        <w:rPr>
          <w:rFonts w:cs="Arial" w:hAnsi="Arial" w:ascii="Arial"/>
          <w:sz w:val="24"/>
          <w:szCs w:val="24"/>
        </w:rPr>
        <w:t>, čime će se društvu omogućiti ponovno uspostavljanje likvidnosti kroz dovršetak ugovorenih poslova</w:t>
      </w:r>
      <w:r w:rsidR="0014542A" w:rsidRPr="00B971C1">
        <w:rPr>
          <w:rFonts w:cs="Arial" w:hAnsi="Arial" w:ascii="Arial"/>
          <w:sz w:val="24"/>
          <w:szCs w:val="24"/>
        </w:rPr>
        <w:t xml:space="preserve"> i </w:t>
      </w:r>
      <w:r w:rsidR="00C6737C" w:rsidRPr="00B971C1">
        <w:rPr>
          <w:rFonts w:cs="Arial" w:hAnsi="Arial" w:ascii="Arial"/>
          <w:sz w:val="24"/>
          <w:szCs w:val="24"/>
        </w:rPr>
        <w:t xml:space="preserve"> </w:t>
      </w:r>
      <w:r w:rsidR="0014542A" w:rsidRPr="00B971C1">
        <w:rPr>
          <w:rFonts w:cs="Arial" w:hAnsi="Arial" w:ascii="Arial"/>
          <w:sz w:val="24"/>
          <w:szCs w:val="24"/>
        </w:rPr>
        <w:t>naplatu</w:t>
      </w:r>
      <w:r w:rsidR="00C6737C" w:rsidRPr="00B971C1">
        <w:rPr>
          <w:rFonts w:cs="Arial" w:hAnsi="Arial" w:ascii="Arial"/>
          <w:sz w:val="24"/>
          <w:szCs w:val="24"/>
        </w:rPr>
        <w:t xml:space="preserve"> </w:t>
      </w:r>
      <w:r w:rsidR="00F57095" w:rsidRPr="00B971C1">
        <w:rPr>
          <w:rFonts w:cs="Arial" w:hAnsi="Arial" w:ascii="Arial"/>
          <w:sz w:val="24"/>
          <w:szCs w:val="24"/>
        </w:rPr>
        <w:t xml:space="preserve">potraživanja u iznosu </w:t>
      </w:r>
      <w:r w:rsidR="005D38F3">
        <w:rPr>
          <w:rFonts w:cs="Arial" w:hAnsi="Arial" w:ascii="Arial"/>
          <w:sz w:val="24"/>
          <w:szCs w:val="24"/>
        </w:rPr>
        <w:t xml:space="preserve">od </w:t>
      </w:r>
      <w:r w:rsidR="00F855BC">
        <w:rPr>
          <w:rFonts w:cs="Arial" w:hAnsi="Arial" w:ascii="Arial"/>
          <w:sz w:val="24"/>
          <w:szCs w:val="24"/>
        </w:rPr>
        <w:t>4.358.647,00</w:t>
      </w:r>
      <w:r w:rsidR="005D38F3" w:rsidRPr="005D38F3">
        <w:rPr>
          <w:rFonts w:cs="Arial" w:hAnsi="Arial" w:ascii="Arial"/>
          <w:sz w:val="24"/>
          <w:szCs w:val="24"/>
        </w:rPr>
        <w:t xml:space="preserve"> </w:t>
      </w:r>
      <w:r w:rsidR="00376DB3" w:rsidRPr="005D38F3">
        <w:rPr>
          <w:rFonts w:cs="Arial" w:hAnsi="Arial" w:ascii="Arial"/>
          <w:sz w:val="24"/>
          <w:szCs w:val="24"/>
        </w:rPr>
        <w:t xml:space="preserve">kn. </w:t>
      </w:r>
      <w:r w:rsidR="00C6737C" w:rsidRPr="005D38F3">
        <w:rPr>
          <w:rFonts w:cs="Arial" w:hAnsi="Arial" w:ascii="Arial"/>
          <w:sz w:val="24"/>
          <w:szCs w:val="24"/>
        </w:rPr>
        <w:t xml:space="preserve">Kroz otpis obveza očekuje se financijsko rasterećenje u iznosu </w:t>
      </w:r>
      <w:r w:rsidR="00C6737C" w:rsidRPr="009B5BF0">
        <w:rPr>
          <w:rFonts w:cs="Arial" w:hAnsi="Arial" w:ascii="Arial"/>
          <w:sz w:val="24"/>
          <w:szCs w:val="24"/>
        </w:rPr>
        <w:t>od</w:t>
      </w:r>
      <w:r w:rsidR="00ED3519">
        <w:rPr>
          <w:rFonts w:cs="Arial" w:hAnsi="Arial" w:ascii="Arial"/>
          <w:sz w:val="24"/>
          <w:szCs w:val="24"/>
        </w:rPr>
        <w:t xml:space="preserve"> </w:t>
      </w:r>
      <w:r w:rsidR="00ED3519" w:rsidRPr="00ED3519">
        <w:rPr>
          <w:rFonts w:cs="Arial" w:hAnsi="Arial" w:ascii="Arial"/>
          <w:sz w:val="24"/>
          <w:szCs w:val="24"/>
        </w:rPr>
        <w:t>9.731.594,52</w:t>
      </w:r>
      <w:r w:rsidR="00C6737C" w:rsidRPr="009B5BF0">
        <w:rPr>
          <w:rFonts w:cs="Arial" w:hAnsi="Arial" w:ascii="Arial"/>
          <w:sz w:val="24"/>
          <w:szCs w:val="24"/>
        </w:rPr>
        <w:t xml:space="preserve"> </w:t>
      </w:r>
      <w:r w:rsidR="005D38F3" w:rsidRPr="009B5BF0">
        <w:rPr>
          <w:rFonts w:cs="Arial" w:hAnsi="Arial" w:ascii="Arial"/>
          <w:sz w:val="24"/>
          <w:szCs w:val="24"/>
        </w:rPr>
        <w:t xml:space="preserve"> </w:t>
      </w:r>
      <w:r w:rsidR="00C6737C" w:rsidRPr="009B5BF0">
        <w:rPr>
          <w:rFonts w:cs="Arial" w:hAnsi="Arial" w:ascii="Arial"/>
          <w:sz w:val="24"/>
          <w:szCs w:val="24"/>
        </w:rPr>
        <w:t>kn</w:t>
      </w:r>
      <w:r w:rsidR="0014542A" w:rsidRPr="005D38F3">
        <w:rPr>
          <w:rFonts w:cs="Arial" w:hAnsi="Arial" w:ascii="Arial"/>
          <w:sz w:val="24"/>
          <w:szCs w:val="24"/>
        </w:rPr>
        <w:t>. Sve ovo</w:t>
      </w:r>
      <w:r w:rsidR="0014542A" w:rsidRPr="00B971C1">
        <w:rPr>
          <w:rFonts w:cs="Arial" w:hAnsi="Arial" w:ascii="Arial"/>
          <w:sz w:val="24"/>
          <w:szCs w:val="24"/>
        </w:rPr>
        <w:t xml:space="preserve"> </w:t>
      </w:r>
      <w:r w:rsidR="00E301D6" w:rsidRPr="00B971C1">
        <w:rPr>
          <w:rFonts w:cs="Arial" w:hAnsi="Arial" w:ascii="Arial"/>
          <w:sz w:val="24"/>
          <w:szCs w:val="24"/>
        </w:rPr>
        <w:t>omogućit</w:t>
      </w:r>
      <w:r w:rsidR="001E3FB9">
        <w:rPr>
          <w:rFonts w:cs="Arial" w:hAnsi="Arial" w:ascii="Arial"/>
          <w:sz w:val="24"/>
          <w:szCs w:val="24"/>
        </w:rPr>
        <w:t xml:space="preserve"> će tvrtki</w:t>
      </w:r>
      <w:r w:rsidR="00C6737C" w:rsidRPr="00B971C1">
        <w:rPr>
          <w:rFonts w:cs="Arial" w:hAnsi="Arial" w:ascii="Arial"/>
          <w:sz w:val="24"/>
          <w:szCs w:val="24"/>
        </w:rPr>
        <w:t xml:space="preserve"> lakše vraćanje </w:t>
      </w:r>
      <w:r w:rsidR="0014542A" w:rsidRPr="00B971C1">
        <w:rPr>
          <w:rFonts w:cs="Arial" w:hAnsi="Arial" w:ascii="Arial"/>
          <w:sz w:val="24"/>
          <w:szCs w:val="24"/>
        </w:rPr>
        <w:t xml:space="preserve">ostatka </w:t>
      </w:r>
      <w:r w:rsidR="00C6737C" w:rsidRPr="00B971C1">
        <w:rPr>
          <w:rFonts w:cs="Arial" w:hAnsi="Arial" w:ascii="Arial"/>
          <w:sz w:val="24"/>
          <w:szCs w:val="24"/>
        </w:rPr>
        <w:t>obveza.</w:t>
      </w:r>
      <w:bookmarkStart w:name="_Toc472012456" w:id="64"/>
    </w:p>
    <w:p w:rsidRDefault="00F03C5C" w:rsidP="00F03C5C" w:rsidR="00F03C5C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F03C5C" w:rsidP="00F03C5C" w:rsidR="00F03C5C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09700C" w:rsidP="00F03C5C" w:rsidR="0009700C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09700C" w:rsidP="00F03C5C" w:rsidR="0009700C" w:rsidRPr="00F03C5C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506FE2" w:rsidP="000250EA" w:rsidR="00C259F4" w:rsidRPr="006E09AB">
      <w:pPr>
        <w:pStyle w:val="Naslov2"/>
        <w:spacing w:lineRule="auto" w:line="36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514324265" w:id="65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lastRenderedPageBreak/>
        <w:t xml:space="preserve">3.1.   </w:t>
      </w:r>
      <w:r w:rsidR="00E4173B" w:rsidRPr="006E09AB">
        <w:rPr>
          <w:rFonts w:cs="Arial" w:hAnsi="Arial" w:ascii="Arial"/>
          <w:b/>
          <w:color w:themeColor="accent1" w:val="A5300F"/>
          <w:sz w:val="24"/>
          <w:szCs w:val="24"/>
        </w:rPr>
        <w:t>Izračun financijskih mjera na manj</w:t>
      </w:r>
      <w:r w:rsidR="0008374C" w:rsidRPr="006E09AB">
        <w:rPr>
          <w:rFonts w:cs="Arial" w:hAnsi="Arial" w:ascii="Arial"/>
          <w:b/>
          <w:color w:themeColor="accent1" w:val="A5300F"/>
          <w:sz w:val="24"/>
          <w:szCs w:val="24"/>
        </w:rPr>
        <w:t>a</w:t>
      </w:r>
      <w:r w:rsidR="00E4173B" w:rsidRPr="006E09AB">
        <w:rPr>
          <w:rFonts w:cs="Arial" w:hAnsi="Arial" w:ascii="Arial"/>
          <w:b/>
          <w:color w:themeColor="accent1" w:val="A5300F"/>
          <w:sz w:val="24"/>
          <w:szCs w:val="24"/>
        </w:rPr>
        <w:t>k likvidnih sredstava</w:t>
      </w:r>
      <w:bookmarkEnd w:id="64"/>
      <w:bookmarkEnd w:id="65"/>
      <w:r w:rsidR="00E4173B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</w:p>
    <w:p w:rsidRDefault="00274DEA" w:rsidP="000250EA" w:rsidR="00274DE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34408" w:rsidP="000250EA" w:rsidR="00A7198D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Nakon provedenih mjera financijskog restrukturiranja, društvo će sani</w:t>
      </w:r>
      <w:r w:rsidR="00C027A2" w:rsidRPr="00B971C1">
        <w:rPr>
          <w:rFonts w:cs="Arial" w:hAnsi="Arial" w:ascii="Arial"/>
          <w:sz w:val="24"/>
          <w:szCs w:val="24"/>
        </w:rPr>
        <w:t xml:space="preserve">rati manjak likvidnih sredstava tako da će </w:t>
      </w:r>
      <w:r w:rsidR="00593104" w:rsidRPr="00B971C1">
        <w:rPr>
          <w:rFonts w:cs="Arial" w:hAnsi="Arial" w:ascii="Arial"/>
          <w:sz w:val="24"/>
          <w:szCs w:val="24"/>
        </w:rPr>
        <w:t xml:space="preserve">nastati višak likvidnih sredstava </w:t>
      </w:r>
      <w:r w:rsidR="00593104" w:rsidRPr="005D38F3">
        <w:rPr>
          <w:rFonts w:cs="Arial" w:hAnsi="Arial" w:ascii="Arial"/>
          <w:sz w:val="24"/>
          <w:szCs w:val="24"/>
        </w:rPr>
        <w:t>od</w:t>
      </w:r>
      <w:r w:rsidR="00DE09CB" w:rsidRPr="005D38F3">
        <w:rPr>
          <w:rFonts w:cs="Arial" w:hAnsi="Arial" w:ascii="Arial"/>
          <w:sz w:val="24"/>
          <w:szCs w:val="24"/>
        </w:rPr>
        <w:t xml:space="preserve"> </w:t>
      </w:r>
      <w:r w:rsidR="00AD40AD" w:rsidRPr="00AD40AD">
        <w:rPr>
          <w:rFonts w:cs="Arial" w:hAnsi="Arial" w:ascii="Arial"/>
          <w:sz w:val="24"/>
          <w:szCs w:val="24"/>
        </w:rPr>
        <w:t>8.801.571,52</w:t>
      </w:r>
      <w:r w:rsidR="005D38F3" w:rsidRPr="00F83481">
        <w:rPr>
          <w:rFonts w:cs="Arial" w:hAnsi="Arial" w:ascii="Arial"/>
          <w:sz w:val="24"/>
          <w:szCs w:val="24"/>
        </w:rPr>
        <w:t xml:space="preserve"> </w:t>
      </w:r>
      <w:r w:rsidR="00830BD6" w:rsidRPr="00F83481">
        <w:rPr>
          <w:rFonts w:cs="Arial" w:hAnsi="Arial" w:ascii="Arial"/>
          <w:sz w:val="24"/>
          <w:szCs w:val="24"/>
        </w:rPr>
        <w:t>kn, što</w:t>
      </w:r>
      <w:r w:rsidR="00830BD6" w:rsidRPr="005D38F3">
        <w:rPr>
          <w:rFonts w:cs="Arial" w:hAnsi="Arial" w:ascii="Arial"/>
          <w:sz w:val="24"/>
          <w:szCs w:val="24"/>
        </w:rPr>
        <w:t xml:space="preserve"> će</w:t>
      </w:r>
      <w:r w:rsidR="00DE09CB" w:rsidRPr="005D38F3">
        <w:rPr>
          <w:rFonts w:cs="Arial" w:hAnsi="Arial" w:ascii="Arial"/>
          <w:sz w:val="24"/>
          <w:szCs w:val="24"/>
        </w:rPr>
        <w:t xml:space="preserve"> uz pr</w:t>
      </w:r>
      <w:r w:rsidR="00DE09CB" w:rsidRPr="00B971C1">
        <w:rPr>
          <w:rFonts w:cs="Arial" w:hAnsi="Arial" w:ascii="Arial"/>
          <w:sz w:val="24"/>
          <w:szCs w:val="24"/>
        </w:rPr>
        <w:t xml:space="preserve">ovedbu operativnih mjera omogućiti dugoročnu </w:t>
      </w:r>
      <w:r w:rsidRPr="00B971C1">
        <w:rPr>
          <w:rFonts w:cs="Arial" w:hAnsi="Arial" w:ascii="Arial"/>
          <w:sz w:val="24"/>
          <w:szCs w:val="24"/>
        </w:rPr>
        <w:t xml:space="preserve"> financijsk</w:t>
      </w:r>
      <w:r w:rsidR="00C027A2" w:rsidRPr="00B971C1">
        <w:rPr>
          <w:rFonts w:cs="Arial" w:hAnsi="Arial" w:ascii="Arial"/>
          <w:sz w:val="24"/>
          <w:szCs w:val="24"/>
        </w:rPr>
        <w:t>u likvidnos</w:t>
      </w:r>
      <w:r w:rsidR="001D4FBC" w:rsidRPr="00B971C1">
        <w:rPr>
          <w:rFonts w:cs="Arial" w:hAnsi="Arial" w:ascii="Arial"/>
          <w:sz w:val="24"/>
          <w:szCs w:val="24"/>
        </w:rPr>
        <w:t>t jer će sve kratkoročne obveze dijelomočno otpisati, a razlik</w:t>
      </w:r>
      <w:r w:rsidR="00F2307D" w:rsidRPr="00B971C1">
        <w:rPr>
          <w:rFonts w:cs="Arial" w:hAnsi="Arial" w:ascii="Arial"/>
          <w:sz w:val="24"/>
          <w:szCs w:val="24"/>
        </w:rPr>
        <w:t>u</w:t>
      </w:r>
      <w:r w:rsidR="001D4FBC" w:rsidRPr="00B971C1">
        <w:rPr>
          <w:rFonts w:cs="Arial" w:hAnsi="Arial" w:ascii="Arial"/>
          <w:sz w:val="24"/>
          <w:szCs w:val="24"/>
        </w:rPr>
        <w:t xml:space="preserve"> pretvoriti u dugoročne obveze.</w:t>
      </w:r>
      <w:r w:rsidR="00593104" w:rsidRPr="00B971C1">
        <w:rPr>
          <w:rFonts w:cs="Arial" w:hAnsi="Arial" w:ascii="Arial"/>
          <w:sz w:val="24"/>
          <w:szCs w:val="24"/>
        </w:rPr>
        <w:t xml:space="preserve"> U efekt financijskog restrukturiranja, uključen je utjecaj operativnih mjera te pr</w:t>
      </w:r>
      <w:r w:rsidR="005B6949">
        <w:rPr>
          <w:rFonts w:cs="Arial" w:hAnsi="Arial" w:ascii="Arial"/>
          <w:sz w:val="24"/>
          <w:szCs w:val="24"/>
        </w:rPr>
        <w:t>odaja dugoročne imovine društva</w:t>
      </w:r>
    </w:p>
    <w:p w:rsidRDefault="005B6949" w:rsidP="000250EA" w:rsidR="005B6949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5B6949" w:rsidP="000250EA" w:rsidR="005B6949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83481" w:rsidP="000250EA" w:rsidR="005D38F3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Tablica:</w:t>
      </w:r>
    </w:p>
    <w:tbl>
      <w:tblPr>
        <w:tblStyle w:val="GridTable2Accent1"/>
        <w:tblW w:type="dxa" w:w="9999"/>
        <w:jc w:val="center"/>
        <w:tblLook w:val="04A0" w:noVBand="1" w:noHBand="0" w:lastColumn="0" w:firstColumn="1" w:lastRow="0" w:firstRow="1"/>
      </w:tblPr>
      <w:tblGrid>
        <w:gridCol w:w="8354"/>
        <w:gridCol w:w="1645"/>
      </w:tblGrid>
      <w:tr w:rsidTr="00F83481" w:rsidR="00F83481" w:rsidRPr="00F83481">
        <w:trPr>
          <w:cnfStyle w:val="100000000000"/>
          <w:trHeight w:val="302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bookmarkStart w:name="_Toc451235626" w:id="66"/>
            <w:bookmarkStart w:name="_Toc472012457" w:id="67"/>
            <w:bookmarkStart w:name="_Toc477898305" w:id="68"/>
            <w:r w:rsidRPr="00F83481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POZICIJA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cnfStyle w:val="100000000000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F83481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IZNOS</w:t>
            </w:r>
          </w:p>
        </w:tc>
      </w:tr>
      <w:tr w:rsidTr="00F83481" w:rsidR="00F83481" w:rsidRPr="00F83481">
        <w:trPr>
          <w:cnfStyle w:val="000000100000"/>
          <w:trHeight w:val="23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1. Građevinski objekti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8.748.805</w:t>
            </w:r>
          </w:p>
        </w:tc>
      </w:tr>
      <w:tr w:rsidTr="00F83481" w:rsidR="00F83481" w:rsidRPr="00F83481">
        <w:trPr>
          <w:trHeight w:val="23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2. Postrojenja i oprema 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3.515.371</w:t>
            </w:r>
          </w:p>
        </w:tc>
      </w:tr>
      <w:tr w:rsidTr="00F83481" w:rsidR="00F83481" w:rsidRPr="00F83481">
        <w:trPr>
          <w:cnfStyle w:val="000000100000"/>
          <w:trHeight w:val="23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3. Alati, pogonski inventar i transportna imovina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767.146</w:t>
            </w:r>
          </w:p>
        </w:tc>
      </w:tr>
      <w:tr w:rsidTr="00F83481" w:rsidR="00F83481" w:rsidRPr="00F83481">
        <w:trPr>
          <w:trHeight w:val="23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4. Biološka imovina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2.134.589</w:t>
            </w:r>
          </w:p>
        </w:tc>
      </w:tr>
      <w:tr w:rsidTr="00F83481" w:rsidR="00F83481" w:rsidRPr="00F83481">
        <w:trPr>
          <w:cnfStyle w:val="000000100000"/>
          <w:trHeight w:val="23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5. Dani zajmovi, depoziti i slično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1.352</w:t>
            </w:r>
          </w:p>
        </w:tc>
      </w:tr>
      <w:tr w:rsidTr="00F83481" w:rsidR="00F83481" w:rsidRPr="00F83481">
        <w:trPr>
          <w:trHeight w:val="23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6. Trgovačka roba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6.600.932</w:t>
            </w:r>
          </w:p>
        </w:tc>
      </w:tr>
      <w:tr w:rsidTr="00F83481" w:rsidR="00F83481" w:rsidRPr="00F83481">
        <w:trPr>
          <w:cnfStyle w:val="000000100000"/>
          <w:trHeight w:val="23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7. Predujmovi za zalihe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565.522</w:t>
            </w:r>
          </w:p>
        </w:tc>
      </w:tr>
      <w:tr w:rsidTr="00F83481" w:rsidR="00F83481" w:rsidRPr="00F83481">
        <w:trPr>
          <w:trHeight w:val="23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8. Potraživanja od kupaca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4.324.299</w:t>
            </w:r>
          </w:p>
        </w:tc>
      </w:tr>
      <w:tr w:rsidTr="00F83481" w:rsidR="00F83481" w:rsidRPr="00F83481">
        <w:trPr>
          <w:cnfStyle w:val="000000100000"/>
          <w:trHeight w:val="23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9. Potraživanja od države i drugih institucija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34.348</w:t>
            </w:r>
          </w:p>
        </w:tc>
      </w:tr>
      <w:tr w:rsidTr="00F83481" w:rsidR="00F83481" w:rsidRPr="00F83481">
        <w:trPr>
          <w:trHeight w:val="23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10. Dani zajmovi, depoziti i slično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1.042.040</w:t>
            </w:r>
          </w:p>
        </w:tc>
      </w:tr>
      <w:tr w:rsidTr="00F83481" w:rsidR="00F83481" w:rsidRPr="00F83481">
        <w:trPr>
          <w:cnfStyle w:val="000000100000"/>
          <w:trHeight w:val="23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11. Ostala financijska imovina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93.211</w:t>
            </w:r>
          </w:p>
        </w:tc>
      </w:tr>
      <w:tr w:rsidTr="00F83481" w:rsidR="00F83481" w:rsidRPr="00F83481">
        <w:trPr>
          <w:trHeight w:val="23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12. Novac u banci i blagajni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524.845</w:t>
            </w:r>
          </w:p>
        </w:tc>
      </w:tr>
      <w:tr w:rsidTr="00F83481" w:rsidR="00F83481" w:rsidRPr="00F83481">
        <w:trPr>
          <w:cnfStyle w:val="000000100000"/>
          <w:trHeight w:val="576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13. Plaćeni troškovi budućeg razdoblja i obračunati prihodi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1.321.869</w:t>
            </w:r>
          </w:p>
        </w:tc>
      </w:tr>
      <w:tr w:rsidTr="00F83481" w:rsidR="00F83481" w:rsidRPr="00F83481">
        <w:trPr>
          <w:trHeight w:val="302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F83481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UKUPNO LIKVIDNA IMOVNINA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F83481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29.674.329,00</w:t>
            </w:r>
          </w:p>
        </w:tc>
      </w:tr>
      <w:tr w:rsidTr="00F83481" w:rsidR="00F83481" w:rsidRPr="00F83481">
        <w:trPr>
          <w:cnfStyle w:val="000000100000"/>
          <w:trHeight w:val="475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5.490.784</w:t>
            </w:r>
          </w:p>
        </w:tc>
      </w:tr>
      <w:tr w:rsidTr="00F83481" w:rsidR="00F83481" w:rsidRPr="00F83481">
        <w:trPr>
          <w:trHeight w:val="403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190.000</w:t>
            </w:r>
          </w:p>
        </w:tc>
      </w:tr>
      <w:tr w:rsidTr="00F83481" w:rsidR="00F83481" w:rsidRPr="00F83481">
        <w:trPr>
          <w:cnfStyle w:val="000000100000"/>
          <w:trHeight w:val="533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lastRenderedPageBreak/>
              <w:t xml:space="preserve">     3. Obveze prema bankama i drugim financijskim institucijama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5.523.898</w:t>
            </w:r>
          </w:p>
        </w:tc>
      </w:tr>
      <w:tr w:rsidTr="00F83481" w:rsidR="00F83481" w:rsidRPr="00F83481">
        <w:trPr>
          <w:trHeight w:val="345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4. Obveze za predujmove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517.871</w:t>
            </w:r>
          </w:p>
        </w:tc>
      </w:tr>
      <w:tr w:rsidTr="00F83481" w:rsidR="00F83481" w:rsidRPr="00F83481">
        <w:trPr>
          <w:cnfStyle w:val="000000100000"/>
          <w:trHeight w:val="36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5. Obveze prema dobavljačima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16.877.543</w:t>
            </w:r>
          </w:p>
        </w:tc>
      </w:tr>
      <w:tr w:rsidTr="00F83481" w:rsidR="00F83481" w:rsidRPr="00F83481">
        <w:trPr>
          <w:trHeight w:val="389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6. Obveze po vrijednosnim papirima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1.653.403</w:t>
            </w:r>
          </w:p>
        </w:tc>
      </w:tr>
      <w:tr w:rsidTr="00F83481" w:rsidR="00F83481" w:rsidRPr="00F83481">
        <w:trPr>
          <w:cnfStyle w:val="000000100000"/>
          <w:trHeight w:val="360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7. Obveze prema zaposlenicima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34.298</w:t>
            </w:r>
          </w:p>
        </w:tc>
      </w:tr>
      <w:tr w:rsidTr="00F83481" w:rsidR="00F83481" w:rsidRPr="00F83481">
        <w:trPr>
          <w:trHeight w:val="576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8. Obveze  za poreze, doprinose i sličana davanja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144.686</w:t>
            </w:r>
          </w:p>
        </w:tc>
      </w:tr>
      <w:tr w:rsidTr="00F83481" w:rsidR="00F83481" w:rsidRPr="00F83481">
        <w:trPr>
          <w:cnfStyle w:val="000000100000"/>
          <w:trHeight w:val="461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9. Odgođeno plaćanje troškova i prihod budućega razdoblja </w:t>
            </w:r>
            <w:r w:rsidRPr="00F83481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br/>
              <w:t xml:space="preserve">     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F83481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171.869</w:t>
            </w:r>
          </w:p>
        </w:tc>
      </w:tr>
      <w:tr w:rsidTr="00F83481" w:rsidR="00F83481" w:rsidRPr="00F83481">
        <w:trPr>
          <w:trHeight w:val="302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F83481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UKUPNO OBVEZE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F83481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30.604.352,00</w:t>
            </w:r>
          </w:p>
        </w:tc>
      </w:tr>
      <w:tr w:rsidTr="00F83481" w:rsidR="00F83481" w:rsidRPr="00F83481">
        <w:trPr>
          <w:cnfStyle w:val="000000100000"/>
          <w:trHeight w:val="302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F83481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MANJAK LIKVIDNIH SREDSTAVA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sz w:val="22"/>
                <w:szCs w:val="22"/>
                <w:lang w:eastAsia="hr-HR" w:val="hr-HR"/>
              </w:rPr>
            </w:pPr>
            <w:r w:rsidRPr="00F83481">
              <w:rPr>
                <w:rFonts w:cs="Times New Roman" w:eastAsia="Times New Roman" w:hAnsi="Times New Roman" w:ascii="Times New Roman"/>
                <w:b/>
                <w:sz w:val="22"/>
                <w:szCs w:val="22"/>
                <w:lang w:eastAsia="hr-HR" w:val="hr-HR"/>
              </w:rPr>
              <w:t>-930.023,00</w:t>
            </w:r>
          </w:p>
        </w:tc>
      </w:tr>
      <w:tr w:rsidTr="00F83481" w:rsidR="00F83481" w:rsidRPr="00F83481">
        <w:trPr>
          <w:trHeight w:val="605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F83481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UTJECAJ FINANCIJSKOG RESTRUKTURIRANJA NA MANJAK LIKVIDNIH SREDSTAVA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000000"/>
              <w:rPr>
                <w:rFonts w:cs="Calibri" w:eastAsia="Times New Roman" w:hAnsi="Calibri" w:ascii="Calibri"/>
                <w:b/>
                <w:color w:val="000000"/>
                <w:sz w:val="22"/>
                <w:szCs w:val="22"/>
                <w:lang w:eastAsia="hr-HR" w:val="hr-HR"/>
              </w:rPr>
            </w:pPr>
            <w:r w:rsidRPr="00F83481">
              <w:rPr>
                <w:rFonts w:cs="Calibri" w:eastAsia="Times New Roman" w:hAnsi="Calibri" w:ascii="Calibri"/>
                <w:b/>
                <w:color w:val="000000"/>
                <w:sz w:val="22"/>
                <w:szCs w:val="22"/>
                <w:lang w:eastAsia="hr-HR" w:val="hr-HR"/>
              </w:rPr>
              <w:t>9.731.594,52</w:t>
            </w:r>
          </w:p>
        </w:tc>
      </w:tr>
      <w:tr w:rsidTr="00F83481" w:rsidR="00F83481" w:rsidRPr="00F83481">
        <w:trPr>
          <w:cnfStyle w:val="000000100000"/>
          <w:trHeight w:val="605"/>
          <w:jc w:val="center"/>
        </w:trPr>
        <w:tc>
          <w:tcPr>
            <w:cnfStyle w:val="001000000000"/>
            <w:tcW w:type="dxa" w:w="8354"/>
            <w:hideMark/>
          </w:tcPr>
          <w:p w:rsidRDefault="00F83481" w:rsidP="00F83481" w:rsidR="00F83481" w:rsidRPr="00F83481">
            <w:pPr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F83481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VIŠAK LIKVIDNIH SREDSTAVA NAKON MJERA FINANCIJSKOG RESTRUKTURIRANJA:</w:t>
            </w:r>
          </w:p>
        </w:tc>
        <w:tc>
          <w:tcPr>
            <w:tcW w:type="dxa" w:w="1645"/>
            <w:noWrap/>
            <w:hideMark/>
          </w:tcPr>
          <w:p w:rsidRDefault="00F83481" w:rsidP="00F83481" w:rsidR="00F83481" w:rsidRPr="00F83481">
            <w:pPr>
              <w:jc w:val="right"/>
              <w:cnfStyle w:val="000000100000"/>
              <w:rPr>
                <w:rFonts w:cs="Calibri" w:eastAsia="Times New Roman" w:hAnsi="Calibri" w:ascii="Calibri"/>
                <w:b/>
                <w:color w:val="000000"/>
                <w:sz w:val="22"/>
                <w:szCs w:val="22"/>
                <w:lang w:eastAsia="hr-HR" w:val="hr-HR"/>
              </w:rPr>
            </w:pPr>
            <w:r w:rsidRPr="00F83481">
              <w:rPr>
                <w:rFonts w:cs="Calibri" w:eastAsia="Times New Roman" w:hAnsi="Calibri" w:ascii="Calibri"/>
                <w:b/>
                <w:color w:val="000000"/>
                <w:sz w:val="22"/>
                <w:szCs w:val="22"/>
                <w:lang w:eastAsia="hr-HR" w:val="hr-HR"/>
              </w:rPr>
              <w:t>8.801.571,52</w:t>
            </w:r>
          </w:p>
        </w:tc>
      </w:tr>
    </w:tbl>
    <w:p w:rsidRDefault="00F00214" w:rsidP="00F00214" w:rsidR="009E6489" w:rsidRPr="00F00214">
      <w:pPr>
        <w:pStyle w:val="Odlomakpopisa"/>
        <w:spacing w:lineRule="auto" w:line="360" w:after="0"/>
        <w:ind w:left="0"/>
        <w:jc w:val="center"/>
        <w:rPr>
          <w:rFonts w:cs="Arial" w:hAnsi="Arial" w:ascii="Arial"/>
          <w:bCs/>
          <w:i/>
          <w:sz w:val="24"/>
          <w:szCs w:val="24"/>
        </w:rPr>
      </w:pPr>
      <w:r w:rsidRPr="00F00214">
        <w:rPr>
          <w:rFonts w:cs="Arial" w:hAnsi="Arial" w:ascii="Arial"/>
          <w:bCs/>
          <w:i/>
          <w:sz w:val="24"/>
          <w:szCs w:val="24"/>
        </w:rPr>
        <w:t>Višak likvidnih sredstava</w:t>
      </w:r>
    </w:p>
    <w:p w:rsidRDefault="009E6489" w:rsidR="009E6489">
      <w:r>
        <w:br w:type="page"/>
      </w:r>
    </w:p>
    <w:p w:rsidRDefault="00A7198D" w:rsidP="00A7198D" w:rsidR="00A7198D" w:rsidRPr="00A7198D"/>
    <w:p w:rsidRDefault="00F6033D" w:rsidP="000250EA" w:rsidR="00F422BB" w:rsidRPr="006E09AB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514324266" w:id="69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4. </w:t>
      </w:r>
      <w:r w:rsidR="000659A2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 </w:t>
      </w:r>
      <w:r w:rsidR="00A67426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OPIS MJERA </w:t>
      </w:r>
      <w:r w:rsidR="00D13807" w:rsidRPr="006E09AB">
        <w:rPr>
          <w:rFonts w:cs="Arial" w:hAnsi="Arial" w:ascii="Arial"/>
          <w:b/>
          <w:color w:themeColor="accent1" w:val="A5300F"/>
          <w:sz w:val="24"/>
          <w:szCs w:val="24"/>
        </w:rPr>
        <w:t>OPERATIVNO</w:t>
      </w:r>
      <w:r w:rsidR="00C70611" w:rsidRPr="006E09AB">
        <w:rPr>
          <w:rFonts w:cs="Arial" w:hAnsi="Arial" w:ascii="Arial"/>
          <w:b/>
          <w:color w:themeColor="accent1" w:val="A5300F"/>
          <w:sz w:val="24"/>
          <w:szCs w:val="24"/>
        </w:rPr>
        <w:t>G</w:t>
      </w:r>
      <w:r w:rsidR="00D13807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REST</w:t>
      </w:r>
      <w:r w:rsidR="00A86B42" w:rsidRPr="006E09AB">
        <w:rPr>
          <w:rFonts w:cs="Arial" w:hAnsi="Arial" w:ascii="Arial"/>
          <w:b/>
          <w:color w:themeColor="accent1" w:val="A5300F"/>
          <w:sz w:val="24"/>
          <w:szCs w:val="24"/>
        </w:rPr>
        <w:t>RUKTURIRANJA</w:t>
      </w:r>
      <w:r w:rsidR="00D13807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  <w:r w:rsidR="00483326" w:rsidRPr="006E09AB">
        <w:rPr>
          <w:rFonts w:cs="Arial" w:hAnsi="Arial" w:ascii="Arial"/>
          <w:b/>
          <w:color w:themeColor="accent1" w:val="A5300F"/>
          <w:sz w:val="24"/>
          <w:szCs w:val="24"/>
        </w:rPr>
        <w:t>I IZRAČUN NJIHOVIH UČINAKA NA POSLOVANJE</w:t>
      </w:r>
      <w:bookmarkEnd w:id="66"/>
      <w:bookmarkEnd w:id="67"/>
      <w:bookmarkEnd w:id="68"/>
      <w:bookmarkEnd w:id="69"/>
    </w:p>
    <w:p w:rsidRDefault="00846FD7" w:rsidP="000250EA" w:rsidR="00846FD7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46FD7" w:rsidP="000250EA" w:rsidR="00846FD7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Osim financijskog restrukt</w:t>
      </w:r>
      <w:r w:rsidR="00E301D6" w:rsidRPr="00B971C1">
        <w:rPr>
          <w:rFonts w:cs="Arial" w:hAnsi="Arial" w:ascii="Arial"/>
          <w:sz w:val="24"/>
          <w:szCs w:val="24"/>
        </w:rPr>
        <w:t xml:space="preserve">uriranja tvrtke </w:t>
      </w:r>
      <w:r w:rsidR="001C1C73">
        <w:rPr>
          <w:rFonts w:cs="Arial" w:hAnsi="Arial" w:ascii="Arial"/>
          <w:sz w:val="24"/>
          <w:szCs w:val="24"/>
        </w:rPr>
        <w:t>ABUNDAN</w:t>
      </w:r>
      <w:r w:rsidR="00ED33E1">
        <w:rPr>
          <w:rFonts w:cs="Arial" w:hAnsi="Arial" w:ascii="Arial"/>
          <w:sz w:val="24"/>
          <w:szCs w:val="24"/>
        </w:rPr>
        <w:t xml:space="preserve"> d.o.o</w:t>
      </w:r>
      <w:r w:rsidR="0067493D">
        <w:rPr>
          <w:rFonts w:cs="Arial" w:hAnsi="Arial" w:ascii="Arial"/>
          <w:sz w:val="24"/>
          <w:szCs w:val="24"/>
        </w:rPr>
        <w:t>.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u</w:t>
      </w:r>
      <w:r w:rsidR="00726CF3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predstečajnom postupku, čime će se obveze društva reprogamirati na duži vremenski period te time društvo dovesti u stanje likvidnosti, tvrtka planira poduzeti i slijedeće mjere operativnog </w:t>
      </w:r>
      <w:r w:rsidR="00620CE3" w:rsidRPr="00B971C1">
        <w:rPr>
          <w:rFonts w:cs="Arial" w:hAnsi="Arial" w:ascii="Arial"/>
          <w:sz w:val="24"/>
          <w:szCs w:val="24"/>
        </w:rPr>
        <w:t xml:space="preserve">restrukturiranja:  </w:t>
      </w:r>
    </w:p>
    <w:p w:rsidRDefault="009E6489" w:rsidP="000250EA" w:rsidR="00846FD7" w:rsidRPr="00B971C1">
      <w:pPr>
        <w:pStyle w:val="Odlomakpopisa"/>
        <w:numPr>
          <w:ilvl w:val="0"/>
          <w:numId w:val="14"/>
        </w:numPr>
        <w:spacing w:lineRule="auto" w:line="360" w:after="0"/>
        <w:ind w:left="0"/>
        <w:jc w:val="both"/>
        <w:rPr>
          <w:rFonts w:cs="Arial" w:hAnsi="Arial" w:ascii="Arial"/>
          <w:color w:themeColor="text1" w:val="000000"/>
          <w:sz w:val="24"/>
          <w:szCs w:val="24"/>
        </w:rPr>
      </w:pPr>
      <w:r>
        <w:rPr>
          <w:rFonts w:cs="Arial" w:hAnsi="Arial" w:ascii="Arial"/>
          <w:color w:themeColor="text1" w:val="000000"/>
          <w:sz w:val="24"/>
          <w:szCs w:val="24"/>
        </w:rPr>
        <w:t>Stagnacija</w:t>
      </w:r>
      <w:r w:rsidR="00846FD7" w:rsidRPr="00B971C1">
        <w:rPr>
          <w:rFonts w:cs="Arial" w:hAnsi="Arial" w:ascii="Arial"/>
          <w:color w:themeColor="text1" w:val="000000"/>
          <w:sz w:val="24"/>
          <w:szCs w:val="24"/>
        </w:rPr>
        <w:t xml:space="preserve"> broja zaposlenih</w:t>
      </w:r>
    </w:p>
    <w:p w:rsidRDefault="009E6489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>
        <w:rPr>
          <w:rFonts w:cs="Arial" w:hAnsi="Arial" w:ascii="Arial"/>
          <w:color w:themeColor="text1" w:val="000000"/>
          <w:sz w:val="24"/>
          <w:szCs w:val="24"/>
        </w:rPr>
        <w:t xml:space="preserve">Sukladno planovima, tvrtka ne planira </w:t>
      </w:r>
      <w:r w:rsidR="00F90B6B">
        <w:rPr>
          <w:rFonts w:cs="Arial" w:hAnsi="Arial" w:ascii="Arial"/>
          <w:color w:themeColor="text1" w:val="000000"/>
          <w:sz w:val="24"/>
          <w:szCs w:val="24"/>
        </w:rPr>
        <w:t>z</w:t>
      </w:r>
      <w:r w:rsidR="003A7AD5">
        <w:rPr>
          <w:rFonts w:cs="Arial" w:hAnsi="Arial" w:ascii="Arial"/>
          <w:color w:themeColor="text1" w:val="000000"/>
          <w:sz w:val="24"/>
          <w:szCs w:val="24"/>
        </w:rPr>
        <w:t>aposliti nove djelatnike</w:t>
      </w:r>
      <w:r w:rsidR="0085006E">
        <w:rPr>
          <w:rFonts w:cs="Arial" w:hAnsi="Arial" w:ascii="Arial"/>
          <w:color w:themeColor="text1" w:val="000000"/>
          <w:sz w:val="24"/>
          <w:szCs w:val="24"/>
        </w:rPr>
        <w:t xml:space="preserve"> u naredn</w:t>
      </w:r>
      <w:r w:rsidR="00F90B6B">
        <w:rPr>
          <w:rFonts w:cs="Arial" w:hAnsi="Arial" w:ascii="Arial"/>
          <w:color w:themeColor="text1" w:val="000000"/>
          <w:sz w:val="24"/>
          <w:szCs w:val="24"/>
        </w:rPr>
        <w:t>e četiri godine.</w:t>
      </w:r>
    </w:p>
    <w:p w:rsidRDefault="00846FD7" w:rsidP="000250EA" w:rsidR="00846FD7" w:rsidRPr="00B971C1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Optimizacija radnih procesa 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Odnosi se na smanjenje troškova u svim segmentima poslovanja (nabava, prodaja, administracija...) i povećanje iskorištenosti radne snage, ulaganje u nova stručna i upravljačka znanja te kao posljedica sv</w:t>
      </w:r>
      <w:r w:rsidR="00620CE3" w:rsidRPr="00B971C1">
        <w:rPr>
          <w:rFonts w:cs="Arial" w:hAnsi="Arial" w:ascii="Arial"/>
          <w:sz w:val="24"/>
          <w:szCs w:val="24"/>
        </w:rPr>
        <w:t>ega ovog povećanje efikasnosti.</w:t>
      </w:r>
    </w:p>
    <w:p w:rsidRDefault="00846FD7" w:rsidP="000250EA" w:rsidR="00846FD7" w:rsidRPr="00B971C1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Povećanje prihoda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Tvrtka će tražiti dodatne izvore prihoda i usmjeriti nove napore na tržišta koja imaju interes za njihovu u</w:t>
      </w:r>
      <w:r w:rsidR="00620CE3" w:rsidRPr="00B971C1">
        <w:rPr>
          <w:rFonts w:cs="Arial" w:hAnsi="Arial" w:ascii="Arial"/>
          <w:sz w:val="24"/>
          <w:szCs w:val="24"/>
        </w:rPr>
        <w:t xml:space="preserve">sluge, poglavito u inozemstvu. </w:t>
      </w:r>
    </w:p>
    <w:p w:rsidRDefault="00846FD7" w:rsidP="000250EA" w:rsidR="00846FD7" w:rsidRPr="00B971C1">
      <w:pPr>
        <w:numPr>
          <w:ilvl w:val="0"/>
          <w:numId w:val="9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Povećanje profitabilnosti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Sukladno povećanju prodaje planira se i povećanje profitabilnosti koja će imati značajan učinak na poslovanje poduzeća.</w:t>
      </w:r>
      <w:r w:rsidR="008A0290" w:rsidRPr="00B971C1">
        <w:rPr>
          <w:rFonts w:cs="Arial" w:hAnsi="Arial" w:ascii="Arial"/>
          <w:sz w:val="24"/>
          <w:szCs w:val="24"/>
        </w:rPr>
        <w:t xml:space="preserve"> Također, potpuno će se promjeniti politika nabave gdje će se društvo okrenuti nabavi iz drugih zemalja, kako bi ostvarili veću profitabilnost te kako bi se prilagodili tržištu.</w:t>
      </w:r>
    </w:p>
    <w:p w:rsidRDefault="00846FD7" w:rsidP="000250EA" w:rsidR="00846FD7" w:rsidRPr="00B971C1">
      <w:pPr>
        <w:numPr>
          <w:ilvl w:val="0"/>
          <w:numId w:val="6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Oglašavanje </w:t>
      </w:r>
    </w:p>
    <w:p w:rsidRDefault="00846FD7" w:rsidP="00A7198D" w:rsidR="00744AB5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Najvažnija stavka u poslovanju je oglašavanje i informiranje klijenata o vlastitim</w:t>
      </w:r>
      <w:r w:rsidR="002C7500" w:rsidRPr="00B971C1">
        <w:rPr>
          <w:rFonts w:cs="Arial" w:hAnsi="Arial" w:ascii="Arial"/>
          <w:sz w:val="24"/>
          <w:szCs w:val="24"/>
        </w:rPr>
        <w:t xml:space="preserve"> proizvodima i</w:t>
      </w:r>
      <w:r w:rsidRPr="00B971C1">
        <w:rPr>
          <w:rFonts w:cs="Arial" w:hAnsi="Arial" w:ascii="Arial"/>
          <w:sz w:val="24"/>
          <w:szCs w:val="24"/>
        </w:rPr>
        <w:t xml:space="preserve"> uslugama</w:t>
      </w:r>
      <w:r w:rsidR="00E301D6" w:rsidRPr="00B971C1">
        <w:rPr>
          <w:rFonts w:cs="Arial" w:hAnsi="Arial" w:ascii="Arial"/>
          <w:sz w:val="24"/>
          <w:szCs w:val="24"/>
        </w:rPr>
        <w:t>, što</w:t>
      </w:r>
      <w:r w:rsidRPr="00B971C1">
        <w:rPr>
          <w:rFonts w:cs="Arial" w:hAnsi="Arial" w:ascii="Arial"/>
          <w:sz w:val="24"/>
          <w:szCs w:val="24"/>
        </w:rPr>
        <w:t xml:space="preserve"> već intenzivno provode, te će </w:t>
      </w:r>
      <w:bookmarkStart w:name="_Toc472012458" w:id="70"/>
      <w:bookmarkStart w:name="_Toc477898306" w:id="71"/>
      <w:bookmarkStart w:name="_Toc451235627" w:id="72"/>
      <w:bookmarkStart w:name="_Toc131189724" w:id="73"/>
      <w:bookmarkStart w:name="_Toc283111403" w:id="74"/>
      <w:bookmarkStart w:name="_Toc292093929" w:id="75"/>
      <w:r w:rsidR="00A7198D">
        <w:rPr>
          <w:rFonts w:cs="Arial" w:hAnsi="Arial" w:ascii="Arial"/>
          <w:sz w:val="24"/>
          <w:szCs w:val="24"/>
        </w:rPr>
        <w:t>nastaviti u tom smjeru.</w:t>
      </w:r>
    </w:p>
    <w:p w:rsidRDefault="005B6949" w:rsidP="00A7198D" w:rsidR="005B6949" w:rsidRPr="00A7198D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85682" w:rsidP="000250EA" w:rsidR="007F430E" w:rsidRPr="006E09AB">
      <w:pPr>
        <w:pStyle w:val="Naslov2"/>
        <w:spacing w:lineRule="auto" w:line="36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514324267" w:id="76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4.1    </w:t>
      </w:r>
      <w:r w:rsidR="007C744E" w:rsidRPr="006E09AB">
        <w:rPr>
          <w:rFonts w:cs="Arial" w:hAnsi="Arial" w:ascii="Arial"/>
          <w:b/>
          <w:color w:themeColor="accent1" w:val="A5300F"/>
          <w:sz w:val="24"/>
          <w:szCs w:val="24"/>
        </w:rPr>
        <w:t>Izračun učinka operativnih mjera na poslovanje</w:t>
      </w:r>
      <w:bookmarkEnd w:id="70"/>
      <w:bookmarkEnd w:id="71"/>
      <w:bookmarkEnd w:id="76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   </w:t>
      </w:r>
    </w:p>
    <w:p w:rsidRDefault="00DB3435" w:rsidP="000250EA" w:rsidR="00DB3435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7F430E" w:rsidP="000250EA" w:rsidR="007F430E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4F16AF">
        <w:rPr>
          <w:rFonts w:cs="Arial" w:hAnsi="Arial" w:ascii="Arial"/>
          <w:sz w:val="24"/>
          <w:szCs w:val="24"/>
        </w:rPr>
        <w:t>Kroz segment operativnih mjera re</w:t>
      </w:r>
      <w:r w:rsidR="00775CA5" w:rsidRPr="004F16AF">
        <w:rPr>
          <w:rFonts w:cs="Arial" w:hAnsi="Arial" w:ascii="Arial"/>
          <w:sz w:val="24"/>
          <w:szCs w:val="24"/>
        </w:rPr>
        <w:t>strukturiranja, društvo će poveć</w:t>
      </w:r>
      <w:r w:rsidRPr="004F16AF">
        <w:rPr>
          <w:rFonts w:cs="Arial" w:hAnsi="Arial" w:ascii="Arial"/>
          <w:sz w:val="24"/>
          <w:szCs w:val="24"/>
        </w:rPr>
        <w:t xml:space="preserve">ati profitabilnost za </w:t>
      </w:r>
      <w:r w:rsidR="003A3A1E">
        <w:rPr>
          <w:rFonts w:cs="Arial" w:hAnsi="Arial" w:ascii="Arial"/>
          <w:sz w:val="24"/>
          <w:szCs w:val="24"/>
        </w:rPr>
        <w:t>ukupno 485.150,00</w:t>
      </w:r>
      <w:r w:rsidR="003B21CF" w:rsidRPr="003A3A1E">
        <w:rPr>
          <w:rFonts w:cs="Arial" w:hAnsi="Arial" w:ascii="Arial"/>
          <w:sz w:val="24"/>
          <w:szCs w:val="24"/>
        </w:rPr>
        <w:t xml:space="preserve"> </w:t>
      </w:r>
      <w:r w:rsidRPr="003A3A1E">
        <w:rPr>
          <w:rFonts w:cs="Arial" w:hAnsi="Arial" w:ascii="Arial"/>
          <w:sz w:val="24"/>
          <w:szCs w:val="24"/>
        </w:rPr>
        <w:t>kn</w:t>
      </w:r>
      <w:r w:rsidRPr="003B21CF">
        <w:rPr>
          <w:rFonts w:cs="Arial" w:hAnsi="Arial" w:ascii="Arial"/>
          <w:sz w:val="24"/>
          <w:szCs w:val="24"/>
        </w:rPr>
        <w:t>,</w:t>
      </w:r>
      <w:r w:rsidRPr="005B6949">
        <w:rPr>
          <w:rFonts w:cs="Arial" w:hAnsi="Arial" w:ascii="Arial"/>
          <w:color w:val="FF0000"/>
          <w:sz w:val="24"/>
          <w:szCs w:val="24"/>
        </w:rPr>
        <w:t xml:space="preserve"> </w:t>
      </w:r>
      <w:r w:rsidRPr="004F16AF">
        <w:rPr>
          <w:rFonts w:cs="Arial" w:hAnsi="Arial" w:ascii="Arial"/>
          <w:sz w:val="24"/>
          <w:szCs w:val="24"/>
        </w:rPr>
        <w:t>u odnosu na prethodno razdoblje, čime će se postići optimalno, profitabilno poslovanje.</w:t>
      </w:r>
    </w:p>
    <w:p w:rsidRDefault="00A7198D" w:rsidP="000250EA" w:rsidR="00A7198D" w:rsidRPr="004F16AF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35D16" w:rsidP="00E81F66" w:rsidR="00E35D16" w:rsidRPr="00C508A5">
      <w:pPr>
        <w:spacing w:lineRule="auto" w:line="360" w:after="0"/>
        <w:contextualSpacing/>
        <w:jc w:val="center"/>
        <w:rPr>
          <w:rFonts w:cs="Arial" w:hAnsi="Arial" w:ascii="Arial"/>
          <w:color w:val="FF0000"/>
          <w:sz w:val="24"/>
          <w:szCs w:val="24"/>
        </w:rPr>
      </w:pPr>
    </w:p>
    <w:tbl>
      <w:tblPr>
        <w:tblStyle w:val="GridTable2Accent1"/>
        <w:tblW w:type="dxa" w:w="10546"/>
        <w:jc w:val="center"/>
        <w:tblLook w:val="04A0" w:noVBand="1" w:noHBand="0" w:lastColumn="0" w:firstColumn="1" w:lastRow="0" w:firstRow="1"/>
      </w:tblPr>
      <w:tblGrid>
        <w:gridCol w:w="1291"/>
        <w:gridCol w:w="7653"/>
        <w:gridCol w:w="1602"/>
      </w:tblGrid>
      <w:tr w:rsidTr="003A3A1E" w:rsidR="003A3A1E" w:rsidRPr="003A3A1E">
        <w:trPr>
          <w:cnfStyle w:val="100000000000"/>
          <w:trHeight w:val="491"/>
          <w:jc w:val="center"/>
        </w:trPr>
        <w:tc>
          <w:tcPr>
            <w:cnfStyle w:val="001000000000"/>
            <w:tcW w:type="dxa" w:w="1291"/>
            <w:noWrap/>
            <w:hideMark/>
          </w:tcPr>
          <w:p w:rsidRDefault="003A3A1E" w:rsidP="00FA5730" w:rsidR="003A3A1E" w:rsidRPr="003A3A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bookmarkStart w:name="OLE_LINK1" w:colLast="2" w:colFirst="1" w:id="77"/>
            <w:bookmarkStart w:name="_Toc472012459" w:id="78"/>
            <w:bookmarkStart w:name="_Toc477898307" w:id="79"/>
            <w:r w:rsidRPr="003A3A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dxa" w:w="7653"/>
            <w:noWrap/>
            <w:hideMark/>
          </w:tcPr>
          <w:p w:rsidRDefault="003A3A1E" w:rsidP="00FA5730" w:rsidR="003A3A1E" w:rsidRPr="003A3A1E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602"/>
            <w:noWrap/>
            <w:hideMark/>
          </w:tcPr>
          <w:p w:rsidRDefault="003A3A1E" w:rsidP="00FA5730" w:rsidR="003A3A1E" w:rsidRPr="003A3A1E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</w:t>
            </w:r>
          </w:p>
        </w:tc>
      </w:tr>
      <w:tr w:rsidTr="003A3A1E" w:rsidR="003A3A1E" w:rsidRPr="003A3A1E">
        <w:trPr>
          <w:cnfStyle w:val="000000100000"/>
          <w:trHeight w:val="491"/>
          <w:jc w:val="center"/>
        </w:trPr>
        <w:tc>
          <w:tcPr>
            <w:cnfStyle w:val="001000000000"/>
            <w:tcW w:type="dxa" w:w="1291"/>
            <w:noWrap/>
            <w:hideMark/>
          </w:tcPr>
          <w:p w:rsidRDefault="003A3A1E" w:rsidP="00FA5730" w:rsidR="003A3A1E" w:rsidRPr="003A3A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7653"/>
            <w:noWrap/>
            <w:hideMark/>
          </w:tcPr>
          <w:p w:rsidRDefault="003A3A1E" w:rsidP="00FA5730" w:rsidR="003A3A1E" w:rsidRPr="003A3A1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Povećanje profitabilnosti kroz Optimizaciju radnih procesa</w:t>
            </w:r>
          </w:p>
        </w:tc>
        <w:tc>
          <w:tcPr>
            <w:tcW w:type="dxa" w:w="1602"/>
            <w:noWrap/>
            <w:hideMark/>
          </w:tcPr>
          <w:p w:rsidRDefault="003A3A1E" w:rsidP="00FA5730" w:rsidR="003A3A1E" w:rsidRPr="003A3A1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175.650,00</w:t>
            </w:r>
          </w:p>
        </w:tc>
      </w:tr>
      <w:tr w:rsidTr="003A3A1E" w:rsidR="003A3A1E" w:rsidRPr="003A3A1E">
        <w:trPr>
          <w:trHeight w:val="491"/>
          <w:jc w:val="center"/>
        </w:trPr>
        <w:tc>
          <w:tcPr>
            <w:cnfStyle w:val="001000000000"/>
            <w:tcW w:type="dxa" w:w="1291"/>
            <w:noWrap/>
            <w:hideMark/>
          </w:tcPr>
          <w:p w:rsidRDefault="003A3A1E" w:rsidP="00FA5730" w:rsidR="003A3A1E" w:rsidRPr="003A3A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7653"/>
            <w:noWrap/>
            <w:hideMark/>
          </w:tcPr>
          <w:p w:rsidRDefault="003A3A1E" w:rsidP="00FA5730" w:rsidR="003A3A1E" w:rsidRPr="003A3A1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Povećanje profitabilnosti kroz novi segment nabave</w:t>
            </w:r>
          </w:p>
        </w:tc>
        <w:tc>
          <w:tcPr>
            <w:tcW w:type="dxa" w:w="1602"/>
            <w:noWrap/>
            <w:hideMark/>
          </w:tcPr>
          <w:p w:rsidRDefault="003A3A1E" w:rsidP="00FA5730" w:rsidR="003A3A1E" w:rsidRPr="003A3A1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129.350,00</w:t>
            </w:r>
          </w:p>
        </w:tc>
      </w:tr>
      <w:tr w:rsidTr="003A3A1E" w:rsidR="003A3A1E" w:rsidRPr="003A3A1E">
        <w:trPr>
          <w:cnfStyle w:val="000000100000"/>
          <w:trHeight w:val="491"/>
          <w:jc w:val="center"/>
        </w:trPr>
        <w:tc>
          <w:tcPr>
            <w:cnfStyle w:val="001000000000"/>
            <w:tcW w:type="dxa" w:w="1291"/>
            <w:noWrap/>
            <w:hideMark/>
          </w:tcPr>
          <w:p w:rsidRDefault="003A3A1E" w:rsidP="00FA5730" w:rsidR="003A3A1E" w:rsidRPr="003A3A1E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7653"/>
            <w:noWrap/>
            <w:hideMark/>
          </w:tcPr>
          <w:p w:rsidRDefault="003A3A1E" w:rsidP="00FA5730" w:rsidR="003A3A1E" w:rsidRPr="003A3A1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Povećanje profitabilnosti kroz operativne poslovne procese</w:t>
            </w:r>
          </w:p>
        </w:tc>
        <w:tc>
          <w:tcPr>
            <w:tcW w:type="dxa" w:w="1602"/>
            <w:noWrap/>
            <w:hideMark/>
          </w:tcPr>
          <w:p w:rsidRDefault="003A3A1E" w:rsidP="00FA5730" w:rsidR="003A3A1E" w:rsidRPr="003A3A1E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180.150,00</w:t>
            </w:r>
          </w:p>
        </w:tc>
      </w:tr>
      <w:tr w:rsidTr="003A3A1E" w:rsidR="003A3A1E" w:rsidRPr="003A3A1E">
        <w:trPr>
          <w:trHeight w:val="491"/>
          <w:jc w:val="center"/>
        </w:trPr>
        <w:tc>
          <w:tcPr>
            <w:cnfStyle w:val="001000000000"/>
            <w:tcW w:type="dxa" w:w="1291"/>
            <w:noWrap/>
            <w:hideMark/>
          </w:tcPr>
          <w:p w:rsidRDefault="003A3A1E" w:rsidP="00FA5730" w:rsidR="003A3A1E" w:rsidRPr="003A3A1E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7653"/>
            <w:noWrap/>
            <w:hideMark/>
          </w:tcPr>
          <w:p w:rsidRDefault="003A3A1E" w:rsidP="00FA5730" w:rsidR="003A3A1E" w:rsidRPr="003A3A1E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602"/>
            <w:noWrap/>
            <w:hideMark/>
          </w:tcPr>
          <w:p w:rsidRDefault="003A3A1E" w:rsidP="00FA5730" w:rsidR="003A3A1E" w:rsidRPr="003A3A1E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A3A1E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485.150,00</w:t>
            </w:r>
          </w:p>
        </w:tc>
      </w:tr>
    </w:tbl>
    <w:bookmarkEnd w:id="77"/>
    <w:p w:rsidRDefault="00F00214" w:rsidP="00F00214" w:rsidR="003A3A1E" w:rsidRPr="00F00214">
      <w:pPr>
        <w:pStyle w:val="Odlomakpopisa"/>
        <w:spacing w:lineRule="auto" w:line="360" w:after="0"/>
        <w:ind w:left="0"/>
        <w:jc w:val="center"/>
        <w:rPr>
          <w:rFonts w:cs="Arial" w:hAnsi="Arial" w:ascii="Arial"/>
          <w:bCs/>
          <w:i/>
          <w:sz w:val="24"/>
          <w:szCs w:val="24"/>
        </w:rPr>
      </w:pPr>
      <w:r w:rsidRPr="00F00214">
        <w:rPr>
          <w:rFonts w:cs="Arial" w:hAnsi="Arial" w:ascii="Arial"/>
          <w:bCs/>
          <w:i/>
          <w:sz w:val="24"/>
          <w:szCs w:val="24"/>
        </w:rPr>
        <w:t>Operativne mjere</w:t>
      </w:r>
    </w:p>
    <w:p w:rsidRDefault="003A3A1E" w:rsidR="003A3A1E" w:rsidRPr="003A3A1E">
      <w:pPr>
        <w:rPr>
          <w:noProof/>
          <w:color w:val="0000FF"/>
          <w:sz w:val="24"/>
          <w:szCs w:val="24"/>
          <w:lang w:eastAsia="hr-HR" w:val="hr-HR"/>
        </w:rPr>
      </w:pPr>
      <w:r>
        <w:rPr>
          <w:noProof/>
          <w:color w:val="0000FF"/>
          <w:lang w:eastAsia="hr-HR" w:val="hr-HR"/>
        </w:rPr>
        <w:br w:type="page"/>
      </w:r>
    </w:p>
    <w:p w:rsidRDefault="006C4100" w:rsidP="00E81F66" w:rsidR="006C4100" w:rsidRPr="00E81F66">
      <w:pPr>
        <w:spacing w:lineRule="auto" w:line="360" w:after="0"/>
        <w:contextualSpacing/>
        <w:jc w:val="center"/>
        <w:rPr>
          <w:noProof/>
          <w:color w:val="0000FF"/>
          <w:lang w:eastAsia="hr-HR" w:val="hr-HR"/>
        </w:rPr>
      </w:pPr>
    </w:p>
    <w:p w:rsidRDefault="00893EC0" w:rsidP="000250EA" w:rsidR="00893EC0" w:rsidRPr="006E09AB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514324268" w:id="80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5. PLAN POSLOVANJA ZA NAREDNIH </w:t>
      </w:r>
      <w:r w:rsidR="005370F0" w:rsidRPr="006E09AB">
        <w:rPr>
          <w:rFonts w:cs="Arial" w:hAnsi="Arial" w:ascii="Arial"/>
          <w:b/>
          <w:color w:themeColor="accent1" w:val="A5300F"/>
          <w:sz w:val="24"/>
          <w:szCs w:val="24"/>
        </w:rPr>
        <w:t>5</w:t>
      </w:r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GODINA</w:t>
      </w:r>
      <w:bookmarkEnd w:id="72"/>
      <w:bookmarkEnd w:id="78"/>
      <w:bookmarkEnd w:id="79"/>
      <w:bookmarkEnd w:id="80"/>
    </w:p>
    <w:p w:rsidRDefault="007407D8" w:rsidP="000250EA" w:rsidR="007407D8" w:rsidRPr="00B971C1">
      <w:pPr>
        <w:spacing w:lineRule="auto" w:line="360" w:after="0"/>
        <w:contextualSpacing/>
        <w:rPr>
          <w:rFonts w:cs="Arial" w:hAnsi="Arial" w:ascii="Arial"/>
          <w:b/>
          <w:i/>
          <w:color w:val="FF6600"/>
          <w:sz w:val="24"/>
          <w:szCs w:val="24"/>
        </w:rPr>
      </w:pPr>
    </w:p>
    <w:p w:rsidRDefault="00A44DC4" w:rsidP="000250EA" w:rsidR="00A44DC4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A44DC4" w:rsidP="000250EA" w:rsidR="00A44DC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Ključne pretpostavke projekcije poslovanja</w:t>
      </w:r>
      <w:r w:rsidR="00563036" w:rsidRPr="00B971C1">
        <w:rPr>
          <w:rFonts w:cs="Arial" w:hAnsi="Arial" w:ascii="Arial"/>
          <w:sz w:val="24"/>
          <w:szCs w:val="24"/>
        </w:rPr>
        <w:t xml:space="preserve">: </w:t>
      </w:r>
    </w:p>
    <w:p w:rsidRDefault="00FB7F37" w:rsidP="000250EA" w:rsidR="00FB7F3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B7F37" w:rsidP="000250EA" w:rsidR="00A44DC4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Projekcija računa dobiti i gubitka utvrđena je za </w:t>
      </w:r>
      <w:r w:rsidR="00BA20DA" w:rsidRPr="00B971C1">
        <w:rPr>
          <w:rFonts w:cs="Arial" w:hAnsi="Arial" w:ascii="Arial"/>
          <w:sz w:val="24"/>
          <w:szCs w:val="24"/>
        </w:rPr>
        <w:t>pet</w:t>
      </w:r>
      <w:r w:rsidRPr="00B971C1">
        <w:rPr>
          <w:rFonts w:cs="Arial" w:hAnsi="Arial" w:ascii="Arial"/>
          <w:sz w:val="24"/>
          <w:szCs w:val="24"/>
        </w:rPr>
        <w:t xml:space="preserve"> godina poslovanja, a podlogu </w:t>
      </w:r>
      <w:r w:rsidR="00F6392A" w:rsidRPr="00B971C1">
        <w:rPr>
          <w:rFonts w:cs="Arial" w:hAnsi="Arial" w:ascii="Arial"/>
          <w:sz w:val="24"/>
          <w:szCs w:val="24"/>
        </w:rPr>
        <w:t xml:space="preserve">za izračun </w:t>
      </w:r>
      <w:r w:rsidRPr="00B971C1">
        <w:rPr>
          <w:rFonts w:cs="Arial" w:hAnsi="Arial" w:ascii="Arial"/>
          <w:sz w:val="24"/>
          <w:szCs w:val="24"/>
        </w:rPr>
        <w:t xml:space="preserve">čine </w:t>
      </w:r>
      <w:r w:rsidR="00E2242A" w:rsidRPr="00B971C1">
        <w:rPr>
          <w:rFonts w:cs="Arial" w:hAnsi="Arial" w:ascii="Arial"/>
          <w:sz w:val="24"/>
          <w:szCs w:val="24"/>
        </w:rPr>
        <w:t xml:space="preserve">utvrđene kategorije u Planu </w:t>
      </w:r>
      <w:r w:rsidR="0048317D" w:rsidRPr="00B971C1">
        <w:rPr>
          <w:rFonts w:cs="Arial" w:hAnsi="Arial" w:ascii="Arial"/>
          <w:sz w:val="24"/>
          <w:szCs w:val="24"/>
        </w:rPr>
        <w:t>restrukturiranja</w:t>
      </w:r>
      <w:r w:rsidR="00E2242A" w:rsidRPr="00B971C1">
        <w:rPr>
          <w:rFonts w:cs="Arial" w:hAnsi="Arial" w:ascii="Arial"/>
          <w:sz w:val="24"/>
          <w:szCs w:val="24"/>
        </w:rPr>
        <w:t xml:space="preserve"> (</w:t>
      </w:r>
      <w:r w:rsidR="00F6392A" w:rsidRPr="00B971C1">
        <w:rPr>
          <w:rFonts w:cs="Arial" w:hAnsi="Arial" w:ascii="Arial"/>
          <w:sz w:val="24"/>
          <w:szCs w:val="24"/>
        </w:rPr>
        <w:t>tržišne okolnosti</w:t>
      </w:r>
      <w:r w:rsidR="00E2242A" w:rsidRPr="00B971C1">
        <w:rPr>
          <w:rFonts w:cs="Arial" w:hAnsi="Arial" w:ascii="Arial"/>
          <w:sz w:val="24"/>
          <w:szCs w:val="24"/>
        </w:rPr>
        <w:t xml:space="preserve">, </w:t>
      </w:r>
      <w:r w:rsidR="004D277C" w:rsidRPr="00B971C1">
        <w:rPr>
          <w:rFonts w:cs="Arial" w:hAnsi="Arial" w:ascii="Arial"/>
          <w:sz w:val="24"/>
          <w:szCs w:val="24"/>
        </w:rPr>
        <w:t>utjecaj na prodajnu i troškovnu učinkovitost, utjecaj</w:t>
      </w:r>
      <w:r w:rsidR="00563036" w:rsidRPr="00B971C1">
        <w:rPr>
          <w:rFonts w:cs="Arial" w:hAnsi="Arial" w:ascii="Arial"/>
          <w:sz w:val="24"/>
          <w:szCs w:val="24"/>
        </w:rPr>
        <w:t xml:space="preserve"> financijskog restrukturiranja).</w:t>
      </w:r>
    </w:p>
    <w:p w:rsidRDefault="004D277C" w:rsidP="000250EA" w:rsidR="004D277C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D277C" w:rsidP="000250EA" w:rsidR="004D277C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Prihodi </w:t>
      </w:r>
      <w:r w:rsidR="00777D99" w:rsidRPr="00B971C1">
        <w:rPr>
          <w:rFonts w:cs="Arial" w:hAnsi="Arial" w:ascii="Arial"/>
          <w:sz w:val="24"/>
          <w:szCs w:val="24"/>
        </w:rPr>
        <w:t xml:space="preserve"> i bruto marža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- Projekcija prihoda unutar prikazanog računa dobiti i gubitka temelji se na projekcijama za sve djela</w:t>
      </w:r>
      <w:r w:rsidR="004E14C1" w:rsidRPr="00B971C1">
        <w:rPr>
          <w:rFonts w:cs="Arial" w:hAnsi="Arial" w:ascii="Arial"/>
          <w:sz w:val="24"/>
          <w:szCs w:val="24"/>
        </w:rPr>
        <w:t>tnosti kojima se Društvo</w:t>
      </w:r>
      <w:r w:rsidR="00E301D6" w:rsidRPr="00B971C1">
        <w:rPr>
          <w:rFonts w:cs="Arial" w:hAnsi="Arial" w:ascii="Arial"/>
          <w:sz w:val="24"/>
          <w:szCs w:val="24"/>
        </w:rPr>
        <w:t xml:space="preserve"> bavi, a interpretira se</w:t>
      </w:r>
      <w:r w:rsidR="00777D99" w:rsidRPr="00B971C1">
        <w:rPr>
          <w:rFonts w:cs="Arial" w:hAnsi="Arial" w:ascii="Arial"/>
          <w:sz w:val="24"/>
          <w:szCs w:val="24"/>
        </w:rPr>
        <w:t xml:space="preserve"> kroz ključne pokazatelje ekonomske</w:t>
      </w:r>
      <w:r w:rsidR="00563036" w:rsidRPr="00B971C1">
        <w:rPr>
          <w:rFonts w:cs="Arial" w:hAnsi="Arial" w:ascii="Arial"/>
          <w:sz w:val="24"/>
          <w:szCs w:val="24"/>
        </w:rPr>
        <w:t xml:space="preserve"> efikasnosti od kojih su najvažniji</w:t>
      </w:r>
      <w:r w:rsidR="00777D99" w:rsidRPr="00B971C1">
        <w:rPr>
          <w:rFonts w:cs="Arial" w:hAnsi="Arial" w:ascii="Arial"/>
          <w:sz w:val="24"/>
          <w:szCs w:val="24"/>
        </w:rPr>
        <w:t>:</w:t>
      </w:r>
    </w:p>
    <w:p w:rsidRDefault="00777D99" w:rsidP="000250EA" w:rsidR="00777D99" w:rsidRPr="00B971C1">
      <w:pPr>
        <w:pStyle w:val="DarkList-Accent51"/>
        <w:spacing w:lineRule="auto" w:line="360" w:after="0"/>
        <w:ind w:left="0"/>
        <w:contextualSpacing/>
        <w:rPr>
          <w:rFonts w:cs="Arial" w:hAnsi="Arial" w:ascii="Arial"/>
          <w:sz w:val="24"/>
          <w:szCs w:val="24"/>
        </w:rPr>
      </w:pPr>
    </w:p>
    <w:p w:rsidRDefault="00342B1E" w:rsidP="00326424" w:rsidR="00777D99" w:rsidRPr="00B971C1">
      <w:pPr>
        <w:numPr>
          <w:ilvl w:val="1"/>
          <w:numId w:val="5"/>
        </w:numPr>
        <w:spacing w:lineRule="auto" w:line="360" w:after="0"/>
        <w:ind w:left="851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Stabilizacija</w:t>
      </w:r>
      <w:r w:rsidR="00777D9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prihoda, povećanje bruto marže i poboljšanje naplate dodatnim instrumentima osiguranja</w:t>
      </w:r>
      <w:r w:rsidR="00546A26" w:rsidRPr="00B971C1">
        <w:rPr>
          <w:rFonts w:cs="Arial" w:hAnsi="Arial" w:ascii="Arial"/>
          <w:sz w:val="24"/>
          <w:szCs w:val="24"/>
        </w:rPr>
        <w:t>, a</w:t>
      </w:r>
      <w:r w:rsidR="00777D99" w:rsidRPr="00B971C1">
        <w:rPr>
          <w:rFonts w:cs="Arial" w:hAnsi="Arial" w:ascii="Arial"/>
          <w:sz w:val="24"/>
          <w:szCs w:val="24"/>
        </w:rPr>
        <w:t xml:space="preserve"> zasnivaju se na predviđenom utjecaju projekta restrukturiranja kao i na likvidnom poslovanju do kojeg se došlo putem reprograma obveza</w:t>
      </w:r>
    </w:p>
    <w:p w:rsidRDefault="00777D99" w:rsidP="00326424" w:rsidR="004D277C" w:rsidRPr="00B971C1">
      <w:pPr>
        <w:numPr>
          <w:ilvl w:val="1"/>
          <w:numId w:val="5"/>
        </w:numPr>
        <w:spacing w:lineRule="auto" w:line="360" w:after="0"/>
        <w:ind w:left="851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Rast prihoda kroz povećanje kanala prodaje (n</w:t>
      </w:r>
      <w:r w:rsidR="00613D7A" w:rsidRPr="00B971C1">
        <w:rPr>
          <w:rFonts w:cs="Arial" w:hAnsi="Arial" w:ascii="Arial"/>
          <w:sz w:val="24"/>
          <w:szCs w:val="24"/>
        </w:rPr>
        <w:t>ovi kupci, povećanje suradnje s</w:t>
      </w:r>
      <w:r w:rsidRPr="00B971C1">
        <w:rPr>
          <w:rFonts w:cs="Arial" w:hAnsi="Arial" w:ascii="Arial"/>
          <w:sz w:val="24"/>
          <w:szCs w:val="24"/>
        </w:rPr>
        <w:t xml:space="preserve"> postojećim kupcima</w:t>
      </w:r>
      <w:r w:rsidR="00140B1F" w:rsidRPr="00B971C1">
        <w:rPr>
          <w:rFonts w:cs="Arial" w:hAnsi="Arial" w:ascii="Arial"/>
          <w:sz w:val="24"/>
          <w:szCs w:val="24"/>
        </w:rPr>
        <w:t>, nova tržišta</w:t>
      </w:r>
      <w:r w:rsidRPr="00B971C1">
        <w:rPr>
          <w:rFonts w:cs="Arial" w:hAnsi="Arial" w:ascii="Arial"/>
          <w:sz w:val="24"/>
          <w:szCs w:val="24"/>
        </w:rPr>
        <w:t>)</w:t>
      </w:r>
    </w:p>
    <w:p w:rsidRDefault="00143A96" w:rsidP="000250EA" w:rsidR="00143A9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D277C" w:rsidP="000250EA" w:rsidR="004D277C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Troškovi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-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projekcija troškova unutar prikazanog računa dobiti i gubitka temelji se na projiciranju svake pojedine stavke t</w:t>
      </w:r>
      <w:r w:rsidR="00563036" w:rsidRPr="00B971C1">
        <w:rPr>
          <w:rFonts w:cs="Arial" w:hAnsi="Arial" w:ascii="Arial"/>
          <w:sz w:val="24"/>
          <w:szCs w:val="24"/>
        </w:rPr>
        <w:t>r</w:t>
      </w:r>
      <w:r w:rsidR="00777D99" w:rsidRPr="00B971C1">
        <w:rPr>
          <w:rFonts w:cs="Arial" w:hAnsi="Arial" w:ascii="Arial"/>
          <w:sz w:val="24"/>
          <w:szCs w:val="24"/>
        </w:rPr>
        <w:t>oškova, od kojih su ključni:</w:t>
      </w:r>
    </w:p>
    <w:p w:rsidRDefault="00997A96" w:rsidP="000250EA" w:rsidR="00997A9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13D7A" w:rsidP="00326424" w:rsidR="004E2B48" w:rsidRPr="00B971C1">
      <w:pPr>
        <w:numPr>
          <w:ilvl w:val="1"/>
          <w:numId w:val="5"/>
        </w:numPr>
        <w:spacing w:lineRule="auto" w:line="360" w:after="0"/>
        <w:ind w:left="851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smanjenje</w:t>
      </w:r>
      <w:r w:rsidR="00777D99" w:rsidRPr="00B971C1">
        <w:rPr>
          <w:rFonts w:cs="Arial" w:hAnsi="Arial" w:ascii="Arial"/>
          <w:sz w:val="24"/>
          <w:szCs w:val="24"/>
        </w:rPr>
        <w:t xml:space="preserve"> </w:t>
      </w:r>
      <w:r w:rsidR="00DD0B67" w:rsidRPr="00B971C1">
        <w:rPr>
          <w:rFonts w:cs="Arial" w:hAnsi="Arial" w:ascii="Arial"/>
          <w:sz w:val="24"/>
          <w:szCs w:val="24"/>
        </w:rPr>
        <w:t xml:space="preserve">operativnih </w:t>
      </w:r>
      <w:r w:rsidR="00777D99" w:rsidRPr="00B971C1">
        <w:rPr>
          <w:rFonts w:cs="Arial" w:hAnsi="Arial" w:ascii="Arial"/>
          <w:sz w:val="24"/>
          <w:szCs w:val="24"/>
        </w:rPr>
        <w:t xml:space="preserve">troškova koje će se ostvariti </w:t>
      </w:r>
      <w:r w:rsidR="00563036" w:rsidRPr="00B971C1">
        <w:rPr>
          <w:rFonts w:cs="Arial" w:hAnsi="Arial" w:ascii="Arial"/>
          <w:sz w:val="24"/>
          <w:szCs w:val="24"/>
        </w:rPr>
        <w:t>kroz</w:t>
      </w:r>
      <w:r w:rsidR="00170869" w:rsidRPr="00B971C1">
        <w:rPr>
          <w:rFonts w:cs="Arial" w:hAnsi="Arial" w:ascii="Arial"/>
          <w:sz w:val="24"/>
          <w:szCs w:val="24"/>
        </w:rPr>
        <w:t xml:space="preserve"> </w:t>
      </w:r>
      <w:r w:rsidR="00EA0FEB" w:rsidRPr="00B971C1">
        <w:rPr>
          <w:rFonts w:cs="Arial" w:hAnsi="Arial" w:ascii="Arial"/>
          <w:sz w:val="24"/>
          <w:szCs w:val="24"/>
        </w:rPr>
        <w:t>povećan opseg posla i veće marže</w:t>
      </w:r>
    </w:p>
    <w:p w:rsidRDefault="000250EA" w:rsidP="000250EA" w:rsidR="000250EA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FE51DD" w:rsidP="000250EA" w:rsidR="00FE51DD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0250EA" w:rsidP="000250EA" w:rsidR="000250EA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0164C1" w:rsidP="0009700C" w:rsidR="00EF16D2" w:rsidRPr="0009700C">
      <w:pPr>
        <w:spacing w:lineRule="auto" w:line="360" w:after="0"/>
        <w:contextualSpacing/>
        <w:jc w:val="center"/>
        <w:rPr>
          <w:rFonts w:cs="Arial" w:hAnsi="Arial" w:ascii="Arial"/>
          <w:b/>
          <w:color w:themeShade="BF" w:themeColor="accent1" w:val="7B230B"/>
          <w:sz w:val="28"/>
          <w:szCs w:val="28"/>
          <w:u w:val="single"/>
        </w:rPr>
      </w:pPr>
      <w:r w:rsidRPr="00891931">
        <w:rPr>
          <w:rFonts w:cs="Arial" w:hAnsi="Arial" w:ascii="Arial"/>
          <w:b/>
          <w:color w:themeShade="BF" w:themeColor="accent1" w:val="7B230B"/>
          <w:sz w:val="28"/>
          <w:szCs w:val="28"/>
          <w:u w:val="single"/>
        </w:rPr>
        <w:t>Projekcija poslovanja</w:t>
      </w:r>
      <w:r w:rsidR="00BF1214" w:rsidRPr="00891931">
        <w:rPr>
          <w:rFonts w:cs="Arial" w:hAnsi="Arial" w:ascii="Arial"/>
          <w:b/>
          <w:color w:themeShade="BF" w:themeColor="accent1" w:val="7B230B"/>
          <w:sz w:val="28"/>
          <w:szCs w:val="28"/>
          <w:u w:val="single"/>
        </w:rPr>
        <w:t xml:space="preserve"> </w:t>
      </w:r>
      <w:r w:rsidR="004F671D" w:rsidRPr="00891931">
        <w:rPr>
          <w:rFonts w:cs="Arial" w:hAnsi="Arial" w:ascii="Arial"/>
          <w:b/>
          <w:color w:themeShade="BF" w:themeColor="accent1" w:val="7B230B"/>
          <w:sz w:val="28"/>
          <w:szCs w:val="28"/>
          <w:u w:val="single"/>
        </w:rPr>
        <w:t xml:space="preserve"> (201</w:t>
      </w:r>
      <w:r w:rsidR="009F3FD5" w:rsidRPr="00891931">
        <w:rPr>
          <w:rFonts w:cs="Arial" w:hAnsi="Arial" w:ascii="Arial"/>
          <w:b/>
          <w:color w:themeShade="BF" w:themeColor="accent1" w:val="7B230B"/>
          <w:sz w:val="28"/>
          <w:szCs w:val="28"/>
          <w:u w:val="single"/>
        </w:rPr>
        <w:t>8</w:t>
      </w:r>
      <w:r w:rsidRPr="00891931">
        <w:rPr>
          <w:rFonts w:cs="Arial" w:hAnsi="Arial" w:ascii="Arial"/>
          <w:b/>
          <w:color w:themeShade="BF" w:themeColor="accent1" w:val="7B230B"/>
          <w:sz w:val="28"/>
          <w:szCs w:val="28"/>
          <w:u w:val="single"/>
        </w:rPr>
        <w:t>.</w:t>
      </w:r>
      <w:r w:rsidR="00892F9C" w:rsidRPr="00891931">
        <w:rPr>
          <w:rFonts w:cs="Arial" w:hAnsi="Arial" w:ascii="Arial"/>
          <w:b/>
          <w:color w:themeShade="BF" w:themeColor="accent1" w:val="7B230B"/>
          <w:sz w:val="28"/>
          <w:szCs w:val="28"/>
          <w:u w:val="single"/>
        </w:rPr>
        <w:t xml:space="preserve"> </w:t>
      </w:r>
      <w:r w:rsidR="004F671D" w:rsidRPr="00891931">
        <w:rPr>
          <w:rFonts w:cs="Arial" w:hAnsi="Arial" w:ascii="Arial"/>
          <w:b/>
          <w:color w:themeShade="BF" w:themeColor="accent1" w:val="7B230B"/>
          <w:sz w:val="28"/>
          <w:szCs w:val="28"/>
          <w:u w:val="single"/>
        </w:rPr>
        <w:t>-</w:t>
      </w:r>
      <w:r w:rsidR="00892F9C" w:rsidRPr="00891931">
        <w:rPr>
          <w:rFonts w:cs="Arial" w:hAnsi="Arial" w:ascii="Arial"/>
          <w:b/>
          <w:color w:themeShade="BF" w:themeColor="accent1" w:val="7B230B"/>
          <w:sz w:val="28"/>
          <w:szCs w:val="28"/>
          <w:u w:val="single"/>
        </w:rPr>
        <w:t xml:space="preserve"> </w:t>
      </w:r>
      <w:r w:rsidR="00BB6581" w:rsidRPr="00891931">
        <w:rPr>
          <w:rFonts w:cs="Arial" w:hAnsi="Arial" w:ascii="Arial"/>
          <w:b/>
          <w:color w:themeShade="BF" w:themeColor="accent1" w:val="7B230B"/>
          <w:sz w:val="28"/>
          <w:szCs w:val="28"/>
          <w:u w:val="single"/>
        </w:rPr>
        <w:t>202</w:t>
      </w:r>
      <w:r w:rsidR="009F3FD5" w:rsidRPr="00891931">
        <w:rPr>
          <w:rFonts w:cs="Arial" w:hAnsi="Arial" w:ascii="Arial"/>
          <w:b/>
          <w:color w:themeShade="BF" w:themeColor="accent1" w:val="7B230B"/>
          <w:sz w:val="28"/>
          <w:szCs w:val="28"/>
          <w:u w:val="single"/>
        </w:rPr>
        <w:t>3</w:t>
      </w:r>
      <w:r w:rsidRPr="00891931">
        <w:rPr>
          <w:rFonts w:cs="Arial" w:hAnsi="Arial" w:ascii="Arial"/>
          <w:b/>
          <w:color w:themeShade="BF" w:themeColor="accent1" w:val="7B230B"/>
          <w:sz w:val="28"/>
          <w:szCs w:val="28"/>
          <w:u w:val="single"/>
        </w:rPr>
        <w:t>.</w:t>
      </w:r>
      <w:r w:rsidR="004F671D" w:rsidRPr="00891931">
        <w:rPr>
          <w:rFonts w:cs="Arial" w:hAnsi="Arial" w:ascii="Arial"/>
          <w:b/>
          <w:color w:themeShade="BF" w:themeColor="accent1" w:val="7B230B"/>
          <w:sz w:val="28"/>
          <w:szCs w:val="28"/>
          <w:u w:val="single"/>
        </w:rPr>
        <w:t>)</w:t>
      </w:r>
    </w:p>
    <w:tbl>
      <w:tblPr>
        <w:tblStyle w:val="GridTable2Accent1"/>
        <w:tblW w:type="dxa" w:w="10918"/>
        <w:jc w:val="center"/>
        <w:tblLook w:val="04A0" w:noVBand="1" w:noHBand="0" w:lastColumn="0" w:firstColumn="1" w:lastRow="0" w:firstRow="1"/>
      </w:tblPr>
      <w:tblGrid>
        <w:gridCol w:w="572"/>
        <w:gridCol w:w="2150"/>
        <w:gridCol w:w="1366"/>
        <w:gridCol w:w="1366"/>
        <w:gridCol w:w="1366"/>
        <w:gridCol w:w="1366"/>
        <w:gridCol w:w="1366"/>
        <w:gridCol w:w="1366"/>
      </w:tblGrid>
      <w:tr w:rsidTr="00FF6E55" w:rsidR="00B47835" w:rsidRPr="00FF6E55">
        <w:trPr>
          <w:cnfStyle w:val="100000000000"/>
          <w:trHeight w:val="256"/>
          <w:jc w:val="center"/>
        </w:trPr>
        <w:tc>
          <w:tcPr>
            <w:cnfStyle w:val="001000000000"/>
            <w:tcW w:type="dxa" w:w="10918"/>
            <w:gridSpan w:val="8"/>
            <w:noWrap/>
            <w:hideMark/>
          </w:tcPr>
          <w:p w:rsidRDefault="00B47835" w:rsidP="00B47835" w:rsidR="00B47835" w:rsidRPr="00FF6E55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Planirani prihod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2023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24.785.243,00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25.867.159,00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26.689.457,00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28.791.113,00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29.558.149,00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30.972.458,00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Ukupno Prihod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24.785.243,00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25.867.159,00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26.689.457,00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28.791.113,00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29.558.149,00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30.972.458,00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10918"/>
            <w:gridSpan w:val="8"/>
            <w:noWrap/>
            <w:hideMark/>
          </w:tcPr>
          <w:p w:rsidRDefault="00B47835" w:rsidP="00B47835" w:rsidR="00B47835" w:rsidRPr="00FF6E55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Planirani troškovi poslovanja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2023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Sirovina i materijal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22.306.718,70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22.504.428,33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22.952.933,02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24.760.357,18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25.420.008,14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26.636.313,88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547.200,00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547.200,00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547.200,00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547.200,00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547.200,00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547.200,00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Financijski izdaci (kta)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429.447,54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472.392,29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519.631,52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571.594,68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628.754,14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691.629,56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348.816,00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355.792,32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362.908,17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370.166,33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377.569,66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385.121,05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Ostalo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247.852,43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1.034.686,36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1.067.578,28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1.151.644,52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1.182.325,96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1.238.898,32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Ukupni troškovi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23.880.034,67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24.914.499,30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25.450.250,99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27.400.962,71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28.155.857,90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29.499.162,81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10918"/>
            <w:gridSpan w:val="8"/>
            <w:noWrap/>
            <w:hideMark/>
          </w:tcPr>
          <w:p w:rsidRDefault="00B47835" w:rsidP="00B47835" w:rsidR="00B47835" w:rsidRPr="00FF6E55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Projekcija računa dobiti i gubitka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 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2023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24.785.243,00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25.867.159,00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26.689.457,00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28.791.113,00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29.558.149,00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30.972.458,00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II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Rashod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23.880.034,67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24.914.499,30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25.450.250,99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27.400.962,71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28.155.857,90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29.499.162,81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a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 xml:space="preserve">Materijalni troškovi 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22.554.571,13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23.539.114,69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24.020.511,30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25.912.001,70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26.602.334,10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27.875.212,20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b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547.200,00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547.200,00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547.200,00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547.200,00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547.200,00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547.200,00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c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348.816,00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355.792,32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362.908,17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370.166,33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377.569,66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385.121,05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d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Rashod financiranja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429.447,54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472.392,29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519.631,52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571.594,68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628.754,14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691.629,56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III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Dobit prije oporezivanja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905.208,33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952.659,70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1.239.206,01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1.390.150,29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1.402.291,10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1.473.295,19</w:t>
            </w:r>
          </w:p>
        </w:tc>
      </w:tr>
      <w:tr w:rsidTr="00FF6E55" w:rsidR="00B47835" w:rsidRPr="00FF6E55">
        <w:trPr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  <w:lang w:eastAsia="hr-HR" w:val="hr-HR"/>
              </w:rPr>
              <w:t>IV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Porez na dobit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162.937,50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171.478,75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223.057,08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250.227,05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252.412,40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 w:val="hr-HR"/>
              </w:rPr>
              <w:t>265.193,13</w:t>
            </w:r>
          </w:p>
        </w:tc>
      </w:tr>
      <w:tr w:rsidTr="00FF6E55" w:rsidR="00B47835" w:rsidRPr="00FF6E55">
        <w:trPr>
          <w:cnfStyle w:val="000000100000"/>
          <w:trHeight w:val="256"/>
          <w:jc w:val="center"/>
        </w:trPr>
        <w:tc>
          <w:tcPr>
            <w:cnfStyle w:val="001000000000"/>
            <w:tcW w:type="dxa" w:w="572"/>
            <w:noWrap/>
            <w:hideMark/>
          </w:tcPr>
          <w:p w:rsidRDefault="00B47835" w:rsidP="00B47835" w:rsidR="00B47835" w:rsidRPr="00FF6E55">
            <w:pPr>
              <w:rPr>
                <w:rFonts w:cs="Times New Roman" w:eastAsia="Times New Roman" w:hAnsi="Times New Roman" w:ascii="Times New Roman"/>
                <w:b w:val="false"/>
                <w:bCs w:val="false"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sz w:val="18"/>
                <w:szCs w:val="18"/>
                <w:lang w:eastAsia="hr-HR" w:val="hr-HR"/>
              </w:rPr>
              <w:t>V</w:t>
            </w:r>
          </w:p>
        </w:tc>
        <w:tc>
          <w:tcPr>
            <w:tcW w:type="dxa" w:w="2150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Neto dobit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742.270,83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781.180,95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1.016.148,93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1.139.923,24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1.149.878,70</w:t>
            </w:r>
          </w:p>
        </w:tc>
        <w:tc>
          <w:tcPr>
            <w:tcW w:type="dxa" w:w="1366"/>
            <w:noWrap/>
            <w:hideMark/>
          </w:tcPr>
          <w:p w:rsidRDefault="00B47835" w:rsidP="00B47835" w:rsidR="00B47835" w:rsidRPr="00FF6E55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</w:pPr>
            <w:r w:rsidRPr="00FF6E5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 w:val="hr-HR"/>
              </w:rPr>
              <w:t>1.208.102,06</w:t>
            </w:r>
          </w:p>
        </w:tc>
      </w:tr>
    </w:tbl>
    <w:p w:rsidRDefault="00B10CDD" w:rsidP="00FF6E55" w:rsidR="00D262AD" w:rsidRPr="0009700C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>Projekcija</w:t>
      </w:r>
      <w:r w:rsidR="000F3F0D" w:rsidRPr="00B971C1">
        <w:rPr>
          <w:rFonts w:cs="Arial" w:hAnsi="Arial" w:ascii="Arial"/>
          <w:i/>
          <w:sz w:val="24"/>
          <w:szCs w:val="24"/>
        </w:rPr>
        <w:t xml:space="preserve"> budućeg</w:t>
      </w:r>
      <w:r w:rsidRPr="00B971C1">
        <w:rPr>
          <w:rFonts w:cs="Arial" w:hAnsi="Arial" w:ascii="Arial"/>
          <w:i/>
          <w:sz w:val="24"/>
          <w:szCs w:val="24"/>
        </w:rPr>
        <w:t xml:space="preserve"> poslovanja</w:t>
      </w:r>
    </w:p>
    <w:p w:rsidRDefault="00E5544A" w:rsidP="00D262AD" w:rsidR="00E5544A" w:rsidRPr="00D262AD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b/>
          <w:i/>
          <w:color w:val="FF66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lastRenderedPageBreak/>
        <w:t xml:space="preserve">Projicirani račun dobiti i gubitka iskazuje održivost </w:t>
      </w:r>
      <w:r w:rsidR="002C7500" w:rsidRPr="00B971C1">
        <w:rPr>
          <w:rFonts w:cs="Arial" w:hAnsi="Arial" w:ascii="Arial"/>
          <w:sz w:val="24"/>
          <w:szCs w:val="24"/>
        </w:rPr>
        <w:t>predloženog poslovnog modela na</w:t>
      </w:r>
      <w:r w:rsidRPr="00B971C1">
        <w:rPr>
          <w:rFonts w:cs="Arial" w:hAnsi="Arial" w:ascii="Arial"/>
          <w:sz w:val="24"/>
          <w:szCs w:val="24"/>
        </w:rPr>
        <w:t xml:space="preserve"> razini neto dobiti.</w:t>
      </w:r>
      <w:r w:rsidR="009D1163" w:rsidRPr="00B971C1">
        <w:rPr>
          <w:rFonts w:cs="Arial" w:hAnsi="Arial" w:ascii="Arial"/>
          <w:sz w:val="24"/>
          <w:szCs w:val="24"/>
        </w:rPr>
        <w:t xml:space="preserve"> </w:t>
      </w:r>
      <w:r w:rsidR="000E2AE9" w:rsidRPr="00B971C1">
        <w:rPr>
          <w:rFonts w:cs="Arial" w:hAnsi="Arial" w:ascii="Arial"/>
          <w:sz w:val="24"/>
          <w:szCs w:val="24"/>
        </w:rPr>
        <w:t>Tvrtka</w:t>
      </w:r>
      <w:r w:rsidR="009D1163" w:rsidRPr="00B971C1">
        <w:rPr>
          <w:rFonts w:cs="Arial" w:hAnsi="Arial" w:ascii="Arial"/>
          <w:sz w:val="24"/>
          <w:szCs w:val="24"/>
        </w:rPr>
        <w:t xml:space="preserve"> prihode temelji na </w:t>
      </w:r>
      <w:r w:rsidR="00BA20DA" w:rsidRPr="00B971C1">
        <w:rPr>
          <w:rFonts w:cs="Arial" w:hAnsi="Arial" w:ascii="Arial"/>
          <w:sz w:val="24"/>
          <w:szCs w:val="24"/>
        </w:rPr>
        <w:t>poveć</w:t>
      </w:r>
      <w:r w:rsidR="00971417" w:rsidRPr="00B971C1">
        <w:rPr>
          <w:rFonts w:cs="Arial" w:hAnsi="Arial" w:ascii="Arial"/>
          <w:sz w:val="24"/>
          <w:szCs w:val="24"/>
        </w:rPr>
        <w:t>anju prodaje</w:t>
      </w:r>
      <w:r w:rsidR="0008374C" w:rsidRPr="00B971C1">
        <w:rPr>
          <w:rFonts w:cs="Arial" w:hAnsi="Arial" w:ascii="Arial"/>
          <w:sz w:val="24"/>
          <w:szCs w:val="24"/>
        </w:rPr>
        <w:t xml:space="preserve">. </w:t>
      </w:r>
    </w:p>
    <w:p w:rsidRDefault="00E5544A" w:rsidP="00D262AD" w:rsidR="00392000" w:rsidRPr="00B971C1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</w:t>
      </w:r>
      <w:r w:rsidR="00062887" w:rsidRPr="00B971C1">
        <w:rPr>
          <w:rFonts w:cs="Arial" w:hAnsi="Arial" w:ascii="Arial"/>
          <w:sz w:val="24"/>
          <w:szCs w:val="24"/>
        </w:rPr>
        <w:t>201</w:t>
      </w:r>
      <w:r w:rsidR="001E3FB9">
        <w:rPr>
          <w:rFonts w:cs="Arial" w:hAnsi="Arial" w:ascii="Arial"/>
          <w:sz w:val="24"/>
          <w:szCs w:val="24"/>
        </w:rPr>
        <w:t>9</w:t>
      </w:r>
      <w:r w:rsidR="00170869" w:rsidRPr="00B971C1">
        <w:rPr>
          <w:rFonts w:cs="Arial" w:hAnsi="Arial" w:ascii="Arial"/>
          <w:sz w:val="24"/>
          <w:szCs w:val="24"/>
        </w:rPr>
        <w:t>. godini</w:t>
      </w:r>
      <w:r w:rsidRPr="00B971C1">
        <w:rPr>
          <w:rFonts w:cs="Arial" w:hAnsi="Arial" w:ascii="Arial"/>
          <w:sz w:val="24"/>
          <w:szCs w:val="24"/>
        </w:rPr>
        <w:t xml:space="preserve"> uz </w:t>
      </w:r>
      <w:r w:rsidR="007506E0" w:rsidRPr="00B971C1">
        <w:rPr>
          <w:rFonts w:cs="Arial" w:hAnsi="Arial" w:ascii="Arial"/>
          <w:sz w:val="24"/>
          <w:szCs w:val="24"/>
        </w:rPr>
        <w:t>stabilizaciju prihoda te pove</w:t>
      </w:r>
      <w:r w:rsidR="00720322" w:rsidRPr="00B971C1">
        <w:rPr>
          <w:rFonts w:cs="Arial" w:hAnsi="Arial" w:ascii="Arial"/>
          <w:sz w:val="24"/>
          <w:szCs w:val="24"/>
        </w:rPr>
        <w:t>ć</w:t>
      </w:r>
      <w:r w:rsidR="007506E0" w:rsidRPr="00B971C1">
        <w:rPr>
          <w:rFonts w:cs="Arial" w:hAnsi="Arial" w:ascii="Arial"/>
          <w:sz w:val="24"/>
          <w:szCs w:val="24"/>
        </w:rPr>
        <w:t>anje</w:t>
      </w:r>
      <w:r w:rsidRPr="00B971C1">
        <w:rPr>
          <w:rFonts w:cs="Arial" w:hAnsi="Arial" w:ascii="Arial"/>
          <w:sz w:val="24"/>
          <w:szCs w:val="24"/>
        </w:rPr>
        <w:t xml:space="preserve"> bruto marže </w:t>
      </w:r>
      <w:r w:rsidR="007506E0" w:rsidRPr="00B971C1">
        <w:rPr>
          <w:rFonts w:cs="Arial" w:hAnsi="Arial" w:ascii="Arial"/>
          <w:sz w:val="24"/>
          <w:szCs w:val="24"/>
        </w:rPr>
        <w:t>i</w:t>
      </w:r>
      <w:r w:rsidR="00CB4336" w:rsidRPr="00B971C1">
        <w:rPr>
          <w:rFonts w:cs="Arial" w:hAnsi="Arial" w:ascii="Arial"/>
          <w:sz w:val="24"/>
          <w:szCs w:val="24"/>
        </w:rPr>
        <w:t xml:space="preserve"> smanjenjem </w:t>
      </w:r>
      <w:r w:rsidRPr="00B971C1">
        <w:rPr>
          <w:rFonts w:cs="Arial" w:hAnsi="Arial" w:ascii="Arial"/>
          <w:sz w:val="24"/>
          <w:szCs w:val="24"/>
        </w:rPr>
        <w:t>operativnih troškova</w:t>
      </w:r>
      <w:r w:rsidR="00BA20DA" w:rsidRPr="00B971C1">
        <w:rPr>
          <w:rFonts w:cs="Arial" w:hAnsi="Arial" w:ascii="Arial"/>
          <w:sz w:val="24"/>
          <w:szCs w:val="24"/>
        </w:rPr>
        <w:t>,</w:t>
      </w:r>
      <w:r w:rsidRPr="00B971C1">
        <w:rPr>
          <w:rFonts w:cs="Arial" w:hAnsi="Arial" w:ascii="Arial"/>
          <w:sz w:val="24"/>
          <w:szCs w:val="24"/>
        </w:rPr>
        <w:t xml:space="preserve"> poslo</w:t>
      </w:r>
      <w:r w:rsidR="000E2AE9" w:rsidRPr="00B971C1">
        <w:rPr>
          <w:rFonts w:cs="Arial" w:hAnsi="Arial" w:ascii="Arial"/>
          <w:sz w:val="24"/>
          <w:szCs w:val="24"/>
        </w:rPr>
        <w:t>vanje tvrtk</w:t>
      </w:r>
      <w:r w:rsidR="006A2BCB" w:rsidRPr="00B971C1">
        <w:rPr>
          <w:rFonts w:cs="Arial" w:hAnsi="Arial" w:ascii="Arial"/>
          <w:sz w:val="24"/>
          <w:szCs w:val="24"/>
        </w:rPr>
        <w:t>e</w:t>
      </w:r>
      <w:r w:rsidR="006358D3" w:rsidRPr="00B971C1">
        <w:rPr>
          <w:rFonts w:cs="Arial" w:hAnsi="Arial" w:ascii="Arial"/>
          <w:sz w:val="24"/>
          <w:szCs w:val="24"/>
        </w:rPr>
        <w:t xml:space="preserve"> biti </w:t>
      </w:r>
      <w:r w:rsidR="00BA20DA" w:rsidRPr="00B971C1">
        <w:rPr>
          <w:rFonts w:cs="Arial" w:hAnsi="Arial" w:ascii="Arial"/>
          <w:sz w:val="24"/>
          <w:szCs w:val="24"/>
        </w:rPr>
        <w:t xml:space="preserve">će </w:t>
      </w:r>
      <w:r w:rsidR="006358D3" w:rsidRPr="00B971C1">
        <w:rPr>
          <w:rFonts w:cs="Arial" w:hAnsi="Arial" w:ascii="Arial"/>
          <w:sz w:val="24"/>
          <w:szCs w:val="24"/>
        </w:rPr>
        <w:t xml:space="preserve">pozitivno. </w:t>
      </w:r>
    </w:p>
    <w:p w:rsidRDefault="002E0F48" w:rsidP="000250EA" w:rsidR="005741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nastavku prikazujemo prosječne mjesečne troškove za nesmetano poslovanje, a odnose se na osnovne troškove poslovanja </w:t>
      </w:r>
      <w:r w:rsidR="00862559" w:rsidRPr="00B971C1">
        <w:rPr>
          <w:rFonts w:cs="Arial" w:hAnsi="Arial" w:ascii="Arial"/>
          <w:sz w:val="24"/>
          <w:szCs w:val="24"/>
        </w:rPr>
        <w:t>tvrtke</w:t>
      </w:r>
      <w:r w:rsidRPr="00B971C1">
        <w:rPr>
          <w:rFonts w:cs="Arial" w:hAnsi="Arial" w:ascii="Arial"/>
          <w:sz w:val="24"/>
          <w:szCs w:val="24"/>
        </w:rPr>
        <w:t>. U navedene troškove uključeni su samo minimalni</w:t>
      </w:r>
      <w:r w:rsidR="00613D7A" w:rsidRPr="00B971C1">
        <w:rPr>
          <w:rFonts w:cs="Arial" w:hAnsi="Arial" w:ascii="Arial"/>
          <w:sz w:val="24"/>
          <w:szCs w:val="24"/>
        </w:rPr>
        <w:t xml:space="preserve"> troškovi bruto plaća,</w:t>
      </w:r>
      <w:r w:rsidRPr="00B971C1">
        <w:rPr>
          <w:rFonts w:cs="Arial" w:hAnsi="Arial" w:ascii="Arial"/>
          <w:sz w:val="24"/>
          <w:szCs w:val="24"/>
        </w:rPr>
        <w:t xml:space="preserve"> režijski troškovi (plin, struja, vo</w:t>
      </w:r>
      <w:r w:rsidR="00F653D2" w:rsidRPr="00B971C1">
        <w:rPr>
          <w:rFonts w:cs="Arial" w:hAnsi="Arial" w:ascii="Arial"/>
          <w:sz w:val="24"/>
          <w:szCs w:val="24"/>
        </w:rPr>
        <w:t>da, naknade, telefoni</w:t>
      </w:r>
      <w:r w:rsidRPr="00B971C1">
        <w:rPr>
          <w:rFonts w:cs="Arial" w:hAnsi="Arial" w:ascii="Arial"/>
          <w:sz w:val="24"/>
          <w:szCs w:val="24"/>
        </w:rPr>
        <w:t xml:space="preserve"> i sl.) i ostali osnovni troškovi nužni za poslovanje. Navedeni troškovi ne uključuju financiranje</w:t>
      </w:r>
      <w:r w:rsidR="00BA20DA" w:rsidRPr="00B971C1">
        <w:rPr>
          <w:rFonts w:cs="Arial" w:hAnsi="Arial" w:ascii="Arial"/>
          <w:sz w:val="24"/>
          <w:szCs w:val="24"/>
        </w:rPr>
        <w:t xml:space="preserve"> materijala potrebnih</w:t>
      </w:r>
      <w:r w:rsidRPr="00B971C1">
        <w:rPr>
          <w:rFonts w:cs="Arial" w:hAnsi="Arial" w:ascii="Arial"/>
          <w:sz w:val="24"/>
          <w:szCs w:val="24"/>
        </w:rPr>
        <w:t xml:space="preserve"> za obavljanje </w:t>
      </w:r>
      <w:r w:rsidR="0008374C" w:rsidRPr="00B971C1">
        <w:rPr>
          <w:rFonts w:cs="Arial" w:hAnsi="Arial" w:ascii="Arial"/>
          <w:sz w:val="24"/>
          <w:szCs w:val="24"/>
        </w:rPr>
        <w:t xml:space="preserve">poslovanja </w:t>
      </w:r>
      <w:r w:rsidRPr="00B971C1">
        <w:rPr>
          <w:rFonts w:cs="Arial" w:hAnsi="Arial" w:ascii="Arial"/>
          <w:sz w:val="24"/>
          <w:szCs w:val="24"/>
        </w:rPr>
        <w:t>kao i ostale direktne troškove.</w:t>
      </w:r>
    </w:p>
    <w:p w:rsidRDefault="00F40215" w:rsidP="000250EA" w:rsidR="00F40215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1931" w:rsidP="000250EA" w:rsidR="0089193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tbl>
      <w:tblPr>
        <w:tblStyle w:val="GridTable2Accent1"/>
        <w:tblW w:type="dxa" w:w="6740"/>
        <w:jc w:val="center"/>
        <w:tblLook w:val="04A0" w:noVBand="1" w:noHBand="0" w:lastColumn="0" w:firstColumn="1" w:lastRow="0" w:firstRow="1"/>
      </w:tblPr>
      <w:tblGrid>
        <w:gridCol w:w="989"/>
        <w:gridCol w:w="3370"/>
        <w:gridCol w:w="2381"/>
      </w:tblGrid>
      <w:tr w:rsidTr="008616C0" w:rsidR="008616C0" w:rsidRPr="008616C0">
        <w:trPr>
          <w:cnfStyle w:val="100000000000"/>
          <w:trHeight w:val="422"/>
          <w:jc w:val="center"/>
        </w:trPr>
        <w:tc>
          <w:tcPr>
            <w:cnfStyle w:val="001000000000"/>
            <w:tcW w:type="dxa" w:w="989"/>
            <w:noWrap/>
            <w:hideMark/>
          </w:tcPr>
          <w:p w:rsidRDefault="008616C0" w:rsidP="008616C0" w:rsidR="008616C0" w:rsidRPr="008616C0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3370"/>
            <w:noWrap/>
            <w:hideMark/>
          </w:tcPr>
          <w:p w:rsidRDefault="008616C0" w:rsidP="008616C0" w:rsidR="008616C0" w:rsidRPr="008616C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OPIS</w:t>
            </w:r>
          </w:p>
        </w:tc>
        <w:tc>
          <w:tcPr>
            <w:tcW w:type="dxa" w:w="2381"/>
            <w:noWrap/>
            <w:hideMark/>
          </w:tcPr>
          <w:p w:rsidRDefault="008616C0" w:rsidP="008616C0" w:rsidR="008616C0" w:rsidRPr="008616C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IZNOS</w:t>
            </w:r>
          </w:p>
        </w:tc>
      </w:tr>
      <w:tr w:rsidTr="008616C0" w:rsidR="008616C0" w:rsidRPr="008616C0">
        <w:trPr>
          <w:cnfStyle w:val="000000100000"/>
          <w:trHeight w:val="422"/>
          <w:jc w:val="center"/>
        </w:trPr>
        <w:tc>
          <w:tcPr>
            <w:cnfStyle w:val="001000000000"/>
            <w:tcW w:type="dxa" w:w="989"/>
            <w:noWrap/>
            <w:hideMark/>
          </w:tcPr>
          <w:p w:rsidRDefault="008616C0" w:rsidP="008616C0" w:rsidR="008616C0" w:rsidRPr="008616C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3370"/>
            <w:noWrap/>
            <w:hideMark/>
          </w:tcPr>
          <w:p w:rsidRDefault="008616C0" w:rsidP="008616C0" w:rsidR="008616C0" w:rsidRPr="008616C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Režijski troškovi</w:t>
            </w:r>
          </w:p>
        </w:tc>
        <w:tc>
          <w:tcPr>
            <w:tcW w:type="dxa" w:w="2381"/>
            <w:noWrap/>
            <w:hideMark/>
          </w:tcPr>
          <w:p w:rsidRDefault="008616C0" w:rsidP="008616C0" w:rsidR="008616C0" w:rsidRPr="008616C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9.568,00</w:t>
            </w:r>
          </w:p>
        </w:tc>
      </w:tr>
      <w:tr w:rsidTr="008616C0" w:rsidR="008616C0" w:rsidRPr="008616C0">
        <w:trPr>
          <w:trHeight w:val="422"/>
          <w:jc w:val="center"/>
        </w:trPr>
        <w:tc>
          <w:tcPr>
            <w:cnfStyle w:val="001000000000"/>
            <w:tcW w:type="dxa" w:w="989"/>
            <w:noWrap/>
            <w:hideMark/>
          </w:tcPr>
          <w:p w:rsidRDefault="008616C0" w:rsidP="008616C0" w:rsidR="008616C0" w:rsidRPr="008616C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3370"/>
            <w:noWrap/>
            <w:hideMark/>
          </w:tcPr>
          <w:p w:rsidRDefault="008616C0" w:rsidP="008616C0" w:rsidR="008616C0" w:rsidRPr="008616C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Bruto plaće</w:t>
            </w:r>
          </w:p>
        </w:tc>
        <w:tc>
          <w:tcPr>
            <w:tcW w:type="dxa" w:w="2381"/>
            <w:noWrap/>
            <w:hideMark/>
          </w:tcPr>
          <w:p w:rsidRDefault="008616C0" w:rsidP="008616C0" w:rsidR="008616C0" w:rsidRPr="008616C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45.600,00</w:t>
            </w:r>
          </w:p>
        </w:tc>
      </w:tr>
      <w:tr w:rsidTr="008616C0" w:rsidR="008616C0" w:rsidRPr="008616C0">
        <w:trPr>
          <w:cnfStyle w:val="000000100000"/>
          <w:trHeight w:val="422"/>
          <w:jc w:val="center"/>
        </w:trPr>
        <w:tc>
          <w:tcPr>
            <w:cnfStyle w:val="001000000000"/>
            <w:tcW w:type="dxa" w:w="989"/>
            <w:noWrap/>
            <w:hideMark/>
          </w:tcPr>
          <w:p w:rsidRDefault="008616C0" w:rsidP="008616C0" w:rsidR="008616C0" w:rsidRPr="008616C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3370"/>
            <w:noWrap/>
            <w:hideMark/>
          </w:tcPr>
          <w:p w:rsidRDefault="008616C0" w:rsidP="008616C0" w:rsidR="008616C0" w:rsidRPr="008616C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Ostali troškovi</w:t>
            </w:r>
          </w:p>
        </w:tc>
        <w:tc>
          <w:tcPr>
            <w:tcW w:type="dxa" w:w="2381"/>
            <w:noWrap/>
            <w:hideMark/>
          </w:tcPr>
          <w:p w:rsidRDefault="008616C0" w:rsidP="008616C0" w:rsidR="008616C0" w:rsidRPr="008616C0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5.789,00</w:t>
            </w:r>
          </w:p>
        </w:tc>
      </w:tr>
      <w:tr w:rsidTr="008616C0" w:rsidR="008616C0" w:rsidRPr="008616C0">
        <w:trPr>
          <w:trHeight w:val="422"/>
          <w:jc w:val="center"/>
        </w:trPr>
        <w:tc>
          <w:tcPr>
            <w:cnfStyle w:val="001000000000"/>
            <w:tcW w:type="dxa" w:w="989"/>
            <w:noWrap/>
            <w:hideMark/>
          </w:tcPr>
          <w:p w:rsidRDefault="008616C0" w:rsidP="008616C0" w:rsidR="008616C0" w:rsidRPr="008616C0">
            <w:pPr>
              <w:jc w:val="center"/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3370"/>
            <w:noWrap/>
            <w:hideMark/>
          </w:tcPr>
          <w:p w:rsidRDefault="008616C0" w:rsidP="008616C0" w:rsidR="008616C0" w:rsidRPr="008616C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b/>
                <w:bCs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2381"/>
            <w:noWrap/>
            <w:hideMark/>
          </w:tcPr>
          <w:p w:rsidRDefault="008616C0" w:rsidP="008616C0" w:rsidR="008616C0" w:rsidRPr="008616C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22"/>
                <w:szCs w:val="22"/>
                <w:lang w:eastAsia="hr-HR" w:val="hr-HR"/>
              </w:rPr>
            </w:pPr>
            <w:r w:rsidRPr="008616C0">
              <w:rPr>
                <w:rFonts w:cs="Times New Roman" w:eastAsia="Times New Roman" w:hAnsi="Times New Roman" w:ascii="Times New Roman"/>
                <w:b/>
                <w:bCs/>
                <w:sz w:val="22"/>
                <w:szCs w:val="22"/>
                <w:lang w:eastAsia="hr-HR" w:val="hr-HR"/>
              </w:rPr>
              <w:t>60.957,00</w:t>
            </w:r>
          </w:p>
        </w:tc>
      </w:tr>
    </w:tbl>
    <w:p w:rsidRDefault="00DE26FD" w:rsidP="00DE26FD" w:rsidR="00DE26FD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>Minimalni mjesečni troškovi</w:t>
      </w:r>
    </w:p>
    <w:p w:rsidRDefault="00891931" w:rsidP="00DE26FD" w:rsidR="0089193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1931" w:rsidP="00DE26FD" w:rsidR="00891931">
      <w:pPr>
        <w:spacing w:lineRule="auto" w:line="360" w:after="0"/>
        <w:contextualSpacing/>
        <w:jc w:val="center"/>
        <w:rPr>
          <w:rFonts w:cs="Arial" w:hAnsi="Arial" w:ascii="Arial"/>
          <w:sz w:val="24"/>
          <w:szCs w:val="24"/>
        </w:rPr>
      </w:pPr>
    </w:p>
    <w:p w:rsidRDefault="00891931" w:rsidP="000250EA" w:rsidR="00891931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A12DF3" w:rsidP="000250EA" w:rsidR="00A12DF3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A12DF3" w:rsidP="000250EA" w:rsidR="00A12DF3" w:rsidRPr="00B971C1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</w:p>
    <w:p w:rsidRDefault="00891931" w:rsidP="00891931" w:rsidR="0009700C">
      <w:pPr>
        <w:spacing w:lineRule="auto" w:line="360" w:after="0"/>
        <w:contextualSpacing/>
        <w:jc w:val="center"/>
        <w:rPr>
          <w:rFonts w:cs="Arial" w:hAnsi="Arial" w:ascii="Arial"/>
          <w:sz w:val="24"/>
          <w:szCs w:val="24"/>
        </w:rPr>
      </w:pPr>
      <w:bookmarkStart w:name="_Toc314077457" w:id="81"/>
      <w:bookmarkStart w:name="_Toc451235628" w:id="82"/>
      <w:r>
        <w:rPr>
          <w:rFonts w:cs="Arial" w:hAnsi="Arial" w:ascii="Arial"/>
          <w:sz w:val="24"/>
          <w:szCs w:val="24"/>
        </w:rPr>
        <w:tab/>
      </w:r>
    </w:p>
    <w:p w:rsidRDefault="00891931" w:rsidP="00891931" w:rsidR="00A12DF3" w:rsidRPr="00B971C1">
      <w:pPr>
        <w:tabs>
          <w:tab w:pos="6090" w:val="left"/>
          <w:tab w:pos="6993" w:val="center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ab/>
      </w:r>
      <w:r w:rsidR="00113E14" w:rsidRPr="00B971C1">
        <w:rPr>
          <w:rFonts w:cs="Arial" w:hAnsi="Arial" w:ascii="Arial"/>
          <w:sz w:val="24"/>
          <w:szCs w:val="24"/>
        </w:rPr>
        <w:t xml:space="preserve"> </w:t>
      </w:r>
      <w:r w:rsidR="00477740" w:rsidRPr="00B971C1">
        <w:rPr>
          <w:rFonts w:cs="Arial" w:hAnsi="Arial" w:ascii="Arial"/>
          <w:sz w:val="24"/>
          <w:szCs w:val="24"/>
        </w:rPr>
        <w:br w:type="page"/>
      </w:r>
    </w:p>
    <w:p w:rsidRDefault="003A6472" w:rsidP="000250EA" w:rsidR="00893EC0" w:rsidRPr="006E09AB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472012460" w:id="83"/>
      <w:bookmarkStart w:name="_Toc477898308" w:id="84"/>
      <w:bookmarkStart w:name="_Toc514324269" w:id="85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lastRenderedPageBreak/>
        <w:t xml:space="preserve">6. PLANIRANA BILANCA </w:t>
      </w:r>
      <w:r w:rsidR="005B2823" w:rsidRPr="006E09AB">
        <w:rPr>
          <w:rFonts w:cs="Arial" w:hAnsi="Arial" w:ascii="Arial"/>
          <w:b/>
          <w:color w:themeColor="accent1" w:val="A5300F"/>
          <w:sz w:val="24"/>
          <w:szCs w:val="24"/>
        </w:rPr>
        <w:t>NA ZADNJI DAN PETOGODIŠNJEG</w:t>
      </w:r>
      <w:bookmarkEnd w:id="83"/>
      <w:bookmarkEnd w:id="84"/>
      <w:r w:rsidR="00D03507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  <w:bookmarkStart w:name="_Toc472012461" w:id="86"/>
      <w:bookmarkStart w:name="_Toc477898309" w:id="87"/>
      <w:r w:rsidR="005B2823" w:rsidRPr="006E09AB">
        <w:rPr>
          <w:rFonts w:cs="Arial" w:hAnsi="Arial" w:ascii="Arial"/>
          <w:b/>
          <w:color w:themeColor="accent1" w:val="A5300F"/>
          <w:sz w:val="24"/>
          <w:szCs w:val="24"/>
        </w:rPr>
        <w:t>RAZDOBLJA</w:t>
      </w:r>
      <w:bookmarkEnd w:id="81"/>
      <w:bookmarkEnd w:id="82"/>
      <w:bookmarkEnd w:id="85"/>
      <w:bookmarkEnd w:id="86"/>
      <w:bookmarkEnd w:id="87"/>
    </w:p>
    <w:p w:rsidRDefault="00D90BE8" w:rsidP="000250EA" w:rsidR="00D90B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D90BE8" w:rsidP="000250EA" w:rsidR="00D90B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62559" w:rsidP="000250EA" w:rsidR="009F421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</w:t>
      </w:r>
      <w:r w:rsidR="006A2BCB" w:rsidRPr="00B971C1">
        <w:rPr>
          <w:rFonts w:cs="Arial" w:hAnsi="Arial" w:ascii="Arial"/>
          <w:sz w:val="24"/>
          <w:szCs w:val="24"/>
        </w:rPr>
        <w:t>a</w:t>
      </w:r>
      <w:r w:rsidR="00613D7A" w:rsidRPr="00B971C1">
        <w:rPr>
          <w:rFonts w:cs="Arial" w:hAnsi="Arial" w:ascii="Arial"/>
          <w:sz w:val="24"/>
          <w:szCs w:val="24"/>
        </w:rPr>
        <w:t xml:space="preserve"> će</w:t>
      </w:r>
      <w:r w:rsidR="00D93333" w:rsidRPr="00B971C1">
        <w:rPr>
          <w:rFonts w:cs="Arial" w:hAnsi="Arial" w:ascii="Arial"/>
          <w:sz w:val="24"/>
          <w:szCs w:val="24"/>
        </w:rPr>
        <w:t xml:space="preserve"> ostvarenjem navedenog Plana operativnog i financijsko</w:t>
      </w:r>
      <w:r w:rsidR="004E2B48" w:rsidRPr="00B971C1">
        <w:rPr>
          <w:rFonts w:cs="Arial" w:hAnsi="Arial" w:ascii="Arial"/>
          <w:sz w:val="24"/>
          <w:szCs w:val="24"/>
        </w:rPr>
        <w:t>g restrukturiranja biti dovedena</w:t>
      </w:r>
      <w:r w:rsidR="00D93333" w:rsidRPr="00B971C1">
        <w:rPr>
          <w:rFonts w:cs="Arial" w:hAnsi="Arial" w:ascii="Arial"/>
          <w:sz w:val="24"/>
          <w:szCs w:val="24"/>
        </w:rPr>
        <w:t xml:space="preserve"> u stanje stabilnog, održivog i neograničenog poslovanja, sa stanjem obveza kako </w:t>
      </w:r>
      <w:r w:rsidR="001E3FB9">
        <w:rPr>
          <w:rFonts w:cs="Arial" w:hAnsi="Arial" w:ascii="Arial"/>
          <w:sz w:val="24"/>
          <w:szCs w:val="24"/>
        </w:rPr>
        <w:t>je prikazano u  Bilanci na dan 31</w:t>
      </w:r>
      <w:r w:rsidR="00D93333" w:rsidRPr="00B971C1">
        <w:rPr>
          <w:rFonts w:cs="Arial" w:hAnsi="Arial" w:ascii="Arial"/>
          <w:sz w:val="24"/>
          <w:szCs w:val="24"/>
        </w:rPr>
        <w:t>.</w:t>
      </w:r>
      <w:r w:rsidR="001E3FB9">
        <w:rPr>
          <w:rFonts w:cs="Arial" w:hAnsi="Arial" w:ascii="Arial"/>
          <w:sz w:val="24"/>
          <w:szCs w:val="24"/>
        </w:rPr>
        <w:t>1</w:t>
      </w:r>
      <w:r w:rsidR="002C742F" w:rsidRPr="00B971C1">
        <w:rPr>
          <w:rFonts w:cs="Arial" w:hAnsi="Arial" w:ascii="Arial"/>
          <w:sz w:val="24"/>
          <w:szCs w:val="24"/>
        </w:rPr>
        <w:t>2</w:t>
      </w:r>
      <w:r w:rsidR="00D93333" w:rsidRPr="00B971C1">
        <w:rPr>
          <w:rFonts w:cs="Arial" w:hAnsi="Arial" w:ascii="Arial"/>
          <w:sz w:val="24"/>
          <w:szCs w:val="24"/>
        </w:rPr>
        <w:t>.</w:t>
      </w:r>
      <w:r w:rsidR="00397EEF" w:rsidRPr="00B971C1">
        <w:rPr>
          <w:rFonts w:cs="Arial" w:hAnsi="Arial" w:ascii="Arial"/>
          <w:sz w:val="24"/>
          <w:szCs w:val="24"/>
        </w:rPr>
        <w:t>202</w:t>
      </w:r>
      <w:r w:rsidR="001E3FB9">
        <w:rPr>
          <w:rFonts w:cs="Arial" w:hAnsi="Arial" w:ascii="Arial"/>
          <w:sz w:val="24"/>
          <w:szCs w:val="24"/>
        </w:rPr>
        <w:t>3</w:t>
      </w:r>
      <w:r w:rsidR="00D41EF7" w:rsidRPr="00B971C1">
        <w:rPr>
          <w:rFonts w:cs="Arial" w:hAnsi="Arial" w:ascii="Arial"/>
          <w:sz w:val="24"/>
          <w:szCs w:val="24"/>
        </w:rPr>
        <w:t xml:space="preserve">. godine, </w:t>
      </w:r>
      <w:r w:rsidR="00712F4A" w:rsidRPr="00B971C1">
        <w:rPr>
          <w:rFonts w:cs="Arial" w:hAnsi="Arial" w:ascii="Arial"/>
          <w:sz w:val="24"/>
          <w:szCs w:val="24"/>
        </w:rPr>
        <w:t>kao zadnjeg dana za koji</w:t>
      </w:r>
      <w:r w:rsidR="00D93333" w:rsidRPr="00B971C1">
        <w:rPr>
          <w:rFonts w:cs="Arial" w:hAnsi="Arial" w:ascii="Arial"/>
          <w:sz w:val="24"/>
          <w:szCs w:val="24"/>
        </w:rPr>
        <w:t xml:space="preserve"> je sastavljen plan.</w:t>
      </w:r>
    </w:p>
    <w:p w:rsidRDefault="00B971C1" w:rsidP="000250EA" w:rsid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bookmarkStart w:name="_Toc472012462" w:id="88"/>
      <w:bookmarkStart w:name="_Toc477898310" w:id="89"/>
      <w:bookmarkStart w:name="_Toc314077459" w:id="90"/>
      <w:bookmarkStart w:name="_Toc451235629" w:id="91"/>
    </w:p>
    <w:tbl>
      <w:tblPr>
        <w:tblStyle w:val="GridTable2Accent1"/>
        <w:tblW w:type="dxa" w:w="8040"/>
        <w:jc w:val="center"/>
        <w:tblLook w:val="04A0" w:noVBand="1" w:noHBand="0" w:lastColumn="0" w:firstColumn="1" w:lastRow="0" w:firstRow="1"/>
      </w:tblPr>
      <w:tblGrid>
        <w:gridCol w:w="5320"/>
        <w:gridCol w:w="1360"/>
        <w:gridCol w:w="1360"/>
      </w:tblGrid>
      <w:tr w:rsidTr="00A77748" w:rsidR="00A77748" w:rsidRPr="00A77748">
        <w:trPr>
          <w:cnfStyle w:val="100000000000"/>
          <w:trHeight w:val="315"/>
          <w:jc w:val="center"/>
        </w:trPr>
        <w:tc>
          <w:tcPr>
            <w:cnfStyle w:val="001000000000"/>
            <w:tcW w:type="dxa" w:w="5320"/>
            <w:noWrap/>
            <w:hideMark/>
          </w:tcPr>
          <w:p w:rsidRDefault="00A77748" w:rsidP="00A77748" w:rsidR="00A77748" w:rsidRPr="00A7774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A77748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 xml:space="preserve">POZICIJA 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A77748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30.06.2018.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A77748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31.12.2023.</w:t>
            </w:r>
          </w:p>
        </w:tc>
      </w:tr>
      <w:tr w:rsidTr="00A77748" w:rsidR="00A77748" w:rsidRPr="00A77748">
        <w:trPr>
          <w:cnfStyle w:val="000000100000"/>
          <w:trHeight w:val="495"/>
          <w:jc w:val="center"/>
        </w:trPr>
        <w:tc>
          <w:tcPr>
            <w:cnfStyle w:val="001000000000"/>
            <w:tcW w:type="dxa" w:w="5320"/>
            <w:hideMark/>
          </w:tcPr>
          <w:p w:rsidRDefault="00A77748" w:rsidP="00A77748" w:rsidR="00A77748" w:rsidRPr="00A77748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5.490.784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3.265.113</w:t>
            </w:r>
          </w:p>
        </w:tc>
      </w:tr>
      <w:tr w:rsidTr="00A77748" w:rsidR="00A77748" w:rsidRPr="00A77748">
        <w:trPr>
          <w:trHeight w:val="420"/>
          <w:jc w:val="center"/>
        </w:trPr>
        <w:tc>
          <w:tcPr>
            <w:cnfStyle w:val="001000000000"/>
            <w:tcW w:type="dxa" w:w="5320"/>
            <w:hideMark/>
          </w:tcPr>
          <w:p w:rsidRDefault="00A77748" w:rsidP="00A77748" w:rsidR="00A77748" w:rsidRPr="00A77748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190.000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87.569</w:t>
            </w:r>
          </w:p>
        </w:tc>
      </w:tr>
      <w:tr w:rsidTr="00A77748" w:rsidR="00A77748" w:rsidRPr="00A77748">
        <w:trPr>
          <w:cnfStyle w:val="000000100000"/>
          <w:trHeight w:val="555"/>
          <w:jc w:val="center"/>
        </w:trPr>
        <w:tc>
          <w:tcPr>
            <w:cnfStyle w:val="001000000000"/>
            <w:tcW w:type="dxa" w:w="5320"/>
            <w:hideMark/>
          </w:tcPr>
          <w:p w:rsidRDefault="00A77748" w:rsidP="00A77748" w:rsidR="00A77748" w:rsidRPr="00A77748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3. Obveze prema bankama i drugim financijskim institucijama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5.523.898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3.478.115</w:t>
            </w:r>
          </w:p>
        </w:tc>
      </w:tr>
      <w:tr w:rsidTr="00A77748" w:rsidR="00A77748" w:rsidRPr="00A77748">
        <w:trPr>
          <w:trHeight w:val="360"/>
          <w:jc w:val="center"/>
        </w:trPr>
        <w:tc>
          <w:tcPr>
            <w:cnfStyle w:val="001000000000"/>
            <w:tcW w:type="dxa" w:w="5320"/>
            <w:hideMark/>
          </w:tcPr>
          <w:p w:rsidRDefault="00A77748" w:rsidP="00A77748" w:rsidR="00A77748" w:rsidRPr="00A77748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4. Obveze za predujmove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517.871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321.205</w:t>
            </w:r>
          </w:p>
        </w:tc>
      </w:tr>
      <w:tr w:rsidTr="00A77748" w:rsidR="00A77748" w:rsidRPr="00A77748">
        <w:trPr>
          <w:cnfStyle w:val="000000100000"/>
          <w:trHeight w:val="375"/>
          <w:jc w:val="center"/>
        </w:trPr>
        <w:tc>
          <w:tcPr>
            <w:cnfStyle w:val="001000000000"/>
            <w:tcW w:type="dxa" w:w="5320"/>
            <w:hideMark/>
          </w:tcPr>
          <w:p w:rsidRDefault="00A77748" w:rsidP="00A77748" w:rsidR="00A77748" w:rsidRPr="00A77748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5. Obveze prema dobavljačima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16.877.543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8.973.156</w:t>
            </w:r>
          </w:p>
        </w:tc>
      </w:tr>
      <w:tr w:rsidTr="00A77748" w:rsidR="00A77748" w:rsidRPr="00A77748">
        <w:trPr>
          <w:trHeight w:val="405"/>
          <w:jc w:val="center"/>
        </w:trPr>
        <w:tc>
          <w:tcPr>
            <w:cnfStyle w:val="001000000000"/>
            <w:tcW w:type="dxa" w:w="5320"/>
            <w:hideMark/>
          </w:tcPr>
          <w:p w:rsidRDefault="00A77748" w:rsidP="00A77748" w:rsidR="00A77748" w:rsidRPr="00A77748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6. Obveze po vrijednosnim papirima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1.653.403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578.449</w:t>
            </w:r>
          </w:p>
        </w:tc>
      </w:tr>
      <w:tr w:rsidTr="00A77748" w:rsidR="00A77748" w:rsidRPr="00A77748">
        <w:trPr>
          <w:cnfStyle w:val="000000100000"/>
          <w:trHeight w:val="375"/>
          <w:jc w:val="center"/>
        </w:trPr>
        <w:tc>
          <w:tcPr>
            <w:cnfStyle w:val="001000000000"/>
            <w:tcW w:type="dxa" w:w="5320"/>
            <w:hideMark/>
          </w:tcPr>
          <w:p w:rsidRDefault="00A77748" w:rsidP="00A77748" w:rsidR="00A77748" w:rsidRPr="00A77748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7. Obveze prema zaposlenicima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34.298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</w:t>
            </w:r>
          </w:p>
        </w:tc>
      </w:tr>
      <w:tr w:rsidTr="00A77748" w:rsidR="00A77748" w:rsidRPr="00A77748">
        <w:trPr>
          <w:trHeight w:val="600"/>
          <w:jc w:val="center"/>
        </w:trPr>
        <w:tc>
          <w:tcPr>
            <w:cnfStyle w:val="001000000000"/>
            <w:tcW w:type="dxa" w:w="5320"/>
            <w:hideMark/>
          </w:tcPr>
          <w:p w:rsidRDefault="00A77748" w:rsidP="00A77748" w:rsidR="00A77748" w:rsidRPr="00A77748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8. Obveze  za poreze, doprinose i sličana davanja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144.686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61.578</w:t>
            </w:r>
          </w:p>
        </w:tc>
      </w:tr>
      <w:tr w:rsidTr="00A77748" w:rsidR="00A77748" w:rsidRPr="00A77748">
        <w:trPr>
          <w:cnfStyle w:val="000000100000"/>
          <w:trHeight w:val="480"/>
          <w:jc w:val="center"/>
        </w:trPr>
        <w:tc>
          <w:tcPr>
            <w:cnfStyle w:val="001000000000"/>
            <w:tcW w:type="dxa" w:w="5320"/>
            <w:hideMark/>
          </w:tcPr>
          <w:p w:rsidRDefault="00A77748" w:rsidP="00A77748" w:rsidR="00A77748" w:rsidRPr="00A77748">
            <w:pPr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t xml:space="preserve">     9. Odgođeno plaćanje troškova i prihod budućega razdoblja </w:t>
            </w:r>
            <w:r w:rsidRPr="00A77748">
              <w:rPr>
                <w:rFonts w:cs="Arial" w:eastAsia="Times New Roman" w:hAnsi="Arial" w:ascii="Arial"/>
                <w:b w:val="false"/>
                <w:sz w:val="22"/>
                <w:szCs w:val="22"/>
                <w:lang w:eastAsia="hr-HR" w:val="hr-HR"/>
              </w:rPr>
              <w:br/>
              <w:t xml:space="preserve">     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171.869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right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A77748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97.119</w:t>
            </w:r>
          </w:p>
        </w:tc>
      </w:tr>
      <w:tr w:rsidTr="00A77748" w:rsidR="00A77748" w:rsidRPr="00A77748">
        <w:trPr>
          <w:trHeight w:val="315"/>
          <w:jc w:val="center"/>
        </w:trPr>
        <w:tc>
          <w:tcPr>
            <w:cnfStyle w:val="001000000000"/>
            <w:tcW w:type="dxa" w:w="5320"/>
            <w:noWrap/>
            <w:hideMark/>
          </w:tcPr>
          <w:p w:rsidRDefault="00A77748" w:rsidP="00A77748" w:rsidR="00A77748" w:rsidRPr="00A77748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A77748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UKUPNO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A77748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30.604.352</w:t>
            </w:r>
          </w:p>
        </w:tc>
        <w:tc>
          <w:tcPr>
            <w:tcW w:type="dxa" w:w="1360"/>
            <w:noWrap/>
            <w:hideMark/>
          </w:tcPr>
          <w:p w:rsidRDefault="00A77748" w:rsidP="00A77748" w:rsidR="00A77748" w:rsidRPr="00A77748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A77748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16.862.304</w:t>
            </w:r>
          </w:p>
        </w:tc>
      </w:tr>
    </w:tbl>
    <w:p w:rsidRDefault="00A77748" w:rsidP="00A77748" w:rsidR="000D6A14" w:rsidRPr="00A77748">
      <w:pPr>
        <w:spacing w:lineRule="auto" w:line="360" w:after="0"/>
        <w:contextualSpacing/>
        <w:jc w:val="center"/>
        <w:rPr>
          <w:rFonts w:cs="Arial" w:eastAsia="Times New Roman" w:hAnsi="Arial" w:ascii="Arial"/>
          <w:i/>
          <w:sz w:val="24"/>
          <w:szCs w:val="24"/>
          <w:lang w:val="hr-HR"/>
        </w:rPr>
      </w:pPr>
      <w:r w:rsidRPr="00A77748">
        <w:rPr>
          <w:rFonts w:cs="Arial" w:eastAsia="Times New Roman" w:hAnsi="Arial" w:ascii="Arial"/>
          <w:i/>
          <w:sz w:val="24"/>
          <w:szCs w:val="24"/>
          <w:lang w:val="hr-HR"/>
        </w:rPr>
        <w:t>Planirana bilanca</w:t>
      </w:r>
    </w:p>
    <w:p w:rsidRDefault="001E3FB9" w:rsidP="000250EA" w:rsidR="001E3FB9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</w:p>
    <w:p w:rsidRDefault="001E3FB9" w:rsidP="000250EA" w:rsidR="001E3FB9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A5300F"/>
          <w:sz w:val="24"/>
          <w:szCs w:val="24"/>
          <w:lang w:val="hr-HR"/>
        </w:rPr>
      </w:pPr>
    </w:p>
    <w:p w:rsidRDefault="006358D3" w:rsidP="000250EA" w:rsidR="00214A9D" w:rsidRPr="006E09AB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514324270" w:id="92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>7</w:t>
      </w:r>
      <w:r w:rsidR="00483326" w:rsidRPr="006E09AB">
        <w:rPr>
          <w:rFonts w:cs="Arial" w:hAnsi="Arial" w:ascii="Arial"/>
          <w:b/>
          <w:color w:themeColor="accent1" w:val="A5300F"/>
          <w:sz w:val="24"/>
          <w:szCs w:val="24"/>
        </w:rPr>
        <w:t>. PONUDA VJEROVNICIMA U</w:t>
      </w:r>
      <w:r w:rsidR="00DD3B54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PREDSTEČAJNOM</w:t>
      </w:r>
      <w:r w:rsidR="00483326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POSTUPKU</w:t>
      </w:r>
      <w:bookmarkEnd w:id="88"/>
      <w:bookmarkEnd w:id="89"/>
      <w:bookmarkEnd w:id="92"/>
      <w:r w:rsidR="00483326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  <w:bookmarkEnd w:id="90"/>
      <w:bookmarkEnd w:id="91"/>
    </w:p>
    <w:p w:rsidRDefault="00F8462A" w:rsidP="000250EA" w:rsidR="00F8462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C2D5F" w:rsidP="000250EA" w:rsidR="000E612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Sukladno prethodno opisnom modelu</w:t>
      </w:r>
      <w:r w:rsidR="00340904" w:rsidRPr="00B971C1">
        <w:rPr>
          <w:rFonts w:cs="Arial" w:hAnsi="Arial" w:ascii="Arial"/>
          <w:sz w:val="24"/>
          <w:szCs w:val="24"/>
        </w:rPr>
        <w:t>, prijedlog predstečajnog postupka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8074E1" w:rsidRPr="00B971C1">
        <w:rPr>
          <w:rFonts w:cs="Arial" w:hAnsi="Arial" w:ascii="Arial"/>
          <w:sz w:val="24"/>
          <w:szCs w:val="24"/>
        </w:rPr>
        <w:t>bazira se na</w:t>
      </w:r>
      <w:r w:rsidR="00613D7A" w:rsidRPr="00B971C1">
        <w:rPr>
          <w:rFonts w:cs="Arial" w:hAnsi="Arial" w:ascii="Arial"/>
          <w:sz w:val="24"/>
          <w:szCs w:val="24"/>
        </w:rPr>
        <w:t xml:space="preserve"> otpisu</w:t>
      </w:r>
      <w:r w:rsidR="008074E1" w:rsidRPr="00B971C1">
        <w:rPr>
          <w:rFonts w:cs="Arial" w:hAnsi="Arial" w:ascii="Arial"/>
          <w:sz w:val="24"/>
          <w:szCs w:val="24"/>
        </w:rPr>
        <w:t xml:space="preserve"> </w:t>
      </w:r>
      <w:r w:rsidR="00695824" w:rsidRPr="00B971C1">
        <w:rPr>
          <w:rFonts w:cs="Arial" w:hAnsi="Arial" w:ascii="Arial"/>
          <w:sz w:val="24"/>
          <w:szCs w:val="24"/>
        </w:rPr>
        <w:t>dijela tražbina.</w:t>
      </w:r>
    </w:p>
    <w:p w:rsidRDefault="00714B6E" w:rsidP="000250EA" w:rsidR="00714B6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67783" w:rsidP="003E7550" w:rsidR="00D34FE5" w:rsidRPr="003E755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>T</w:t>
      </w:r>
      <w:r w:rsidR="0069683B" w:rsidRPr="00B971C1">
        <w:rPr>
          <w:rFonts w:cs="Arial" w:hAnsi="Arial" w:ascii="Arial"/>
          <w:b/>
          <w:sz w:val="24"/>
          <w:szCs w:val="24"/>
          <w:u w:val="single"/>
        </w:rPr>
        <w:t>ražbin</w:t>
      </w:r>
      <w:r w:rsidRPr="00B971C1">
        <w:rPr>
          <w:rFonts w:cs="Arial" w:hAnsi="Arial" w:ascii="Arial"/>
          <w:b/>
          <w:sz w:val="24"/>
          <w:szCs w:val="24"/>
          <w:u w:val="single"/>
        </w:rPr>
        <w:t>e</w:t>
      </w:r>
      <w:r w:rsidR="0069683B" w:rsidRPr="00B971C1">
        <w:rPr>
          <w:rFonts w:cs="Arial" w:hAnsi="Arial" w:ascii="Arial"/>
          <w:b/>
          <w:sz w:val="24"/>
          <w:szCs w:val="24"/>
          <w:u w:val="single"/>
        </w:rPr>
        <w:t xml:space="preserve"> vjerovnika:</w:t>
      </w:r>
      <w:bookmarkStart w:name="_Toc470731770" w:id="93"/>
      <w:bookmarkStart w:name="_Toc477898311" w:id="94"/>
      <w:bookmarkStart w:name="_Toc451235631" w:id="95"/>
      <w:bookmarkStart w:name="_Toc472012463" w:id="96"/>
    </w:p>
    <w:p w:rsidRDefault="00B839D0" w:rsidP="00D41ED0" w:rsidR="00B839D0" w:rsidRPr="00D41ED0">
      <w:pPr>
        <w:pStyle w:val="Odlomakpopisa"/>
        <w:numPr>
          <w:ilvl w:val="0"/>
          <w:numId w:val="9"/>
        </w:numPr>
        <w:spacing w:lineRule="auto" w:line="360"/>
        <w:ind w:left="0"/>
        <w:jc w:val="both"/>
        <w:rPr>
          <w:rFonts w:cs="Times New Roman" w:eastAsia="Times New Roman" w:hAnsi="Times New Roman" w:ascii="Times New Roman"/>
          <w:b/>
          <w:bCs/>
          <w:color w:val="000000"/>
          <w:sz w:val="20"/>
          <w:szCs w:val="22"/>
          <w:lang w:eastAsia="hr-HR" w:val="hr-HR"/>
        </w:rPr>
      </w:pPr>
      <w:r w:rsidRPr="00D41ED0">
        <w:rPr>
          <w:rFonts w:cs="Arial" w:hAnsi="Arial" w:ascii="Arial"/>
          <w:sz w:val="24"/>
          <w:szCs w:val="24"/>
        </w:rPr>
        <w:t xml:space="preserve">Dug prema grupi </w:t>
      </w:r>
      <w:r w:rsidRPr="00D41ED0">
        <w:rPr>
          <w:rFonts w:cs="Arial" w:hAnsi="Arial" w:ascii="Arial"/>
          <w:b/>
          <w:sz w:val="24"/>
          <w:szCs w:val="24"/>
          <w:u w:val="single"/>
        </w:rPr>
        <w:t xml:space="preserve">NEOSIGURANI VJEROVNICI </w:t>
      </w:r>
      <w:r w:rsidRPr="00D41ED0">
        <w:rPr>
          <w:rFonts w:cs="Arial" w:hAnsi="Arial" w:ascii="Arial"/>
          <w:sz w:val="24"/>
          <w:szCs w:val="24"/>
        </w:rPr>
        <w:t xml:space="preserve">na dan 30.06.2018. godine iznosi </w:t>
      </w:r>
      <w:r w:rsidR="00271BC9" w:rsidRPr="00D41ED0">
        <w:rPr>
          <w:rFonts w:cs="Arial" w:hAnsi="Arial" w:ascii="Arial"/>
          <w:sz w:val="24"/>
          <w:szCs w:val="24"/>
        </w:rPr>
        <w:t>13.902.277,88</w:t>
      </w:r>
      <w:r w:rsidRPr="00D41ED0">
        <w:rPr>
          <w:rFonts w:cs="Arial" w:hAnsi="Arial" w:ascii="Arial"/>
          <w:sz w:val="24"/>
          <w:szCs w:val="24"/>
        </w:rPr>
        <w:t xml:space="preserve"> kn. Predlaže se otpis tražbina za </w:t>
      </w:r>
      <w:r w:rsidR="003E7550" w:rsidRPr="00D41ED0">
        <w:rPr>
          <w:rFonts w:cs="Arial" w:hAnsi="Arial" w:ascii="Arial"/>
          <w:sz w:val="24"/>
          <w:szCs w:val="24"/>
        </w:rPr>
        <w:t>7</w:t>
      </w:r>
      <w:r w:rsidRPr="00D41ED0">
        <w:rPr>
          <w:rFonts w:cs="Arial" w:hAnsi="Arial" w:ascii="Arial"/>
          <w:sz w:val="24"/>
          <w:szCs w:val="24"/>
        </w:rPr>
        <w:t xml:space="preserve">0%. Preostalih </w:t>
      </w:r>
      <w:r w:rsidR="003E7550" w:rsidRPr="00D41ED0">
        <w:rPr>
          <w:rFonts w:cs="Arial" w:hAnsi="Arial" w:ascii="Arial"/>
          <w:sz w:val="24"/>
          <w:szCs w:val="24"/>
        </w:rPr>
        <w:t>3</w:t>
      </w:r>
      <w:r w:rsidRPr="00D41ED0">
        <w:rPr>
          <w:rFonts w:cs="Arial" w:hAnsi="Arial" w:ascii="Arial"/>
          <w:sz w:val="24"/>
          <w:szCs w:val="24"/>
        </w:rPr>
        <w:t xml:space="preserve">0% tražbina otplatiti će se na </w:t>
      </w:r>
      <w:r w:rsidR="003E7550" w:rsidRPr="00D41ED0">
        <w:rPr>
          <w:rFonts w:cs="Arial" w:hAnsi="Arial" w:ascii="Arial"/>
          <w:sz w:val="24"/>
          <w:szCs w:val="24"/>
        </w:rPr>
        <w:t>60 mjeseci uz dodatna 24 mjeseca</w:t>
      </w:r>
      <w:r w:rsidRPr="00D41ED0">
        <w:rPr>
          <w:rFonts w:cs="Arial" w:hAnsi="Arial" w:ascii="Arial"/>
          <w:sz w:val="24"/>
          <w:szCs w:val="24"/>
        </w:rPr>
        <w:t xml:space="preserve"> počeka, bez kamata, u jednakim mjesečnim anuitetima, počevši od pravomoćnosti Rješenja Trgovačkog suda o sklopljenom predstečajnom postupku, svakog 15-tog u mjesecu. </w:t>
      </w:r>
    </w:p>
    <w:p w:rsidRDefault="00B839D0" w:rsidP="00D41ED0" w:rsidR="00B839D0">
      <w:p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</w:p>
    <w:p w:rsidRDefault="00B839D0" w:rsidP="00B839D0" w:rsidR="00B839D0">
      <w:p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</w:p>
    <w:tbl>
      <w:tblPr>
        <w:tblStyle w:val="GridTable2Accent1"/>
        <w:tblW w:type="dxa" w:w="14034"/>
        <w:jc w:val="center"/>
        <w:tblLook w:val="04A0" w:noVBand="1" w:noHBand="0" w:lastColumn="0" w:firstColumn="1" w:lastRow="0" w:firstRow="1"/>
      </w:tblPr>
      <w:tblGrid>
        <w:gridCol w:w="519"/>
        <w:gridCol w:w="1718"/>
        <w:gridCol w:w="5708"/>
        <w:gridCol w:w="1598"/>
        <w:gridCol w:w="1569"/>
        <w:gridCol w:w="1450"/>
        <w:gridCol w:w="1472"/>
      </w:tblGrid>
      <w:tr w:rsidTr="00FA5730" w:rsidR="00B839D0" w:rsidRPr="009B5BF0">
        <w:trPr>
          <w:cnfStyle w:val="100000000000"/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RB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OIB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OTPIS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PREOSTALO ZA OTPLATU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STRUKTURA</w:t>
            </w:r>
          </w:p>
        </w:tc>
      </w:tr>
      <w:tr w:rsidTr="00FA5730" w:rsidR="00B839D0" w:rsidRPr="009B5BF0">
        <w:trPr>
          <w:cnfStyle w:val="000000100000"/>
          <w:trHeight w:val="345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14036333877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Adikko Bank d.d.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143.662,65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100.563,86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43.098,80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78453219787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AgLon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25.400,48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17.780,34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7.620,14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79549878097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 - agro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6.426,00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4.498,20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1.927,80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23527142473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 Babić, vl. Gabrijel Babić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5.247,09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3.672,96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1.574,13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8075942404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 Ferrum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3.594,00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2.515,80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1.078,20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44013546848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 Hoblaj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5.522,15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3.865,51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1.656,65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88179879471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 Sim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23.018,85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16.113,20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6.905,66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21464574194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Agroart obrt za proiz. i usl., vl. Marijan Gašparec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88,74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62,12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26,62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1241022425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Agromais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11.369,57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7.958,70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3.410,87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42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13817492113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 xml:space="preserve">AgroMARTIN d.o.o. 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12.934,41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9.054,09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3.880,32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lastRenderedPageBreak/>
              <w:t>11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67793044823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Agronom d.o.o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3.374,36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2.362,05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1.012,31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34607493750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Agro-Partner obrt za trgovinu, vl. Bojan Tomašević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1.482,00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1.037,40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444,60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31999338764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Agroprojekt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10.184,11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7.128,88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3.055,23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9346591759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Agroteks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608.312,06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425.818,44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182.493,62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66493270332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Agroturopolje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14.520,00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10.164,00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4.356,00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77844837368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Agrovallis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36.114,74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25.280,32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10.834,42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20013699305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Alatnica i Plastika, vl. Dubravko Mareš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1.728,88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1.210,22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518,66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58353015102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Alca Zagreb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3.041,23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2.128,86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912,37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97098682001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Amting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1.609,11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1.126,38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482,73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36885326631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Anparo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3.350,00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2.345,00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1.005,00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72594208197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Apios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380,76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266,53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114,23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24703677441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AS-Agro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19.845,74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13.892,02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5.953,72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18675153495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Auditus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25.000,00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17.500,00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7.500,00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24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96330310281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Autocesta Rijeka-Zagreb d.d.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47,60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20,40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72552132449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Auto-Poljostroj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414,75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290,33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124,43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14596118399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Autoservis Mezak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3.799,50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2.659,65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1.139,85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40994628705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Axereal Croatia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285.677,81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199.974,47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85.703,34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87328040703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BASF Croatia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1.163.811,70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814.668,19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349.143,51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29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2320396248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Benković Usluge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608,13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425,69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182,44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45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SI 14150280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Bird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6.143,32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4.300,32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1.843,00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14423356593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Bizplan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5.000,00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3.500,00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1.500,00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97251233799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Bohatka Nevenka O.P.G.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30.696,89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21.487,82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9.209,07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82487963656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Brati Ritoša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75.948,35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53.163,85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22.784,51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34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62071483432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Bublić-commerce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29.476,07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20.633,25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8.842,82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31522836079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Bumbar 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2.011,99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1.408,39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603,60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82790074844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Chromos Agro d.d.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6.610.422,73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4.627.295,91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1.983.126,82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48%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25498619118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Cipro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30.736,96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21.515,87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9.221,09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61081062387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Colić trade d.o.o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6.000,00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4.200,00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1.800,00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39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85500684167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Cvipek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29.999,97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20.999,98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8.999,99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lastRenderedPageBreak/>
              <w:t>40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88019833367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Čonka Daniel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1.175,09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822,56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352,53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31053021898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Deni-tisak, obrt za usluge, vl Kristina Faltis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630,00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270,00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64115107699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Dimnjačar Dragutin Šneler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739,53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517,67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221,86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43</w:t>
            </w:r>
          </w:p>
        </w:tc>
        <w:tc>
          <w:tcPr>
            <w:tcW w:type="dxa" w:w="1718"/>
            <w:noWrap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232323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232323"/>
                <w:sz w:val="20"/>
                <w:szCs w:val="22"/>
                <w:lang w:eastAsia="hr-HR" w:val="hr-HR"/>
              </w:rPr>
              <w:t>18683136487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Državni proračun RH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77.108,99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53.976,29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23.132,70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44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40071999847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Eco Impuls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2.924,42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2.047,09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877,33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3274326051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Emo - Adria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2.181,39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1.526,97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654,42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3954514141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Eniva,obrt za prijevoz, vl.Dean Luketić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2.625,00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1.837,50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787,50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10194059689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Erste Factoring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6.675,87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4.673,11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2.002,76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10222437533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EuroAlp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2.682,00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1.877,40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804,60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49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NL810616567B0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European Fruitservice Board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50.805,36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35.563,75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15.241,61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68339203084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Fito promet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33.683,04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23.578,13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10.104,91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64500821578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Flekso plast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24.918,18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17.442,73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7.475,45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53833195657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Florel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35.100,00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24.570,00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10.530,00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77512337492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Forol Maziva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1.361,25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952,88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408,38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54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26334551660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Fragaria Planta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55.247,93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38.673,55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16.574,38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65104739579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Fructus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506.845,33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354.791,73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152.053,60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67273172342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Gajski Nives O.P.G.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4.172,00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2.920,40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1.251,60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435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34611008303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Georg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40.000,00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28.000,00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12.000,00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71839579033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Gomolava d.d.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0,85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0,60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0,26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59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41888874500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Grad Kutina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436,05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305,24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130,82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3365973101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Gs 1 Croatia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4.161,20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2.912,84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1.248,36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60473408837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HAD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1.637,08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1.145,96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491,12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37945624828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Hedon Duo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2.372,34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1.660,64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711,70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63073332379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Hep Opskrba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28.528,97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19.970,28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8.558,69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64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84751919984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Horvat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450.268,49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315.187,94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135.080,55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87311810356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HP-Hrvatska Pošta d.d.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1.478,40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1.034,88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443,52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68419124305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Hrvatska radiotelevizija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240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168,00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72,00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57500462912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Hrvatske autoceste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477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333,90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143,10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405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lastRenderedPageBreak/>
              <w:t>68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69693144506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Hrvatske šume d.d.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50.080,35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35.056,25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15.024,11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69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65918029671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Impuls-leasing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122,88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86,02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36,86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27759560625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Ina d.d.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1.290,10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903,07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387,03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24092669025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Infomart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6.250,00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4.375,00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37574243649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Instruvet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3.391,92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2.374,34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1.017,58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46564276045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Inter Cars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2.150,11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1.505,08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645,03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74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2354417624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Inter Land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17.952,11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12.566,48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5.385,63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1546826451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Intrada - Neretva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1.861,39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1.302,97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558,42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90708101924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Inventivna rješenja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1.280,00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896,00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384,00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12682893937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Ištvanović Antonia OPG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1.273,20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891,24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381,96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47873069025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Ištvanović Antun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79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8393125064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Italcro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53.602,88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37.522,02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16.080,86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74321721113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Kamen Ivanić, vl. Ivanić Ivan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7.465,32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5.225,72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2.239,60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22519877219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Kaznionica u Lipovici-Popovači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86.649,50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60.654,65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25.994,85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87201942024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Komes Transporti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560,00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240,00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31697259786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Konica minolta Hrvatska-poslovna rješenja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888,31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621,82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266,49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84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93415854613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Konto-vođenje poslovnih knjiga, Mirjana Bobek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3.000,00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2.100,00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900,00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74300257481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Krajačević Tin O.P.G.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953,29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667,30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285,99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80459753043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Kranjčec Milenko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4.000,00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2.800,00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1.200,00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34976993601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Ksu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225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157,50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67,50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68348821882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Lacuna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6.841,18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4.788,83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2.052,35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89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82677264734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Lanac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1.462,20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1.023,54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438,66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32899100993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Lanugo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733,11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513,18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219,93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47473508348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Li-Vel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2.003,56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1.402,49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601,07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94330660456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Lumiko trgovina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5.375,57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3.762,90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1.612,67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49499778825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Luna Maris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13.610,14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9.527,10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4.083,04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94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70220720375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Ljubica, uslužno-proizvodni obrt, vl. Ljubica Kramarić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843,5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590,45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253,05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7602786563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Maraska d.d.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6.542,84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4.579,99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1.962,85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51085310780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Mare nostrum Croaticum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614,8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430,36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184,44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lastRenderedPageBreak/>
              <w:t>97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50835577926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Mark-Vet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1.382,63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967,84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414,79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31248348410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Medium Moslavina j.d.o.o.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3.829,20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2.680,44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1.148,76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75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99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31248348410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Medium Moslavina j.d.o.o.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476.540,50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333.578,35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142.962,15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4105823676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Melvere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47.503,24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33.252,27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14.250,97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52372158813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Mens &amp; Co.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45.786,56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32.050,59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13.735,97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435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32087382809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Messis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150.000,00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105.000,00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45.000,00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53900897411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Metroalfa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6.331,25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4.431,88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1.899,38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104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84549788599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Mistral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543,75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380,63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163,13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19587643292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M-Kom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14.429,65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10.100,76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4.328,90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9015021154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Mladen Commerce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7.902,23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5.531,56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2.370,67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98526328089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Moslavina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1.426,44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998,51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427,93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75016734753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Mount Trade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2.550,18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1.785,13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765,05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109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98464384267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Mreža, obrt za proizvodnju užadi i trgovinu, vl. Tihomir Ileković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3.197,30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2.238,11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959,19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3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10122004328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 xml:space="preserve">Naglić Ivica OPG 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517,69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362,38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155,31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33688104975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Nika-konstrukcije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2.950,00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2.065,00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885,00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32290840977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Nivex22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1.702,44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1.191,71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510,73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23755929404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Obrt za autoprijevoz, vl. Mato Matić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3.430,26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2.401,18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1.029,08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114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72241708699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Obrt za uzgoj voća i povrća-Hela, vl. Zdravko Husnik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1.467,50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1.027,25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440,25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69273200760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OGI, obrt za trgovinu, vl. Ognjen Stambolija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856,4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599,48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256,92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2359032919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Općina Velika Ludina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173.984,78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121.789,35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52.195,43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10607626383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 xml:space="preserve"> OPG Bradač Zdenka 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15.719,43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11.003,60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4.715,83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89264555294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 xml:space="preserve">OPG Benković Branko 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52,50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22,50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119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85989162180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 xml:space="preserve">OPG Broz Katica 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78.193,98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54.735,79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23.458,19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71170716402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 xml:space="preserve">OPG Minks Vladimir 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93.323,12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65.326,18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27.996,94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99661429443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OPG Mlinar Pavo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5.099,16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3.569,41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1.529,75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30765112843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 xml:space="preserve">OPG Mlinarić Josip 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180,6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126,42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54,18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38143593768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OPG Obranović Mario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1.922,14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1.345,50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576,64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124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13613191964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 xml:space="preserve">OPG Sić Biserka 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3.337,45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2.336,22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1.001,24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lastRenderedPageBreak/>
              <w:t>125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59920925649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Pa-Vin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351.974,92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246.382,44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105.592,48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3%</w:t>
            </w:r>
          </w:p>
        </w:tc>
      </w:tr>
      <w:tr w:rsidTr="00FA5730" w:rsidR="00B839D0" w:rsidRPr="009B5BF0">
        <w:trPr>
          <w:trHeight w:val="39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25084060012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 xml:space="preserve">Peček Vesna OPG 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1.544,92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1.081,44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463,48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19034470667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Pil - Pal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5.088,15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3.561,71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1.526,45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24384351607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Pioneer-sjeme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326.000,00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228.200,00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97.800,00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129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37364743662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Pip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7.395,04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5.176,53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2.218,51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10456824421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Poljoprivredni obrt Šimun, vl. Hrvoje Bošnjaković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23.859,09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16.701,36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7.157,73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33242663757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Poljoprivredno gospodarstvo"Peršun"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329,84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230,89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98,95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3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84961110414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Pomo - poljoprivredni obrt, Jadranko Pomahač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1.041,90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729,33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312,57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2535697732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Privredna banka Zagreb d.d.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150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105,00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45,00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134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81137504101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Proizvodnja svijeća, trgovina na veliko i malo, vl.Berislav Horvatić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5.655,58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3.958,91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1.696,67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57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21272164792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Rasadnik Milić obrt za proizvodnju sadnog materijala, vl. Mario Milić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2.493,74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1.745,62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748,12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50921171482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Renko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4.252,50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2.976,75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1.275,75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7582085807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Rukavina Promet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4.282,50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2.997,75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1.284,75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138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7325934721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Ruris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377,75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264,43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113,33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139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42621503715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RWA Hrvatska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155,9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109,13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46,77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58814210661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Sano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12.812,50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8.968,75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3.843,75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HU22775373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Schoeller Allibert kft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268,04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187,63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80,41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87698795828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Simpak usluge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1.745,16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1.221,61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523,55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52650953128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Sjeme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13.914,84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9.740,39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4.174,45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144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57865866839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Slobođanac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1.347,50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943,25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404,25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59683724378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Sollers Grupa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5.093,29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3.565,30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1.527,99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14418367103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Solo dom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484,88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339,42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145,46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11643298080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Sportski Ribolov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23.757,34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16.630,14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7.127,20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148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PL5263156707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Svendsen Sport A/S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8.462,64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5.923,85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2.538,79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149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19580573386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Svijet Viličara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3.913,64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2.739,55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1.174,09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405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82802605142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 xml:space="preserve">Šimac Mario OPG 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25.292,00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17.704,40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7.587,60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76356298349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Talk - Kovačija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1.579,38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1.105,57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473,81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lastRenderedPageBreak/>
              <w:t>152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81793146560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T-Com  Hrvatski Telekom d.d.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2.928,96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2.050,27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878,69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35001965623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Top Commerce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1.339,94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937,96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401,98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154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41526128180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Trebor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131,48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92,04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39,44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47969276779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Trgokoop - Zagreb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4.370,85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3.059,60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1.311,26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1142135523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Trgovina na veliko i malo "Dalibor", vl. Dalibor Petrović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53.967,96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37.777,57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16.190,39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99204724315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Unichem Agro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2.824,01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1.976,81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847,20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158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62347407589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Velekem d.d.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1.824,54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1.277,18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547,36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159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66024163037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Vitakraft Hobby Program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2.371,61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1.660,13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711,48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160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26178291942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Voćni sokovi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2.515,55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1.760,89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754,67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161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52641439848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Wurth-Hrvatska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8.933,21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6.253,25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2.679,96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75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162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92963223473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Zagrebačka banka d.d.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912.500,00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638.750,00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273.750,00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7%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163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15011294281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Zajednički odvjetnički ured Marko Gracin &amp; Vatroslav Šego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2.776,82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1.943,77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833,05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164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52243424857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Zeleni hit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42.137,88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29.496,52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12.641,36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165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7443745075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Zelinapromet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1.159,00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811,30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347,70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166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53818824649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Zmišlja Ivan O.P.G.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2.091,00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1.463,70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627,30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167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34348767732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ZOO Repić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2.182,75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1.527,93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654,83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168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65280005751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Žim d.o.o.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12.834,28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8.984,00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3.850,28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cnfStyle w:val="000000100000"/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sz w:val="20"/>
                <w:szCs w:val="22"/>
                <w:lang w:eastAsia="hr-HR" w:val="hr-HR"/>
              </w:rPr>
              <w:t>169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85381404224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Županijska uprava za ceste</w:t>
            </w:r>
          </w:p>
        </w:tc>
        <w:tc>
          <w:tcPr>
            <w:tcW w:type="dxa" w:w="1598"/>
            <w:noWrap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Arial" w:eastAsia="Times New Roman" w:hAnsi="Arial" w:ascii="Arial"/>
                <w:color w:val="000000"/>
                <w:sz w:val="20"/>
                <w:szCs w:val="22"/>
                <w:lang w:eastAsia="hr-HR" w:val="hr-HR"/>
              </w:rPr>
              <w:t>800,00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560,00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240,00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0%</w:t>
            </w:r>
          </w:p>
        </w:tc>
      </w:tr>
      <w:tr w:rsidTr="00FA5730" w:rsidR="00B839D0" w:rsidRPr="009B5BF0">
        <w:trPr>
          <w:trHeight w:val="300"/>
          <w:jc w:val="center"/>
        </w:trPr>
        <w:tc>
          <w:tcPr>
            <w:cnfStyle w:val="001000000000"/>
            <w:tcW w:type="dxa" w:w="519"/>
            <w:hideMark/>
          </w:tcPr>
          <w:p w:rsidRDefault="00B839D0" w:rsidP="00FA5730" w:rsidR="00B839D0" w:rsidRPr="009B5BF0">
            <w:pPr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color w:val="000000"/>
                <w:sz w:val="20"/>
                <w:szCs w:val="22"/>
                <w:lang w:eastAsia="hr-HR" w:val="hr-HR"/>
              </w:rPr>
              <w:t> </w:t>
            </w:r>
          </w:p>
        </w:tc>
        <w:tc>
          <w:tcPr>
            <w:tcW w:type="dxa" w:w="1718"/>
            <w:hideMark/>
          </w:tcPr>
          <w:p w:rsidRDefault="00B839D0" w:rsidP="00FA5730" w:rsidR="00B839D0" w:rsidRPr="009B5BF0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  <w:t> </w:t>
            </w:r>
          </w:p>
        </w:tc>
        <w:tc>
          <w:tcPr>
            <w:tcW w:type="dxa" w:w="5898"/>
            <w:hideMark/>
          </w:tcPr>
          <w:p w:rsidRDefault="00B839D0" w:rsidP="00FA5730" w:rsidR="00B839D0" w:rsidRPr="009B5BF0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598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  <w:t>13.902.277,88</w:t>
            </w:r>
          </w:p>
        </w:tc>
        <w:tc>
          <w:tcPr>
            <w:tcW w:type="dxa" w:w="1585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  <w:t>9.731.594,52</w:t>
            </w:r>
          </w:p>
        </w:tc>
        <w:tc>
          <w:tcPr>
            <w:tcW w:type="dxa" w:w="1450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  <w:t>4.170.683,36</w:t>
            </w:r>
          </w:p>
        </w:tc>
        <w:tc>
          <w:tcPr>
            <w:tcW w:type="dxa" w:w="1266"/>
            <w:hideMark/>
          </w:tcPr>
          <w:p w:rsidRDefault="00B839D0" w:rsidP="00FA5730" w:rsidR="00B839D0" w:rsidRPr="009B5BF0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</w:pPr>
            <w:r w:rsidRPr="009B5BF0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2"/>
                <w:lang w:eastAsia="hr-HR" w:val="hr-HR"/>
              </w:rPr>
              <w:t>100%</w:t>
            </w:r>
          </w:p>
        </w:tc>
      </w:tr>
    </w:tbl>
    <w:p w:rsidRDefault="00B839D0" w:rsidP="00B839D0" w:rsidR="00B839D0" w:rsidRPr="000560C4">
      <w:pPr>
        <w:pStyle w:val="Odlomakpopisa"/>
        <w:spacing w:lineRule="auto" w:line="360" w:after="0"/>
        <w:ind w:left="0"/>
        <w:jc w:val="center"/>
        <w:rPr>
          <w:rFonts w:cs="Arial" w:hAnsi="Arial" w:ascii="Arial"/>
          <w:bCs/>
          <w:i/>
          <w:sz w:val="24"/>
          <w:szCs w:val="24"/>
        </w:rPr>
      </w:pPr>
      <w:r w:rsidRPr="000560C4">
        <w:rPr>
          <w:rFonts w:cs="Arial" w:hAnsi="Arial" w:ascii="Arial"/>
          <w:bCs/>
          <w:i/>
          <w:sz w:val="24"/>
          <w:szCs w:val="24"/>
        </w:rPr>
        <w:t>Obveze koje sudjeluju u predstečajnom postupku</w:t>
      </w:r>
    </w:p>
    <w:p w:rsidRDefault="00B839D0" w:rsidP="00B839D0" w:rsidR="00B839D0">
      <w:pPr>
        <w:pStyle w:val="Odlomakpopisa"/>
        <w:spacing w:lineRule="auto" w:line="360" w:after="0"/>
        <w:ind w:left="0"/>
        <w:jc w:val="both"/>
        <w:rPr>
          <w:rFonts w:cs="Arial" w:hAnsi="Arial" w:ascii="Arial"/>
          <w:b/>
          <w:bCs/>
          <w:sz w:val="24"/>
          <w:szCs w:val="24"/>
        </w:rPr>
      </w:pPr>
    </w:p>
    <w:p w:rsidRDefault="00B839D0" w:rsidP="00B839D0" w:rsidR="00B839D0">
      <w:pPr>
        <w:rPr>
          <w:rFonts w:cs="Arial" w:hAnsi="Arial" w:ascii="Arial"/>
          <w:b/>
          <w:sz w:val="24"/>
          <w:szCs w:val="24"/>
          <w:u w:val="single"/>
        </w:rPr>
      </w:pPr>
      <w:r>
        <w:rPr>
          <w:rFonts w:cs="Arial" w:hAnsi="Arial" w:ascii="Arial"/>
          <w:b/>
          <w:sz w:val="24"/>
          <w:szCs w:val="24"/>
          <w:u w:val="single"/>
        </w:rPr>
        <w:br w:type="page"/>
      </w: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 w:rsidRPr="00833810">
      <w:pPr>
        <w:pStyle w:val="Odlomakpopisa"/>
        <w:numPr>
          <w:ilvl w:val="0"/>
          <w:numId w:val="19"/>
        </w:numPr>
        <w:spacing w:lineRule="auto" w:line="360"/>
        <w:jc w:val="both"/>
        <w:rPr>
          <w:rFonts w:cs="Times New Roman" w:eastAsia="Times New Roman" w:hAnsi="Calibri" w:ascii="Calibri"/>
          <w:color w:val="000000"/>
          <w:sz w:val="22"/>
          <w:szCs w:val="22"/>
          <w:lang w:eastAsia="hr-HR" w:val="hr-HR"/>
        </w:rPr>
      </w:pPr>
      <w:r w:rsidRPr="006071B4">
        <w:rPr>
          <w:rFonts w:cs="Arial" w:hAnsi="Arial" w:ascii="Arial"/>
          <w:b/>
          <w:bCs/>
          <w:sz w:val="24"/>
          <w:szCs w:val="24"/>
          <w:u w:val="single"/>
        </w:rPr>
        <w:t>Razlučni vjerovnici:</w:t>
      </w:r>
      <w:r>
        <w:rPr>
          <w:rFonts w:cs="Arial" w:hAnsi="Arial" w:ascii="Arial"/>
          <w:b/>
          <w:bCs/>
          <w:sz w:val="24"/>
          <w:szCs w:val="24"/>
          <w:u w:val="single"/>
        </w:rPr>
        <w:t xml:space="preserve"> </w:t>
      </w:r>
      <w:r w:rsidRPr="00751215">
        <w:rPr>
          <w:rFonts w:cs="Arial" w:hAnsi="Arial" w:ascii="Arial"/>
          <w:sz w:val="24"/>
          <w:szCs w:val="24"/>
        </w:rPr>
        <w:t>Navedeni vjerovnici ne sudjeluju u pre</w:t>
      </w:r>
      <w:r>
        <w:rPr>
          <w:rFonts w:cs="Arial" w:hAnsi="Arial" w:ascii="Arial"/>
          <w:sz w:val="24"/>
          <w:szCs w:val="24"/>
        </w:rPr>
        <w:t>dstečajnom postupku te će se is</w:t>
      </w:r>
      <w:r w:rsidRPr="00751215">
        <w:rPr>
          <w:rFonts w:cs="Arial" w:hAnsi="Arial" w:ascii="Arial"/>
          <w:sz w:val="24"/>
          <w:szCs w:val="24"/>
        </w:rPr>
        <w:t>ti namiriti iz imovine na kojima vjerovnik ima razlučno pravo. U slučaju da se vjerovnici koji imaju razlučno pravo odreknu prava na odvojeno namirenje, predlaže se</w:t>
      </w:r>
      <w:r>
        <w:rPr>
          <w:rFonts w:cs="Arial" w:hAnsi="Arial" w:ascii="Arial"/>
          <w:sz w:val="24"/>
          <w:szCs w:val="24"/>
        </w:rPr>
        <w:t xml:space="preserve"> otplata tražbine u cijelosti, na 108 jednakih mjesečnih anuiteta uz 24 mjeseca počeka, uz godišnju kamatnu stopu 6,00 %,</w:t>
      </w:r>
      <w:r w:rsidRPr="00833810">
        <w:rPr>
          <w:rFonts w:cs="Arial" w:hAnsi="Arial" w:ascii="Arial"/>
          <w:sz w:val="24"/>
          <w:szCs w:val="24"/>
        </w:rPr>
        <w:t xml:space="preserve"> počevši od pravomoćnosti Rješenja Trgovačkog suda o sklopljenom predstečajnom postupku, svakog 15-tog u mjesecu. </w:t>
      </w: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tbl>
      <w:tblPr>
        <w:tblStyle w:val="GridTable2Accent1"/>
        <w:tblW w:type="dxa" w:w="11899"/>
        <w:jc w:val="center"/>
        <w:tblLook w:val="04A0" w:noVBand="1" w:noHBand="0" w:lastColumn="0" w:firstColumn="1" w:lastRow="0" w:firstRow="1"/>
      </w:tblPr>
      <w:tblGrid>
        <w:gridCol w:w="550"/>
        <w:gridCol w:w="1707"/>
        <w:gridCol w:w="6253"/>
        <w:gridCol w:w="1666"/>
        <w:gridCol w:w="1723"/>
      </w:tblGrid>
      <w:tr w:rsidTr="00FA5730" w:rsidR="00B839D0" w:rsidRPr="000560C4">
        <w:trPr>
          <w:cnfStyle w:val="100000000000"/>
          <w:trHeight w:val="747"/>
          <w:jc w:val="center"/>
        </w:trPr>
        <w:tc>
          <w:tcPr>
            <w:cnfStyle w:val="001000000000"/>
            <w:tcW w:type="dxa" w:w="541"/>
            <w:hideMark/>
          </w:tcPr>
          <w:p w:rsidRDefault="00B839D0" w:rsidP="00FA5730" w:rsidR="00B839D0" w:rsidRPr="000560C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RB</w:t>
            </w:r>
          </w:p>
        </w:tc>
        <w:tc>
          <w:tcPr>
            <w:tcW w:type="dxa" w:w="1709"/>
            <w:hideMark/>
          </w:tcPr>
          <w:p w:rsidRDefault="00B839D0" w:rsidP="00FA5730" w:rsidR="00B839D0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OIB</w:t>
            </w:r>
          </w:p>
        </w:tc>
        <w:tc>
          <w:tcPr>
            <w:tcW w:type="dxa" w:w="6315"/>
            <w:hideMark/>
          </w:tcPr>
          <w:p w:rsidRDefault="00B839D0" w:rsidP="00FA5730" w:rsidR="00B839D0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NAZIV VJEROVNIKA </w:t>
            </w:r>
          </w:p>
        </w:tc>
        <w:tc>
          <w:tcPr>
            <w:tcW w:type="dxa" w:w="1667"/>
            <w:hideMark/>
          </w:tcPr>
          <w:p w:rsidRDefault="00B839D0" w:rsidP="00FA5730" w:rsidR="00B839D0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IZNOS OBVEZE</w:t>
            </w:r>
          </w:p>
        </w:tc>
        <w:tc>
          <w:tcPr>
            <w:tcW w:type="dxa" w:w="1667"/>
            <w:hideMark/>
          </w:tcPr>
          <w:p w:rsidRDefault="00B839D0" w:rsidP="00FA5730" w:rsidR="00B839D0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STRUKTURA</w:t>
            </w:r>
          </w:p>
        </w:tc>
      </w:tr>
      <w:tr w:rsidTr="00FA5730" w:rsidR="00B839D0" w:rsidRPr="000560C4">
        <w:trPr>
          <w:cnfStyle w:val="000000100000"/>
          <w:trHeight w:val="439"/>
          <w:jc w:val="center"/>
        </w:trPr>
        <w:tc>
          <w:tcPr>
            <w:cnfStyle w:val="001000000000"/>
            <w:tcW w:type="dxa" w:w="541"/>
            <w:hideMark/>
          </w:tcPr>
          <w:p w:rsidRDefault="00B839D0" w:rsidP="00FA5730" w:rsidR="00B839D0" w:rsidRPr="000560C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</w:t>
            </w:r>
          </w:p>
        </w:tc>
        <w:tc>
          <w:tcPr>
            <w:tcW w:type="dxa" w:w="1709"/>
            <w:hideMark/>
          </w:tcPr>
          <w:p w:rsidRDefault="00B839D0" w:rsidP="00FA5730" w:rsidR="00B839D0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74907633394</w:t>
            </w:r>
          </w:p>
        </w:tc>
        <w:tc>
          <w:tcPr>
            <w:tcW w:type="dxa" w:w="6315"/>
            <w:hideMark/>
          </w:tcPr>
          <w:p w:rsidRDefault="00B839D0" w:rsidP="00FA5730" w:rsidR="00B839D0" w:rsidRPr="000560C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Agrochem-Maks d.o.o.</w:t>
            </w:r>
          </w:p>
        </w:tc>
        <w:tc>
          <w:tcPr>
            <w:tcW w:type="dxa" w:w="1667"/>
            <w:hideMark/>
          </w:tcPr>
          <w:p w:rsidRDefault="00B839D0" w:rsidP="00FA5730" w:rsidR="00B839D0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6.471.595,50</w:t>
            </w:r>
          </w:p>
        </w:tc>
        <w:tc>
          <w:tcPr>
            <w:tcW w:type="dxa" w:w="1667"/>
            <w:hideMark/>
          </w:tcPr>
          <w:p w:rsidRDefault="00B839D0" w:rsidP="00FA5730" w:rsidR="00B839D0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40%</w:t>
            </w:r>
          </w:p>
        </w:tc>
      </w:tr>
      <w:tr w:rsidTr="00FA5730" w:rsidR="00B839D0" w:rsidRPr="000560C4">
        <w:trPr>
          <w:trHeight w:val="439"/>
          <w:jc w:val="center"/>
        </w:trPr>
        <w:tc>
          <w:tcPr>
            <w:cnfStyle w:val="001000000000"/>
            <w:tcW w:type="dxa" w:w="541"/>
            <w:hideMark/>
          </w:tcPr>
          <w:p w:rsidRDefault="00B839D0" w:rsidP="00FA5730" w:rsidR="00B839D0" w:rsidRPr="000560C4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2</w:t>
            </w:r>
          </w:p>
        </w:tc>
        <w:tc>
          <w:tcPr>
            <w:tcW w:type="dxa" w:w="1709"/>
            <w:hideMark/>
          </w:tcPr>
          <w:p w:rsidRDefault="00B839D0" w:rsidP="00FA5730" w:rsidR="00B839D0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42914393814</w:t>
            </w:r>
          </w:p>
        </w:tc>
        <w:tc>
          <w:tcPr>
            <w:tcW w:type="dxa" w:w="6315"/>
            <w:hideMark/>
          </w:tcPr>
          <w:p w:rsidRDefault="00B839D0" w:rsidP="00FA5730" w:rsidR="00B839D0" w:rsidRPr="000560C4">
            <w:pPr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OPG Kiš Tamara</w:t>
            </w:r>
          </w:p>
        </w:tc>
        <w:tc>
          <w:tcPr>
            <w:tcW w:type="dxa" w:w="1667"/>
            <w:hideMark/>
          </w:tcPr>
          <w:p w:rsidRDefault="00B839D0" w:rsidP="00FA5730" w:rsidR="00B839D0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10.000,00</w:t>
            </w:r>
          </w:p>
        </w:tc>
        <w:tc>
          <w:tcPr>
            <w:tcW w:type="dxa" w:w="1667"/>
            <w:hideMark/>
          </w:tcPr>
          <w:p w:rsidRDefault="00B839D0" w:rsidP="00FA5730" w:rsidR="00B839D0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0%</w:t>
            </w:r>
          </w:p>
        </w:tc>
      </w:tr>
      <w:tr w:rsidTr="00FA5730" w:rsidR="00B839D0" w:rsidRPr="000560C4">
        <w:trPr>
          <w:cnfStyle w:val="000000100000"/>
          <w:trHeight w:val="439"/>
          <w:jc w:val="center"/>
        </w:trPr>
        <w:tc>
          <w:tcPr>
            <w:cnfStyle w:val="001000000000"/>
            <w:tcW w:type="dxa" w:w="541"/>
            <w:hideMark/>
          </w:tcPr>
          <w:p w:rsidRDefault="00B839D0" w:rsidP="00FA5730" w:rsidR="00B839D0" w:rsidRPr="000560C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3</w:t>
            </w:r>
          </w:p>
        </w:tc>
        <w:tc>
          <w:tcPr>
            <w:tcW w:type="dxa" w:w="1709"/>
            <w:hideMark/>
          </w:tcPr>
          <w:p w:rsidRDefault="00B839D0" w:rsidP="00FA5730" w:rsidR="00B839D0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52508873833</w:t>
            </w:r>
          </w:p>
        </w:tc>
        <w:tc>
          <w:tcPr>
            <w:tcW w:type="dxa" w:w="6315"/>
            <w:hideMark/>
          </w:tcPr>
          <w:p w:rsidRDefault="00B839D0" w:rsidP="00FA5730" w:rsidR="00B839D0" w:rsidRPr="000560C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OTP banka d.d.</w:t>
            </w:r>
          </w:p>
        </w:tc>
        <w:tc>
          <w:tcPr>
            <w:tcW w:type="dxa" w:w="1667"/>
            <w:hideMark/>
          </w:tcPr>
          <w:p w:rsidRDefault="00B839D0" w:rsidP="00FA5730" w:rsidR="00B839D0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9.882.446,22</w:t>
            </w:r>
          </w:p>
        </w:tc>
        <w:tc>
          <w:tcPr>
            <w:tcW w:type="dxa" w:w="1667"/>
            <w:hideMark/>
          </w:tcPr>
          <w:p w:rsidRDefault="00B839D0" w:rsidP="00FA5730" w:rsidR="00B839D0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60%</w:t>
            </w:r>
          </w:p>
        </w:tc>
      </w:tr>
      <w:tr w:rsidTr="00FA5730" w:rsidR="00B839D0" w:rsidRPr="000560C4">
        <w:trPr>
          <w:trHeight w:val="439"/>
          <w:jc w:val="center"/>
        </w:trPr>
        <w:tc>
          <w:tcPr>
            <w:cnfStyle w:val="001000000000"/>
            <w:tcW w:type="dxa" w:w="541"/>
            <w:hideMark/>
          </w:tcPr>
          <w:p w:rsidRDefault="00B839D0" w:rsidP="00FA5730" w:rsidR="00B839D0" w:rsidRPr="000560C4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709"/>
            <w:hideMark/>
          </w:tcPr>
          <w:p w:rsidRDefault="00B839D0" w:rsidP="00FA5730" w:rsidR="00B839D0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6315"/>
            <w:hideMark/>
          </w:tcPr>
          <w:p w:rsidRDefault="00B839D0" w:rsidP="00FA5730" w:rsidR="00B839D0" w:rsidRPr="000560C4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Ukupno:</w:t>
            </w:r>
          </w:p>
        </w:tc>
        <w:tc>
          <w:tcPr>
            <w:tcW w:type="dxa" w:w="1667"/>
            <w:hideMark/>
          </w:tcPr>
          <w:p w:rsidRDefault="00B839D0" w:rsidP="00FA5730" w:rsidR="00B839D0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16.364.041,72</w:t>
            </w:r>
          </w:p>
        </w:tc>
        <w:tc>
          <w:tcPr>
            <w:tcW w:type="dxa" w:w="1667"/>
            <w:hideMark/>
          </w:tcPr>
          <w:p w:rsidRDefault="00B839D0" w:rsidP="00FA5730" w:rsidR="00B839D0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100%</w:t>
            </w:r>
          </w:p>
        </w:tc>
      </w:tr>
    </w:tbl>
    <w:p w:rsidRDefault="00F00214" w:rsidP="00F00214" w:rsidR="00B839D0" w:rsidRPr="00F00214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F00214">
        <w:rPr>
          <w:rFonts w:cs="Arial" w:hAnsi="Arial" w:ascii="Arial"/>
          <w:i/>
          <w:sz w:val="24"/>
          <w:szCs w:val="24"/>
        </w:rPr>
        <w:t>Razlučni vjerovnici</w:t>
      </w: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rPr>
          <w:rFonts w:cs="Arial" w:hAnsi="Arial" w:ascii="Arial"/>
          <w:b/>
          <w:sz w:val="24"/>
          <w:szCs w:val="24"/>
          <w:u w:val="single"/>
        </w:rPr>
      </w:pPr>
      <w:r>
        <w:rPr>
          <w:rFonts w:cs="Arial" w:hAnsi="Arial" w:ascii="Arial"/>
          <w:b/>
          <w:sz w:val="24"/>
          <w:szCs w:val="24"/>
          <w:u w:val="single"/>
        </w:rPr>
        <w:br w:type="page"/>
      </w: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 w:rsidRPr="00B12846">
      <w:pPr>
        <w:pStyle w:val="Odlomakpopisa"/>
        <w:numPr>
          <w:ilvl w:val="0"/>
          <w:numId w:val="19"/>
        </w:num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  <w:u w:val="single"/>
        </w:rPr>
      </w:pPr>
      <w:r>
        <w:rPr>
          <w:rFonts w:cs="Arial" w:hAnsi="Arial" w:ascii="Arial"/>
          <w:b/>
          <w:bCs/>
          <w:sz w:val="24"/>
          <w:szCs w:val="24"/>
          <w:u w:val="single"/>
        </w:rPr>
        <w:t>Izlučni</w:t>
      </w:r>
      <w:r w:rsidRPr="006071B4">
        <w:rPr>
          <w:rFonts w:cs="Arial" w:hAnsi="Arial" w:ascii="Arial"/>
          <w:b/>
          <w:bCs/>
          <w:sz w:val="24"/>
          <w:szCs w:val="24"/>
          <w:u w:val="single"/>
        </w:rPr>
        <w:t xml:space="preserve"> vjerovnici:</w:t>
      </w:r>
      <w:r>
        <w:rPr>
          <w:rFonts w:cs="Arial" w:hAnsi="Arial" w:ascii="Arial"/>
          <w:b/>
          <w:bCs/>
          <w:sz w:val="24"/>
          <w:szCs w:val="24"/>
          <w:u w:val="single"/>
        </w:rPr>
        <w:t xml:space="preserve">  </w:t>
      </w:r>
      <w:r w:rsidRPr="00751215">
        <w:rPr>
          <w:rFonts w:cs="Arial" w:hAnsi="Arial" w:ascii="Arial"/>
          <w:sz w:val="24"/>
          <w:szCs w:val="24"/>
        </w:rPr>
        <w:t xml:space="preserve">Navedeni vjerovnici ne sudjeluju u predstečajnom postupku te će se </w:t>
      </w:r>
      <w:r>
        <w:rPr>
          <w:rFonts w:cs="Arial" w:hAnsi="Arial" w:ascii="Arial"/>
          <w:sz w:val="24"/>
          <w:szCs w:val="24"/>
        </w:rPr>
        <w:t>isti</w:t>
      </w:r>
      <w:r w:rsidRPr="00751215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nastaviti plaćati prema unaprijed dogovorenim ratama, sukladno Ugovoru o leasingu, obzirom da izlučni vjerovnici nisu dio predstečajnog postupka.</w:t>
      </w:r>
    </w:p>
    <w:p w:rsidRDefault="00B839D0" w:rsidP="00B839D0" w:rsidR="00B839D0">
      <w:pPr>
        <w:pStyle w:val="Odlomakpopisa"/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  <w:u w:val="single"/>
        </w:rPr>
      </w:pPr>
    </w:p>
    <w:p w:rsidRDefault="00B839D0" w:rsidP="00B839D0" w:rsidR="00B839D0">
      <w:pPr>
        <w:pStyle w:val="Odlomakpopisa"/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  <w:u w:val="single"/>
        </w:rPr>
      </w:pPr>
    </w:p>
    <w:p w:rsidRDefault="00B839D0" w:rsidP="00B839D0" w:rsidR="00B839D0">
      <w:pPr>
        <w:pStyle w:val="Odlomakpopisa"/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  <w:u w:val="single"/>
        </w:rPr>
      </w:pPr>
    </w:p>
    <w:tbl>
      <w:tblPr>
        <w:tblStyle w:val="GridTable2Accent1"/>
        <w:tblW w:type="dxa" w:w="10981"/>
        <w:jc w:val="center"/>
        <w:tblLook w:val="04A0" w:noVBand="1" w:noHBand="0" w:lastColumn="0" w:firstColumn="1" w:lastRow="0" w:firstRow="1"/>
      </w:tblPr>
      <w:tblGrid>
        <w:gridCol w:w="522"/>
        <w:gridCol w:w="1574"/>
        <w:gridCol w:w="5756"/>
        <w:gridCol w:w="1531"/>
        <w:gridCol w:w="1598"/>
      </w:tblGrid>
      <w:tr w:rsidTr="00FA5730" w:rsidR="00B839D0" w:rsidRPr="001175D3">
        <w:trPr>
          <w:cnfStyle w:val="100000000000"/>
          <w:trHeight w:val="664"/>
          <w:jc w:val="center"/>
        </w:trPr>
        <w:tc>
          <w:tcPr>
            <w:cnfStyle w:val="001000000000"/>
            <w:tcW w:type="dxa" w:w="500"/>
            <w:hideMark/>
          </w:tcPr>
          <w:p w:rsidRDefault="00B839D0" w:rsidP="00FA5730" w:rsidR="00B839D0" w:rsidRPr="001175D3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577"/>
            <w:hideMark/>
          </w:tcPr>
          <w:p w:rsidRDefault="00B839D0" w:rsidP="00FA5730" w:rsidR="00B839D0" w:rsidRPr="001175D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5828"/>
            <w:hideMark/>
          </w:tcPr>
          <w:p w:rsidRDefault="00B839D0" w:rsidP="00FA5730" w:rsidR="00B839D0" w:rsidRPr="001175D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1538"/>
            <w:hideMark/>
          </w:tcPr>
          <w:p w:rsidRDefault="00B839D0" w:rsidP="00FA5730" w:rsidR="00B839D0" w:rsidRPr="001175D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538"/>
            <w:hideMark/>
          </w:tcPr>
          <w:p w:rsidRDefault="00B839D0" w:rsidP="00FA5730" w:rsidR="00B839D0" w:rsidRPr="001175D3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FA5730" w:rsidR="00B839D0" w:rsidRPr="001175D3">
        <w:trPr>
          <w:cnfStyle w:val="000000100000"/>
          <w:trHeight w:val="645"/>
          <w:jc w:val="center"/>
        </w:trPr>
        <w:tc>
          <w:tcPr>
            <w:cnfStyle w:val="001000000000"/>
            <w:tcW w:type="dxa" w:w="500"/>
            <w:hideMark/>
          </w:tcPr>
          <w:p w:rsidRDefault="00B839D0" w:rsidP="00FA5730" w:rsidR="00B839D0" w:rsidRPr="001175D3">
            <w:pPr>
              <w:jc w:val="right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577"/>
            <w:hideMark/>
          </w:tcPr>
          <w:p w:rsidRDefault="00B839D0" w:rsidP="00FA5730" w:rsidR="00B839D0" w:rsidRPr="001175D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65918029671</w:t>
            </w:r>
          </w:p>
        </w:tc>
        <w:tc>
          <w:tcPr>
            <w:tcW w:type="dxa" w:w="5828"/>
            <w:hideMark/>
          </w:tcPr>
          <w:p w:rsidRDefault="00B839D0" w:rsidP="00FA5730" w:rsidR="00B839D0" w:rsidRPr="001175D3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 xml:space="preserve">Impuls-leasing d.o.o. </w:t>
            </w:r>
          </w:p>
        </w:tc>
        <w:tc>
          <w:tcPr>
            <w:tcW w:type="dxa" w:w="1538"/>
            <w:hideMark/>
          </w:tcPr>
          <w:p w:rsidRDefault="00B839D0" w:rsidP="00FA5730" w:rsidR="00B839D0" w:rsidRPr="001175D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76.073,30</w:t>
            </w:r>
          </w:p>
        </w:tc>
        <w:tc>
          <w:tcPr>
            <w:tcW w:type="dxa" w:w="1538"/>
            <w:hideMark/>
          </w:tcPr>
          <w:p w:rsidRDefault="00B839D0" w:rsidP="00FA5730" w:rsidR="00B839D0" w:rsidRPr="001175D3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100%</w:t>
            </w:r>
          </w:p>
        </w:tc>
      </w:tr>
      <w:tr w:rsidTr="00FA5730" w:rsidR="00B839D0" w:rsidRPr="001175D3">
        <w:trPr>
          <w:trHeight w:val="390"/>
          <w:jc w:val="center"/>
        </w:trPr>
        <w:tc>
          <w:tcPr>
            <w:cnfStyle w:val="001000000000"/>
            <w:tcW w:type="dxa" w:w="500"/>
            <w:hideMark/>
          </w:tcPr>
          <w:p w:rsidRDefault="00B839D0" w:rsidP="00FA5730" w:rsidR="00B839D0" w:rsidRPr="001175D3">
            <w:pPr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577"/>
            <w:hideMark/>
          </w:tcPr>
          <w:p w:rsidRDefault="00B839D0" w:rsidP="00FA5730" w:rsidR="00B839D0" w:rsidRPr="001175D3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5828"/>
            <w:hideMark/>
          </w:tcPr>
          <w:p w:rsidRDefault="00B839D0" w:rsidP="00FA5730" w:rsidR="00B839D0" w:rsidRPr="001175D3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538"/>
            <w:hideMark/>
          </w:tcPr>
          <w:p w:rsidRDefault="00B839D0" w:rsidP="00FA5730" w:rsidR="00B839D0" w:rsidRPr="001175D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76.073,30</w:t>
            </w:r>
          </w:p>
        </w:tc>
        <w:tc>
          <w:tcPr>
            <w:tcW w:type="dxa" w:w="1538"/>
            <w:hideMark/>
          </w:tcPr>
          <w:p w:rsidRDefault="00B839D0" w:rsidP="00FA5730" w:rsidR="00B839D0" w:rsidRPr="001175D3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175D3">
              <w:rPr>
                <w:rFonts w:cs="Times New Roman" w:eastAsia="Times New Roman" w:hAnsi="Times New Roman" w:ascii="Times New Roman"/>
                <w:b/>
                <w:bCs/>
                <w:color w:val="000000"/>
                <w:sz w:val="22"/>
                <w:szCs w:val="22"/>
                <w:lang w:eastAsia="hr-HR" w:val="hr-HR"/>
              </w:rPr>
              <w:t>100%</w:t>
            </w:r>
          </w:p>
        </w:tc>
      </w:tr>
    </w:tbl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F00214" w:rsidP="00F00214" w:rsidR="00B839D0" w:rsidRPr="00F00214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F00214">
        <w:rPr>
          <w:rFonts w:cs="Arial" w:hAnsi="Arial" w:ascii="Arial"/>
          <w:i/>
          <w:sz w:val="24"/>
          <w:szCs w:val="24"/>
        </w:rPr>
        <w:t>Izlučni vjerovnici</w:t>
      </w: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 xml:space="preserve">Prioritetne tražbine: </w:t>
      </w:r>
      <w:r>
        <w:rPr>
          <w:rFonts w:cs="Arial" w:hAnsi="Arial" w:ascii="Arial"/>
          <w:sz w:val="24"/>
          <w:szCs w:val="24"/>
        </w:rPr>
        <w:t xml:space="preserve"> Obveze po osnovi</w:t>
      </w:r>
      <w:r w:rsidRPr="00B971C1">
        <w:rPr>
          <w:rFonts w:cs="Arial" w:hAnsi="Arial" w:ascii="Arial"/>
          <w:sz w:val="24"/>
          <w:szCs w:val="24"/>
        </w:rPr>
        <w:t xml:space="preserve"> prioritetnih tražbina ne sudjeluju u predstečajnom postupku i iste će se prioritetno namiriti.</w:t>
      </w: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B839D0" w:rsidP="00B839D0" w:rsidR="00B839D0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tbl>
      <w:tblPr>
        <w:tblStyle w:val="GridTable2Accent1"/>
        <w:tblW w:type="dxa" w:w="9560"/>
        <w:jc w:val="center"/>
        <w:tblLook w:val="04A0" w:noVBand="1" w:noHBand="0" w:lastColumn="0" w:firstColumn="1" w:lastRow="0" w:firstRow="1"/>
      </w:tblPr>
      <w:tblGrid>
        <w:gridCol w:w="1784"/>
        <w:gridCol w:w="2046"/>
        <w:gridCol w:w="3492"/>
        <w:gridCol w:w="2238"/>
      </w:tblGrid>
      <w:tr w:rsidTr="00F00214" w:rsidR="00B839D0" w:rsidRPr="000560C4">
        <w:trPr>
          <w:cnfStyle w:val="100000000000"/>
          <w:trHeight w:val="760"/>
          <w:jc w:val="center"/>
        </w:trPr>
        <w:tc>
          <w:tcPr>
            <w:cnfStyle w:val="001000000000"/>
            <w:tcW w:type="dxa" w:w="1784"/>
            <w:noWrap/>
            <w:hideMark/>
          </w:tcPr>
          <w:p w:rsidRDefault="00B839D0" w:rsidP="00FA5730" w:rsidR="00B839D0" w:rsidRPr="000560C4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RB</w:t>
            </w:r>
          </w:p>
        </w:tc>
        <w:tc>
          <w:tcPr>
            <w:tcW w:type="dxa" w:w="2046"/>
            <w:noWrap/>
            <w:hideMark/>
          </w:tcPr>
          <w:p w:rsidRDefault="00B839D0" w:rsidP="00FA5730" w:rsidR="00B839D0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OIB</w:t>
            </w:r>
          </w:p>
        </w:tc>
        <w:tc>
          <w:tcPr>
            <w:tcW w:type="dxa" w:w="3492"/>
            <w:noWrap/>
            <w:hideMark/>
          </w:tcPr>
          <w:p w:rsidRDefault="00B839D0" w:rsidP="00FA5730" w:rsidR="00B839D0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IME I PREZIME RADNIKA</w:t>
            </w:r>
          </w:p>
        </w:tc>
        <w:tc>
          <w:tcPr>
            <w:tcW w:type="dxa" w:w="2238"/>
            <w:hideMark/>
          </w:tcPr>
          <w:p w:rsidRDefault="00B839D0" w:rsidP="00FA5730" w:rsidR="00B839D0" w:rsidRPr="000560C4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IZNOS OBVEZE</w:t>
            </w:r>
          </w:p>
        </w:tc>
      </w:tr>
      <w:tr w:rsidTr="00F00214" w:rsidR="00B839D0" w:rsidRPr="000560C4">
        <w:trPr>
          <w:cnfStyle w:val="000000100000"/>
          <w:trHeight w:val="760"/>
          <w:jc w:val="center"/>
        </w:trPr>
        <w:tc>
          <w:tcPr>
            <w:cnfStyle w:val="001000000000"/>
            <w:tcW w:type="dxa" w:w="1784"/>
            <w:hideMark/>
          </w:tcPr>
          <w:p w:rsidRDefault="00B839D0" w:rsidP="00FA5730" w:rsidR="00B839D0" w:rsidRPr="000560C4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1</w:t>
            </w:r>
          </w:p>
        </w:tc>
        <w:tc>
          <w:tcPr>
            <w:tcW w:type="dxa" w:w="2046"/>
            <w:hideMark/>
          </w:tcPr>
          <w:p w:rsidRDefault="00B839D0" w:rsidP="00FA5730" w:rsidR="00B839D0" w:rsidRPr="000560C4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38565312118</w:t>
            </w:r>
          </w:p>
        </w:tc>
        <w:tc>
          <w:tcPr>
            <w:tcW w:type="dxa" w:w="3492"/>
            <w:noWrap/>
            <w:hideMark/>
          </w:tcPr>
          <w:p w:rsidRDefault="00B839D0" w:rsidP="00FA5730" w:rsidR="00B839D0" w:rsidRPr="000560C4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ZVJEZDANA BULF</w:t>
            </w:r>
          </w:p>
        </w:tc>
        <w:tc>
          <w:tcPr>
            <w:tcW w:type="dxa" w:w="2238"/>
            <w:noWrap/>
            <w:hideMark/>
          </w:tcPr>
          <w:p w:rsidRDefault="00B839D0" w:rsidP="00FA5730" w:rsidR="00B839D0" w:rsidRPr="000560C4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32.440,00</w:t>
            </w:r>
          </w:p>
        </w:tc>
      </w:tr>
      <w:tr w:rsidTr="00F00214" w:rsidR="00B839D0" w:rsidRPr="000560C4">
        <w:trPr>
          <w:trHeight w:val="760"/>
          <w:jc w:val="center"/>
        </w:trPr>
        <w:tc>
          <w:tcPr>
            <w:cnfStyle w:val="001000000000"/>
            <w:tcW w:type="dxa" w:w="1784"/>
            <w:noWrap/>
            <w:hideMark/>
          </w:tcPr>
          <w:p w:rsidRDefault="00B839D0" w:rsidP="00FA5730" w:rsidR="00B839D0" w:rsidRPr="000560C4">
            <w:pPr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2046"/>
            <w:noWrap/>
            <w:hideMark/>
          </w:tcPr>
          <w:p w:rsidRDefault="00B839D0" w:rsidP="00FA5730" w:rsidR="00B839D0" w:rsidRPr="000560C4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3492"/>
            <w:noWrap/>
            <w:hideMark/>
          </w:tcPr>
          <w:p w:rsidRDefault="00B839D0" w:rsidP="00FA5730" w:rsidR="00B839D0" w:rsidRPr="000560C4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  <w:t>Ukupno:</w:t>
            </w:r>
          </w:p>
        </w:tc>
        <w:tc>
          <w:tcPr>
            <w:tcW w:type="dxa" w:w="2238"/>
            <w:noWrap/>
            <w:hideMark/>
          </w:tcPr>
          <w:p w:rsidRDefault="00B839D0" w:rsidP="00FA5730" w:rsidR="00B839D0" w:rsidRPr="000560C4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</w:pPr>
            <w:r w:rsidRPr="000560C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 w:val="hr-HR"/>
              </w:rPr>
              <w:t>32.440,00</w:t>
            </w:r>
          </w:p>
        </w:tc>
      </w:tr>
    </w:tbl>
    <w:p w:rsidRDefault="00F00214" w:rsidP="00F00214" w:rsidR="00B839D0" w:rsidRPr="00F00214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F00214">
        <w:rPr>
          <w:rFonts w:cs="Arial" w:hAnsi="Arial" w:ascii="Arial"/>
          <w:i/>
          <w:sz w:val="24"/>
          <w:szCs w:val="24"/>
        </w:rPr>
        <w:t>Prioritetne tražbine</w:t>
      </w:r>
    </w:p>
    <w:p w:rsidRDefault="00B839D0" w:rsidP="00B839D0" w:rsidR="00B839D0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F03C5C" w:rsidP="00F03C5C" w:rsidR="00F03C5C"/>
    <w:p w:rsidRDefault="00F03C5C" w:rsidP="00F03C5C" w:rsidR="00F03C5C"/>
    <w:p w:rsidRDefault="0052025D" w:rsidP="00F03C5C" w:rsidR="0052025D"/>
    <w:p w:rsidRDefault="001A7DEF" w:rsidR="001A7DEF">
      <w:pPr>
        <w:rPr>
          <w:rFonts w:eastAsiaTheme="majorEastAsia" w:cs="Arial" w:hAnsi="Arial" w:ascii="Arial"/>
          <w:b/>
          <w:color w:themeShade="BF" w:themeColor="accent1" w:val="7B230B"/>
          <w:sz w:val="24"/>
          <w:szCs w:val="24"/>
        </w:rPr>
      </w:pPr>
      <w:r>
        <w:rPr>
          <w:rFonts w:eastAsiaTheme="majorEastAsia" w:cs="Arial" w:hAnsi="Arial" w:ascii="Arial"/>
          <w:b/>
          <w:color w:themeShade="BF" w:themeColor="accent1" w:val="7B230B"/>
          <w:sz w:val="24"/>
          <w:szCs w:val="24"/>
        </w:rPr>
        <w:br w:type="page"/>
      </w:r>
    </w:p>
    <w:p w:rsidRDefault="0052025D" w:rsidP="0052025D" w:rsidR="0052025D">
      <w:pPr>
        <w:rPr>
          <w:rFonts w:eastAsiaTheme="majorEastAsia" w:cs="Arial" w:hAnsi="Arial" w:ascii="Arial"/>
          <w:b/>
          <w:color w:themeShade="BF" w:themeColor="accent1" w:val="7B230B"/>
          <w:sz w:val="24"/>
          <w:szCs w:val="24"/>
        </w:rPr>
      </w:pPr>
    </w:p>
    <w:p w:rsidRDefault="0052025D" w:rsidP="0052025D" w:rsidR="0052025D">
      <w:pPr>
        <w:rPr>
          <w:rFonts w:eastAsiaTheme="majorEastAsia" w:cs="Arial" w:hAnsi="Arial" w:ascii="Arial"/>
          <w:b/>
          <w:color w:themeShade="BF" w:themeColor="accent1" w:val="7B230B"/>
          <w:sz w:val="24"/>
          <w:szCs w:val="24"/>
        </w:rPr>
      </w:pPr>
    </w:p>
    <w:p w:rsidRDefault="000F5471" w:rsidP="000250EA" w:rsidR="000F5471" w:rsidRPr="006E09AB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514324271" w:id="97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>8. ROKOVI ZA DOBROVOLJNO ISPUNJENJE</w:t>
      </w:r>
      <w:bookmarkEnd w:id="93"/>
      <w:bookmarkEnd w:id="94"/>
      <w:bookmarkEnd w:id="97"/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Vjerovnici su svrstani u </w:t>
      </w:r>
      <w:r w:rsidR="00025091">
        <w:rPr>
          <w:rFonts w:cs="Arial" w:hAnsi="Arial" w:ascii="Arial"/>
          <w:sz w:val="24"/>
          <w:szCs w:val="24"/>
        </w:rPr>
        <w:t>četiri</w:t>
      </w:r>
      <w:r w:rsidR="0035653B">
        <w:rPr>
          <w:rFonts w:cs="Arial" w:hAnsi="Arial" w:ascii="Arial"/>
          <w:sz w:val="24"/>
          <w:szCs w:val="24"/>
        </w:rPr>
        <w:t xml:space="preserve"> grupe</w:t>
      </w:r>
      <w:r w:rsidRPr="00B971C1">
        <w:rPr>
          <w:rFonts w:cs="Arial" w:hAnsi="Arial" w:ascii="Arial"/>
          <w:sz w:val="24"/>
          <w:szCs w:val="24"/>
        </w:rPr>
        <w:t>:</w:t>
      </w:r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0F5471" w:rsidP="00F03C5C" w:rsidR="00F03C5C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>Vjerovnici koji imaju neosiguranu tražbinu</w:t>
      </w:r>
      <w:r w:rsidRPr="00B971C1">
        <w:rPr>
          <w:rFonts w:cs="Arial" w:hAnsi="Arial" w:ascii="Arial"/>
          <w:sz w:val="24"/>
          <w:szCs w:val="24"/>
        </w:rPr>
        <w:t xml:space="preserve">. </w:t>
      </w:r>
      <w:r w:rsidR="00F03C5C">
        <w:rPr>
          <w:rFonts w:cs="Arial" w:hAnsi="Arial" w:ascii="Arial"/>
          <w:sz w:val="24"/>
          <w:szCs w:val="24"/>
        </w:rPr>
        <w:t>Za njih</w:t>
      </w:r>
      <w:r w:rsidR="00701703" w:rsidRPr="00B971C1">
        <w:rPr>
          <w:rFonts w:cs="Arial" w:hAnsi="Arial" w:ascii="Arial"/>
          <w:sz w:val="24"/>
          <w:szCs w:val="24"/>
        </w:rPr>
        <w:t xml:space="preserve"> je predložena </w:t>
      </w:r>
      <w:r w:rsidR="00701703" w:rsidRPr="000D6A14">
        <w:rPr>
          <w:rFonts w:cs="Arial" w:hAnsi="Arial" w:ascii="Arial"/>
          <w:sz w:val="24"/>
          <w:szCs w:val="24"/>
        </w:rPr>
        <w:t>otplata</w:t>
      </w:r>
      <w:r w:rsidR="000D6A14" w:rsidRPr="000D6A14">
        <w:rPr>
          <w:rFonts w:cs="Arial" w:hAnsi="Arial" w:ascii="Arial"/>
          <w:sz w:val="24"/>
          <w:szCs w:val="24"/>
        </w:rPr>
        <w:t xml:space="preserve"> 3</w:t>
      </w:r>
      <w:r w:rsidRPr="000D6A14">
        <w:rPr>
          <w:rFonts w:cs="Arial" w:hAnsi="Arial" w:ascii="Arial"/>
          <w:sz w:val="24"/>
          <w:szCs w:val="24"/>
        </w:rPr>
        <w:t xml:space="preserve">0% od utvrđenih tražbina u </w:t>
      </w:r>
      <w:r w:rsidR="001B7C66">
        <w:rPr>
          <w:rFonts w:cs="Arial" w:hAnsi="Arial" w:ascii="Arial"/>
          <w:sz w:val="24"/>
          <w:szCs w:val="24"/>
        </w:rPr>
        <w:t>60</w:t>
      </w:r>
      <w:r w:rsidRPr="000D6A14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jednakih mje</w:t>
      </w:r>
      <w:r w:rsidR="001B7C66">
        <w:rPr>
          <w:rFonts w:cs="Arial" w:hAnsi="Arial" w:ascii="Arial"/>
          <w:sz w:val="24"/>
          <w:szCs w:val="24"/>
        </w:rPr>
        <w:t>sečnih anuiteta, nakon isteka 24 mjeseca</w:t>
      </w:r>
      <w:r w:rsidRPr="00B971C1">
        <w:rPr>
          <w:rFonts w:cs="Arial" w:hAnsi="Arial" w:ascii="Arial"/>
          <w:sz w:val="24"/>
          <w:szCs w:val="24"/>
        </w:rPr>
        <w:t xml:space="preserve"> počeka, bez kamata.</w:t>
      </w:r>
    </w:p>
    <w:p w:rsidRDefault="001A7DEF" w:rsidP="001A7DEF" w:rsidR="001A7DE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1A7DEF" w:rsidP="001A7DEF" w:rsidR="001A7DEF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sz w:val="24"/>
          <w:szCs w:val="24"/>
        </w:rPr>
      </w:pPr>
      <w:r w:rsidRPr="00B550D2">
        <w:rPr>
          <w:rFonts w:cs="Arial" w:hAnsi="Arial" w:ascii="Arial"/>
          <w:b/>
          <w:sz w:val="24"/>
          <w:szCs w:val="24"/>
          <w:u w:val="single"/>
        </w:rPr>
        <w:t>Vjerovnici s razlučnim pravom</w:t>
      </w:r>
      <w:r>
        <w:rPr>
          <w:rFonts w:cs="Arial" w:hAnsi="Arial" w:ascii="Arial"/>
          <w:sz w:val="24"/>
          <w:szCs w:val="24"/>
        </w:rPr>
        <w:t xml:space="preserve">. </w:t>
      </w:r>
      <w:r w:rsidRPr="00B550D2">
        <w:rPr>
          <w:rFonts w:cs="Arial" w:hAnsi="Arial" w:ascii="Arial"/>
          <w:sz w:val="24"/>
          <w:szCs w:val="24"/>
        </w:rPr>
        <w:t>Navedeni vjerovnici ne sudjeluju u predstečajnom postupku te će se isti namiriti iz imovine na kojima vjerovnik ima razlučno pravo. U slučaju da se vjerovnici koji imaju razlučno pravo odreknu prava na odvojeno namirenje, predlaže se otplata tražbine u cijelosti, na 108 j</w:t>
      </w:r>
      <w:r>
        <w:rPr>
          <w:rFonts w:cs="Arial" w:hAnsi="Arial" w:ascii="Arial"/>
          <w:sz w:val="24"/>
          <w:szCs w:val="24"/>
        </w:rPr>
        <w:t>ednakih mjesečnih anuiteta uz 24</w:t>
      </w:r>
      <w:r w:rsidRPr="00B550D2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mjeseca</w:t>
      </w:r>
      <w:r w:rsidRPr="00B550D2">
        <w:rPr>
          <w:rFonts w:cs="Arial" w:hAnsi="Arial" w:ascii="Arial"/>
          <w:sz w:val="24"/>
          <w:szCs w:val="24"/>
        </w:rPr>
        <w:t xml:space="preserve"> poček</w:t>
      </w:r>
      <w:r>
        <w:rPr>
          <w:rFonts w:cs="Arial" w:hAnsi="Arial" w:ascii="Arial"/>
          <w:sz w:val="24"/>
          <w:szCs w:val="24"/>
        </w:rPr>
        <w:t>a, uz godišnju kamatnu stopu 6,00</w:t>
      </w:r>
      <w:r w:rsidRPr="00B550D2">
        <w:rPr>
          <w:rFonts w:cs="Arial" w:hAnsi="Arial" w:ascii="Arial"/>
          <w:sz w:val="24"/>
          <w:szCs w:val="24"/>
        </w:rPr>
        <w:t xml:space="preserve">%, počevši od pravomoćnosti Rješenja Trgovačkog suda o sklopljenom predstečajnom postupku, svakog 15-tog u mjesecu. </w:t>
      </w:r>
    </w:p>
    <w:p w:rsidRDefault="001A7DEF" w:rsidP="001A7DEF" w:rsidR="001A7DEF" w:rsidRPr="001B5A16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1A7DEF" w:rsidP="001A7DEF" w:rsidR="001A7DEF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sz w:val="24"/>
          <w:szCs w:val="24"/>
        </w:rPr>
      </w:pPr>
      <w:r w:rsidRPr="001B5A16">
        <w:rPr>
          <w:rFonts w:cs="Arial" w:hAnsi="Arial" w:ascii="Arial"/>
          <w:b/>
          <w:sz w:val="24"/>
          <w:szCs w:val="24"/>
          <w:u w:val="single"/>
        </w:rPr>
        <w:t>Vjerovnici s izlučnim pravom</w:t>
      </w:r>
      <w:r w:rsidRPr="001B5A16">
        <w:rPr>
          <w:rFonts w:cs="Arial" w:hAnsi="Arial" w:ascii="Arial"/>
          <w:sz w:val="24"/>
          <w:szCs w:val="24"/>
        </w:rPr>
        <w:t>. Navedeni vjerovnici ne sudjeluju u predstečajnom postupku te će se isti nastaviti plaćati prema unaprijed dogovorenim ratama, sukladno Ugovoru o leasingu, obzirom da izlučni vjerovnici nisu dio predstečajnog postupka.</w:t>
      </w:r>
    </w:p>
    <w:p w:rsidRDefault="001A7DEF" w:rsidP="001A7DEF" w:rsidR="001A7DE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820B25" w:rsidP="000250EA" w:rsidR="00820B25" w:rsidRPr="00B971C1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b/>
          <w:sz w:val="24"/>
          <w:szCs w:val="24"/>
          <w:u w:val="single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 xml:space="preserve">Prioritetne tražbine </w:t>
      </w:r>
      <w:r w:rsidRPr="00B971C1">
        <w:rPr>
          <w:rFonts w:cs="Arial" w:hAnsi="Arial" w:ascii="Arial"/>
          <w:sz w:val="24"/>
          <w:szCs w:val="24"/>
        </w:rPr>
        <w:t>– Tražbine po osnovi bruto plaća radnika nisu predmet predstečajnog postupka i iste će se namiriti prioritetno.</w:t>
      </w:r>
    </w:p>
    <w:p w:rsidRDefault="00D34FE5" w:rsidP="000250EA" w:rsidR="00D34FE5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09700C" w:rsidP="000250EA" w:rsidR="0009700C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34FE5" w:rsidP="000250EA" w:rsidR="00D34FE5" w:rsidRPr="006E09AB">
      <w:pPr>
        <w:pStyle w:val="Odlomakpopisa"/>
        <w:spacing w:lineRule="auto" w:line="360" w:after="0"/>
        <w:ind w:left="0"/>
        <w:rPr>
          <w:rFonts w:cs="Arial" w:hAnsi="Arial" w:ascii="Arial"/>
          <w:color w:themeColor="accent1" w:val="A5300F"/>
          <w:sz w:val="24"/>
          <w:szCs w:val="24"/>
        </w:rPr>
      </w:pPr>
    </w:p>
    <w:p w:rsidRDefault="006358D3" w:rsidP="006E09AB" w:rsidR="00FF7F00" w:rsidRPr="006E09AB">
      <w:pPr>
        <w:pStyle w:val="Naslov1"/>
        <w:pBdr>
          <w:bottom w:space="0" w:sz="4" w:themeColor="accent1" w:color="A5300F" w:val="single"/>
        </w:pBdr>
        <w:spacing w:lineRule="auto" w:line="360" w:after="0" w:before="0"/>
        <w:contextualSpacing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477898312" w:id="98"/>
      <w:bookmarkStart w:name="_Toc514324272" w:id="99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lastRenderedPageBreak/>
        <w:t>9</w:t>
      </w:r>
      <w:r w:rsidR="009B7CD3" w:rsidRPr="006E09AB">
        <w:rPr>
          <w:rFonts w:cs="Arial" w:hAnsi="Arial" w:ascii="Arial"/>
          <w:b/>
          <w:color w:themeColor="accent1" w:val="A5300F"/>
          <w:sz w:val="24"/>
          <w:szCs w:val="24"/>
        </w:rPr>
        <w:t>.</w:t>
      </w:r>
      <w:r w:rsidR="00FF7F00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</w:t>
      </w:r>
      <w:r w:rsidR="009B7CD3" w:rsidRPr="006E09AB">
        <w:rPr>
          <w:rFonts w:cs="Arial" w:hAnsi="Arial" w:ascii="Arial"/>
          <w:b/>
          <w:color w:themeColor="accent1" w:val="A5300F"/>
          <w:sz w:val="24"/>
          <w:szCs w:val="24"/>
        </w:rPr>
        <w:t>PLANIRANI</w:t>
      </w:r>
      <w:r w:rsidR="00FF7F00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TROŠKOV</w:t>
      </w:r>
      <w:r w:rsidR="009B7CD3" w:rsidRPr="006E09AB">
        <w:rPr>
          <w:rFonts w:cs="Arial" w:hAnsi="Arial" w:ascii="Arial"/>
          <w:b/>
          <w:color w:themeColor="accent1" w:val="A5300F"/>
          <w:sz w:val="24"/>
          <w:szCs w:val="24"/>
        </w:rPr>
        <w:t>I</w:t>
      </w:r>
      <w:r w:rsidR="00FF7F00" w:rsidRPr="006E09AB">
        <w:rPr>
          <w:rFonts w:cs="Arial" w:hAnsi="Arial" w:ascii="Arial"/>
          <w:b/>
          <w:color w:themeColor="accent1" w:val="A5300F"/>
          <w:sz w:val="24"/>
          <w:szCs w:val="24"/>
        </w:rPr>
        <w:t xml:space="preserve"> RESTRUKTURIRANJA</w:t>
      </w:r>
      <w:bookmarkEnd w:id="95"/>
      <w:bookmarkEnd w:id="96"/>
      <w:bookmarkEnd w:id="98"/>
      <w:bookmarkEnd w:id="99"/>
    </w:p>
    <w:p w:rsidRDefault="007D35E3" w:rsidP="000250EA" w:rsidR="007D35E3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504AFA" w:rsidP="000250EA" w:rsidR="00E52DD7" w:rsidRPr="009F3FD5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Troškovi</w:t>
      </w:r>
      <w:r w:rsidR="007D35E3" w:rsidRPr="009F3FD5">
        <w:rPr>
          <w:rFonts w:cs="Arial" w:hAnsi="Arial" w:ascii="Arial"/>
          <w:sz w:val="24"/>
          <w:szCs w:val="24"/>
        </w:rPr>
        <w:t xml:space="preserve"> restrukturiranja</w:t>
      </w:r>
      <w:r w:rsidR="00E52DD7" w:rsidRPr="009F3FD5">
        <w:rPr>
          <w:rFonts w:cs="Arial" w:hAnsi="Arial" w:ascii="Arial"/>
          <w:sz w:val="24"/>
          <w:szCs w:val="24"/>
        </w:rPr>
        <w:t xml:space="preserve"> pod</w:t>
      </w:r>
      <w:r w:rsidR="00287442" w:rsidRPr="009F3FD5">
        <w:rPr>
          <w:rFonts w:cs="Arial" w:hAnsi="Arial" w:ascii="Arial"/>
          <w:sz w:val="24"/>
          <w:szCs w:val="24"/>
        </w:rPr>
        <w:t>i</w:t>
      </w:r>
      <w:r w:rsidR="00E52DD7" w:rsidRPr="009F3FD5">
        <w:rPr>
          <w:rFonts w:cs="Arial" w:hAnsi="Arial" w:ascii="Arial"/>
          <w:sz w:val="24"/>
          <w:szCs w:val="24"/>
        </w:rPr>
        <w:t>jeljeni</w:t>
      </w:r>
      <w:r w:rsidR="00BA20DA" w:rsidRPr="009F3FD5">
        <w:rPr>
          <w:rFonts w:cs="Arial" w:hAnsi="Arial" w:ascii="Arial"/>
          <w:sz w:val="24"/>
          <w:szCs w:val="24"/>
        </w:rPr>
        <w:t xml:space="preserve"> su u skupine koji uključuju slj</w:t>
      </w:r>
      <w:r w:rsidR="00E52DD7" w:rsidRPr="009F3FD5">
        <w:rPr>
          <w:rFonts w:cs="Arial" w:hAnsi="Arial" w:ascii="Arial"/>
          <w:sz w:val="24"/>
          <w:szCs w:val="24"/>
        </w:rPr>
        <w:t>edeće grupe troškova:</w:t>
      </w:r>
    </w:p>
    <w:p w:rsidRDefault="00E52DD7" w:rsidP="000250EA" w:rsidR="00E52DD7" w:rsidRPr="000D6A14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 xml:space="preserve">Administrativni troškovi  - </w:t>
      </w:r>
      <w:r w:rsidR="000D6A14" w:rsidRPr="000D6A14">
        <w:rPr>
          <w:rFonts w:cs="Arial" w:hAnsi="Arial" w:ascii="Arial"/>
          <w:sz w:val="24"/>
          <w:szCs w:val="24"/>
        </w:rPr>
        <w:t>3</w:t>
      </w:r>
      <w:r w:rsidR="00B27910" w:rsidRPr="000D6A14">
        <w:rPr>
          <w:rFonts w:cs="Arial" w:hAnsi="Arial" w:ascii="Arial"/>
          <w:sz w:val="24"/>
          <w:szCs w:val="24"/>
        </w:rPr>
        <w:t>0</w:t>
      </w:r>
      <w:r w:rsidRPr="000D6A14">
        <w:rPr>
          <w:rFonts w:cs="Arial" w:hAnsi="Arial" w:ascii="Arial"/>
          <w:sz w:val="24"/>
          <w:szCs w:val="24"/>
        </w:rPr>
        <w:t>.000 kn</w:t>
      </w:r>
    </w:p>
    <w:p w:rsidRDefault="00E52DD7" w:rsidP="000250EA" w:rsidR="00276AF2" w:rsidRPr="000D6A14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0D6A14">
        <w:rPr>
          <w:rFonts w:cs="Arial" w:hAnsi="Arial" w:ascii="Arial"/>
          <w:sz w:val="24"/>
          <w:szCs w:val="24"/>
        </w:rPr>
        <w:t xml:space="preserve">Operativni troškovi restrukturiranja -  </w:t>
      </w:r>
      <w:r w:rsidR="000D6A14" w:rsidRPr="000D6A14">
        <w:rPr>
          <w:rFonts w:cs="Arial" w:hAnsi="Arial" w:ascii="Arial"/>
          <w:sz w:val="24"/>
          <w:szCs w:val="24"/>
        </w:rPr>
        <w:t>4</w:t>
      </w:r>
      <w:r w:rsidR="00B27910" w:rsidRPr="000D6A14">
        <w:rPr>
          <w:rFonts w:cs="Arial" w:hAnsi="Arial" w:ascii="Arial"/>
          <w:sz w:val="24"/>
          <w:szCs w:val="24"/>
        </w:rPr>
        <w:t>0</w:t>
      </w:r>
      <w:r w:rsidRPr="000D6A14">
        <w:rPr>
          <w:rFonts w:cs="Arial" w:hAnsi="Arial" w:ascii="Arial"/>
          <w:sz w:val="24"/>
          <w:szCs w:val="24"/>
        </w:rPr>
        <w:t>.000 kn</w:t>
      </w:r>
    </w:p>
    <w:p w:rsidRDefault="000D6A14" w:rsidP="000250EA" w:rsidR="00E52DD7" w:rsidRPr="000D6A14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0D6A14">
        <w:rPr>
          <w:rFonts w:cs="Arial" w:hAnsi="Arial" w:ascii="Arial"/>
          <w:sz w:val="24"/>
          <w:szCs w:val="24"/>
        </w:rPr>
        <w:t>Ostali troškovi – 5</w:t>
      </w:r>
      <w:r w:rsidR="00E52DD7" w:rsidRPr="000D6A14">
        <w:rPr>
          <w:rFonts w:cs="Arial" w:hAnsi="Arial" w:ascii="Arial"/>
          <w:sz w:val="24"/>
          <w:szCs w:val="24"/>
        </w:rPr>
        <w:t>.000 kn</w:t>
      </w:r>
    </w:p>
    <w:p w:rsidRDefault="00E52DD7" w:rsidP="000250EA" w:rsidR="00E52DD7" w:rsidRPr="000D6A14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Ukupno očekivani troškovi postupka restruktur</w:t>
      </w:r>
      <w:r w:rsidR="00944571" w:rsidRPr="009F3FD5">
        <w:rPr>
          <w:rFonts w:cs="Arial" w:hAnsi="Arial" w:ascii="Arial"/>
          <w:sz w:val="24"/>
          <w:szCs w:val="24"/>
        </w:rPr>
        <w:t xml:space="preserve">iranja procijenjuju </w:t>
      </w:r>
      <w:r w:rsidR="00944571" w:rsidRPr="000D6A14">
        <w:rPr>
          <w:rFonts w:cs="Arial" w:hAnsi="Arial" w:ascii="Arial"/>
          <w:sz w:val="24"/>
          <w:szCs w:val="24"/>
        </w:rPr>
        <w:t xml:space="preserve">se na </w:t>
      </w:r>
      <w:r w:rsidR="000D6A14" w:rsidRPr="000D6A14">
        <w:rPr>
          <w:rFonts w:cs="Arial" w:hAnsi="Arial" w:ascii="Arial"/>
          <w:sz w:val="24"/>
          <w:szCs w:val="24"/>
        </w:rPr>
        <w:t>75</w:t>
      </w:r>
      <w:r w:rsidR="00AB2FBF" w:rsidRPr="000D6A14">
        <w:rPr>
          <w:rFonts w:cs="Arial" w:hAnsi="Arial" w:ascii="Arial"/>
          <w:sz w:val="24"/>
          <w:szCs w:val="24"/>
        </w:rPr>
        <w:t>.000,00</w:t>
      </w:r>
      <w:r w:rsidRPr="000D6A14">
        <w:rPr>
          <w:rFonts w:cs="Arial" w:hAnsi="Arial" w:ascii="Arial"/>
          <w:sz w:val="24"/>
          <w:szCs w:val="24"/>
        </w:rPr>
        <w:t xml:space="preserve"> kn.</w:t>
      </w:r>
    </w:p>
    <w:bookmarkEnd w:id="73"/>
    <w:bookmarkEnd w:id="74"/>
    <w:bookmarkEnd w:id="75"/>
    <w:p w:rsidRDefault="00841FC1" w:rsidP="000250EA" w:rsidR="00BA3CFC" w:rsidRPr="00ED33E1">
      <w:pPr>
        <w:tabs>
          <w:tab w:pos="3879" w:val="left"/>
        </w:tabs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Plan f</w:t>
      </w:r>
      <w:r w:rsidR="00CD3016">
        <w:rPr>
          <w:rFonts w:cs="Arial" w:hAnsi="Arial" w:ascii="Arial"/>
          <w:sz w:val="24"/>
          <w:szCs w:val="24"/>
        </w:rPr>
        <w:t>i</w:t>
      </w:r>
      <w:r w:rsidR="00F6033D" w:rsidRPr="00B971C1">
        <w:rPr>
          <w:rFonts w:cs="Arial" w:hAnsi="Arial" w:ascii="Arial"/>
          <w:sz w:val="24"/>
          <w:szCs w:val="24"/>
        </w:rPr>
        <w:t xml:space="preserve">nancijskog i </w:t>
      </w:r>
      <w:r w:rsidR="00F6033D" w:rsidRPr="000D6A14">
        <w:rPr>
          <w:rFonts w:cs="Arial" w:hAnsi="Arial" w:ascii="Arial"/>
          <w:sz w:val="24"/>
          <w:szCs w:val="24"/>
        </w:rPr>
        <w:t xml:space="preserve">operativnog restrukturiranja </w:t>
      </w:r>
      <w:r w:rsidR="00287442" w:rsidRPr="000D6A14">
        <w:rPr>
          <w:rFonts w:cs="Arial" w:hAnsi="Arial" w:ascii="Arial"/>
          <w:sz w:val="24"/>
          <w:szCs w:val="24"/>
        </w:rPr>
        <w:t xml:space="preserve">tvrtke </w:t>
      </w:r>
      <w:r w:rsidR="001C1C73">
        <w:rPr>
          <w:rFonts w:cs="Arial" w:hAnsi="Arial" w:ascii="Arial"/>
          <w:sz w:val="24"/>
          <w:szCs w:val="24"/>
        </w:rPr>
        <w:t>ABUNDAN</w:t>
      </w:r>
      <w:r w:rsidR="00ED33E1" w:rsidRPr="00ED33E1">
        <w:rPr>
          <w:rFonts w:cs="Arial" w:hAnsi="Arial" w:ascii="Arial"/>
          <w:sz w:val="24"/>
          <w:szCs w:val="24"/>
        </w:rPr>
        <w:t xml:space="preserve"> d.o.o.</w:t>
      </w:r>
      <w:r w:rsidR="00ED33E1">
        <w:rPr>
          <w:rFonts w:cs="Arial" w:hAnsi="Arial" w:ascii="Arial"/>
          <w:color w:val="003366"/>
          <w:sz w:val="18"/>
          <w:szCs w:val="18"/>
        </w:rPr>
        <w:t xml:space="preserve"> </w:t>
      </w:r>
      <w:r w:rsidR="00613D7A" w:rsidRPr="000D6A14">
        <w:rPr>
          <w:rFonts w:cs="Arial" w:hAnsi="Arial" w:ascii="Arial"/>
          <w:sz w:val="24"/>
          <w:szCs w:val="24"/>
        </w:rPr>
        <w:t>za</w:t>
      </w:r>
      <w:r w:rsidR="00BA20DA" w:rsidRPr="000D6A14">
        <w:rPr>
          <w:rFonts w:cs="Arial" w:hAnsi="Arial" w:ascii="Arial"/>
          <w:sz w:val="24"/>
          <w:szCs w:val="24"/>
        </w:rPr>
        <w:t xml:space="preserve"> </w:t>
      </w:r>
      <w:r w:rsidR="00F6033D" w:rsidRPr="000D6A14">
        <w:rPr>
          <w:rFonts w:cs="Arial" w:hAnsi="Arial" w:ascii="Arial"/>
          <w:sz w:val="24"/>
          <w:szCs w:val="24"/>
        </w:rPr>
        <w:t>201</w:t>
      </w:r>
      <w:r w:rsidR="00BA2E15" w:rsidRPr="000D6A14">
        <w:rPr>
          <w:rFonts w:cs="Arial" w:hAnsi="Arial" w:ascii="Arial"/>
          <w:sz w:val="24"/>
          <w:szCs w:val="24"/>
        </w:rPr>
        <w:t>8</w:t>
      </w:r>
      <w:r w:rsidR="00397EEF" w:rsidRPr="000D6A14">
        <w:rPr>
          <w:rFonts w:cs="Arial" w:hAnsi="Arial" w:ascii="Arial"/>
          <w:sz w:val="24"/>
          <w:szCs w:val="24"/>
        </w:rPr>
        <w:t>.</w:t>
      </w:r>
      <w:r w:rsidR="00B67158" w:rsidRPr="000D6A14">
        <w:rPr>
          <w:rFonts w:cs="Arial" w:hAnsi="Arial" w:ascii="Arial"/>
          <w:sz w:val="24"/>
          <w:szCs w:val="24"/>
        </w:rPr>
        <w:t xml:space="preserve"> </w:t>
      </w:r>
      <w:r w:rsidR="00397EEF" w:rsidRPr="000D6A14">
        <w:rPr>
          <w:rFonts w:cs="Arial" w:hAnsi="Arial" w:ascii="Arial"/>
          <w:sz w:val="24"/>
          <w:szCs w:val="24"/>
        </w:rPr>
        <w:t>-</w:t>
      </w:r>
      <w:r w:rsidR="00B67158" w:rsidRPr="000D6A14">
        <w:rPr>
          <w:rFonts w:cs="Arial" w:hAnsi="Arial" w:ascii="Arial"/>
          <w:sz w:val="24"/>
          <w:szCs w:val="24"/>
        </w:rPr>
        <w:t xml:space="preserve"> </w:t>
      </w:r>
      <w:r w:rsidR="00397EEF" w:rsidRPr="000D6A14">
        <w:rPr>
          <w:rFonts w:cs="Arial" w:hAnsi="Arial" w:ascii="Arial"/>
          <w:sz w:val="24"/>
          <w:szCs w:val="24"/>
        </w:rPr>
        <w:t>202</w:t>
      </w:r>
      <w:r w:rsidR="00BA2E15" w:rsidRPr="000D6A14">
        <w:rPr>
          <w:rFonts w:cs="Arial" w:hAnsi="Arial" w:ascii="Arial"/>
          <w:sz w:val="24"/>
          <w:szCs w:val="24"/>
        </w:rPr>
        <w:t>3</w:t>
      </w:r>
      <w:r w:rsidR="00F6033D" w:rsidRPr="000D6A14">
        <w:rPr>
          <w:rFonts w:cs="Arial" w:hAnsi="Arial" w:ascii="Arial"/>
          <w:sz w:val="24"/>
          <w:szCs w:val="24"/>
        </w:rPr>
        <w:t xml:space="preserve">. godinu </w:t>
      </w:r>
      <w:r w:rsidR="00661D0F" w:rsidRPr="000D6A14">
        <w:rPr>
          <w:rFonts w:cs="Arial" w:hAnsi="Arial" w:ascii="Arial"/>
          <w:sz w:val="24"/>
          <w:szCs w:val="24"/>
        </w:rPr>
        <w:t>usvojio je i odobrio</w:t>
      </w:r>
      <w:r w:rsidR="00D5100A" w:rsidRPr="000D6A14">
        <w:rPr>
          <w:rFonts w:cs="Arial" w:hAnsi="Arial" w:ascii="Arial"/>
          <w:sz w:val="24"/>
          <w:szCs w:val="24"/>
        </w:rPr>
        <w:t xml:space="preserve"> za</w:t>
      </w:r>
      <w:r w:rsidR="00661D0F" w:rsidRPr="000D6A14">
        <w:rPr>
          <w:rFonts w:cs="Arial" w:hAnsi="Arial" w:ascii="Arial"/>
          <w:sz w:val="24"/>
          <w:szCs w:val="24"/>
        </w:rPr>
        <w:t>konski zastupnik</w:t>
      </w:r>
      <w:r w:rsidR="003D3F94" w:rsidRPr="000D6A14">
        <w:rPr>
          <w:rFonts w:cs="Arial" w:hAnsi="Arial" w:ascii="Arial"/>
          <w:sz w:val="24"/>
          <w:szCs w:val="24"/>
        </w:rPr>
        <w:t xml:space="preserve"> </w:t>
      </w:r>
      <w:r w:rsidR="00862559" w:rsidRPr="000D6A14">
        <w:rPr>
          <w:rFonts w:cs="Arial" w:hAnsi="Arial" w:ascii="Arial"/>
          <w:sz w:val="24"/>
          <w:szCs w:val="24"/>
        </w:rPr>
        <w:t>tvrtke</w:t>
      </w:r>
      <w:r w:rsidR="00D81D24" w:rsidRPr="000D6A14">
        <w:rPr>
          <w:rFonts w:cs="Arial" w:hAnsi="Arial" w:ascii="Arial"/>
          <w:sz w:val="24"/>
          <w:szCs w:val="24"/>
        </w:rPr>
        <w:t xml:space="preserve"> </w:t>
      </w:r>
      <w:r w:rsidR="001C1C73">
        <w:rPr>
          <w:rFonts w:cs="Arial" w:hAnsi="Arial" w:ascii="Arial"/>
          <w:sz w:val="24"/>
          <w:szCs w:val="24"/>
        </w:rPr>
        <w:t>ABUNDAN</w:t>
      </w:r>
      <w:r w:rsidR="00ED33E1" w:rsidRPr="00ED33E1">
        <w:rPr>
          <w:rFonts w:cs="Arial" w:hAnsi="Arial" w:ascii="Arial"/>
          <w:sz w:val="24"/>
          <w:szCs w:val="24"/>
        </w:rPr>
        <w:t xml:space="preserve"> d.o.o</w:t>
      </w:r>
      <w:r w:rsidR="00ED33E1" w:rsidRPr="00ED33E1">
        <w:rPr>
          <w:rFonts w:cs="Arial" w:hAnsi="Arial" w:ascii="Arial"/>
          <w:sz w:val="18"/>
          <w:szCs w:val="18"/>
        </w:rPr>
        <w:t xml:space="preserve">. </w:t>
      </w:r>
      <w:r w:rsidR="00F6033D" w:rsidRPr="00ED33E1">
        <w:rPr>
          <w:rFonts w:cs="Arial" w:hAnsi="Arial" w:ascii="Arial"/>
          <w:sz w:val="24"/>
          <w:szCs w:val="24"/>
        </w:rPr>
        <w:t xml:space="preserve">dana </w:t>
      </w:r>
      <w:r w:rsidR="001A7DEF">
        <w:rPr>
          <w:rFonts w:cs="Arial" w:hAnsi="Arial" w:ascii="Arial"/>
          <w:sz w:val="24"/>
          <w:szCs w:val="24"/>
        </w:rPr>
        <w:t>19.09</w:t>
      </w:r>
      <w:r w:rsidR="00A11029" w:rsidRPr="00ED33E1">
        <w:rPr>
          <w:rFonts w:cs="Arial" w:hAnsi="Arial" w:ascii="Arial"/>
          <w:sz w:val="24"/>
          <w:szCs w:val="24"/>
        </w:rPr>
        <w:t>.2018</w:t>
      </w:r>
      <w:r w:rsidR="006E1B1D" w:rsidRPr="00ED33E1">
        <w:rPr>
          <w:rFonts w:cs="Arial" w:hAnsi="Arial" w:ascii="Arial"/>
          <w:sz w:val="24"/>
          <w:szCs w:val="24"/>
        </w:rPr>
        <w:t>.</w:t>
      </w:r>
      <w:r w:rsidR="00F6033D" w:rsidRPr="00ED33E1">
        <w:rPr>
          <w:rFonts w:cs="Arial" w:hAnsi="Arial" w:ascii="Arial"/>
          <w:sz w:val="24"/>
          <w:szCs w:val="24"/>
        </w:rPr>
        <w:t xml:space="preserve"> godine.</w:t>
      </w:r>
    </w:p>
    <w:p w:rsidRDefault="001A7DEF" w:rsidR="001A7DE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A11029" w:rsidP="00A11029" w:rsidR="00A11029">
      <w:pPr>
        <w:spacing w:lineRule="auto" w:line="360" w:after="0"/>
        <w:ind w:firstLine="708" w:left="8496"/>
        <w:contextualSpacing/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 xml:space="preserve"> </w:t>
      </w: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 w:rsidRPr="006E09AB">
      <w:pPr>
        <w:pStyle w:val="Naslov6"/>
        <w:spacing w:lineRule="auto" w:line="360" w:before="0"/>
        <w:contextualSpacing/>
        <w:jc w:val="center"/>
        <w:rPr>
          <w:rFonts w:cs="Arial" w:hAnsi="Arial" w:ascii="Arial"/>
          <w:b/>
          <w:color w:themeColor="accent1" w:val="A5300F"/>
          <w:sz w:val="24"/>
          <w:szCs w:val="24"/>
        </w:rPr>
      </w:pPr>
      <w:bookmarkStart w:name="_Toc472012442" w:id="100"/>
      <w:bookmarkStart w:name="_Toc477898291" w:id="101"/>
      <w:bookmarkStart w:name="_Toc501463178" w:id="102"/>
      <w:r w:rsidRPr="006E09AB">
        <w:rPr>
          <w:rFonts w:cs="Arial" w:hAnsi="Arial" w:ascii="Arial"/>
          <w:b/>
          <w:color w:themeColor="accent1" w:val="A5300F"/>
          <w:sz w:val="24"/>
          <w:szCs w:val="24"/>
        </w:rPr>
        <w:t>OBAVIJEST VJEROVNICIMA O PODNOŠENJU ZAHTJEVA ZA POKRETANJE PREDSTEČAJNOG POSTUPKA</w:t>
      </w:r>
      <w:bookmarkEnd w:id="100"/>
      <w:bookmarkEnd w:id="101"/>
      <w:bookmarkEnd w:id="102"/>
    </w:p>
    <w:p w:rsidRDefault="00E04569" w:rsidP="00E04569" w:rsidR="00E04569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Uprava društva </w:t>
      </w:r>
      <w:r w:rsidR="001C1C73">
        <w:rPr>
          <w:rFonts w:cs="Arial" w:hAnsi="Arial" w:ascii="Arial"/>
          <w:sz w:val="24"/>
          <w:szCs w:val="24"/>
        </w:rPr>
        <w:t>ABUNDAN</w:t>
      </w:r>
      <w:r w:rsidR="00ED33E1" w:rsidRPr="00ED33E1">
        <w:rPr>
          <w:rFonts w:cs="Arial" w:hAnsi="Arial" w:ascii="Arial"/>
          <w:sz w:val="24"/>
          <w:szCs w:val="24"/>
        </w:rPr>
        <w:t xml:space="preserve"> d.o.o.</w:t>
      </w:r>
      <w:r w:rsidRPr="00B971C1">
        <w:rPr>
          <w:rFonts w:cs="Arial" w:hAnsi="Arial" w:ascii="Arial"/>
          <w:sz w:val="24"/>
          <w:szCs w:val="24"/>
        </w:rPr>
        <w:t>, ovom izjavom,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</w:t>
      </w:r>
      <w:r>
        <w:rPr>
          <w:rFonts w:cs="Arial" w:hAnsi="Arial" w:ascii="Arial"/>
          <w:sz w:val="24"/>
          <w:szCs w:val="24"/>
        </w:rPr>
        <w:t xml:space="preserve"> sve odredbe Stečajnog zakona. </w:t>
      </w: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  <w:lang w:eastAsia="zh-CN"/>
        </w:rPr>
      </w:pPr>
      <w:r w:rsidRPr="00B971C1">
        <w:rPr>
          <w:rFonts w:cs="Arial" w:hAnsi="Arial" w:ascii="Arial"/>
          <w:sz w:val="24"/>
          <w:szCs w:val="24"/>
        </w:rPr>
        <w:t xml:space="preserve">Sve obavijesti i dokumentacija vezane uz predstečajni postupak tvrtke </w:t>
      </w:r>
      <w:r w:rsidR="001C1C73">
        <w:rPr>
          <w:rFonts w:cs="Arial" w:hAnsi="Arial" w:ascii="Arial"/>
          <w:bCs/>
          <w:sz w:val="24"/>
          <w:szCs w:val="24"/>
          <w:lang w:eastAsia="zh-CN"/>
        </w:rPr>
        <w:t>ABUNDAN</w:t>
      </w:r>
      <w:r w:rsidR="00ED33E1" w:rsidRPr="00ED33E1">
        <w:rPr>
          <w:rFonts w:cs="Arial" w:hAnsi="Arial" w:ascii="Arial"/>
          <w:bCs/>
          <w:sz w:val="24"/>
          <w:szCs w:val="24"/>
          <w:lang w:eastAsia="zh-CN"/>
        </w:rPr>
        <w:t xml:space="preserve"> d.o.o.</w:t>
      </w:r>
      <w:r w:rsidR="00ED33E1">
        <w:rPr>
          <w:rFonts w:cs="Arial" w:hAnsi="Arial" w:ascii="Arial"/>
          <w:color w:val="003366"/>
          <w:sz w:val="18"/>
          <w:szCs w:val="18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bit će javno dostupne na internet </w:t>
      </w:r>
      <w:r w:rsidRPr="00B971C1">
        <w:rPr>
          <w:rFonts w:cs="Arial" w:hAnsi="Arial" w:ascii="Arial"/>
          <w:sz w:val="24"/>
          <w:szCs w:val="24"/>
        </w:rPr>
        <w:t xml:space="preserve">stranicama Ministarstva pravosuđa na e-oglasnoj ploči. Ovim putem pozivamo sve vjerovnike tvrtke </w:t>
      </w:r>
      <w:r w:rsidR="001C1C73">
        <w:rPr>
          <w:rFonts w:cs="Arial" w:hAnsi="Arial" w:ascii="Arial"/>
          <w:bCs/>
          <w:sz w:val="24"/>
          <w:szCs w:val="24"/>
          <w:lang w:eastAsia="zh-CN"/>
        </w:rPr>
        <w:t>ABUNDAN</w:t>
      </w:r>
      <w:r w:rsidR="00ED33E1" w:rsidRPr="00ED33E1">
        <w:rPr>
          <w:rFonts w:cs="Arial" w:hAnsi="Arial" w:ascii="Arial"/>
          <w:bCs/>
          <w:sz w:val="24"/>
          <w:szCs w:val="24"/>
          <w:lang w:eastAsia="zh-CN"/>
        </w:rPr>
        <w:t xml:space="preserve"> d.o.o.</w:t>
      </w:r>
      <w:r w:rsidR="00ED33E1">
        <w:rPr>
          <w:rFonts w:cs="Arial" w:hAnsi="Arial" w:ascii="Arial"/>
          <w:color w:val="003366"/>
          <w:sz w:val="18"/>
          <w:szCs w:val="18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da podrže naš Plan restrukturiranja, a sve u svrhu nastavka poslovanja i namirenja tražbina vjerovnika te omogućavanja poslovanja našeg Društva. </w:t>
      </w: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Nakon prihvaćanja Prijedloga za otvaranje predstečajnog postupka za tvrtku </w:t>
      </w:r>
      <w:r w:rsidR="001C1C73">
        <w:rPr>
          <w:rFonts w:cs="Arial" w:hAnsi="Arial" w:ascii="Arial"/>
          <w:bCs/>
          <w:sz w:val="24"/>
          <w:szCs w:val="24"/>
          <w:lang w:eastAsia="zh-CN"/>
        </w:rPr>
        <w:t>ABUNDAN</w:t>
      </w:r>
      <w:r w:rsidR="00ED33E1" w:rsidRPr="00ED33E1">
        <w:rPr>
          <w:rFonts w:cs="Arial" w:hAnsi="Arial" w:ascii="Arial"/>
          <w:bCs/>
          <w:sz w:val="24"/>
          <w:szCs w:val="24"/>
          <w:lang w:eastAsia="zh-CN"/>
        </w:rPr>
        <w:t xml:space="preserve"> d.o.o.</w:t>
      </w:r>
      <w:r w:rsidR="00ED33E1">
        <w:rPr>
          <w:rFonts w:cs="Arial" w:hAnsi="Arial" w:ascii="Arial"/>
          <w:color w:val="003366"/>
          <w:sz w:val="18"/>
          <w:szCs w:val="18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od strane Trgovačkog suda, kontaktirat će se vjerovnici </w:t>
      </w:r>
      <w:r w:rsidRPr="00B971C1">
        <w:rPr>
          <w:rFonts w:cs="Arial" w:hAnsi="Arial" w:ascii="Arial"/>
          <w:bCs/>
          <w:sz w:val="24"/>
          <w:szCs w:val="24"/>
        </w:rPr>
        <w:t xml:space="preserve">kako bi se pribavila zakonom propisana većina potrebna za prihvaćanje Plana financijskog i operativnog restrukturiranja. </w:t>
      </w:r>
    </w:p>
    <w:p w:rsidRDefault="00B72481" w:rsidP="00E04569" w:rsidR="00B72481" w:rsidRPr="00B971C1">
      <w:pPr>
        <w:pStyle w:val="Tijeloteksta"/>
        <w:spacing w:lineRule="auto" w:line="360" w:after="0"/>
        <w:contextualSpacing/>
        <w:rPr>
          <w:rFonts w:cs="Arial" w:eastAsia="Calibri"/>
          <w:snapToGrid/>
          <w:sz w:val="24"/>
          <w:szCs w:val="24"/>
          <w:lang w:val="en-US"/>
        </w:rPr>
      </w:pPr>
    </w:p>
    <w:p w:rsidRDefault="006E09AB" w:rsidP="00C4132E" w:rsidR="00C4132E" w:rsidRPr="00CD128C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sz w:val="24"/>
          <w:szCs w:val="24"/>
          <w:lang w:val="hr-HR"/>
        </w:rPr>
      </w:pPr>
      <w:r>
        <w:rPr>
          <w:rFonts w:cs="Arial" w:eastAsia="MS Mincho" w:hAnsi="Arial" w:ascii="Arial"/>
          <w:sz w:val="24"/>
          <w:szCs w:val="24"/>
          <w:lang w:val="hr-HR"/>
        </w:rPr>
        <w:t>U Velikoj Ludini</w:t>
      </w:r>
      <w:r w:rsidR="00ED33E1">
        <w:rPr>
          <w:rFonts w:cs="Arial" w:eastAsia="MS Mincho" w:hAnsi="Arial" w:ascii="Arial"/>
          <w:sz w:val="24"/>
          <w:szCs w:val="24"/>
          <w:lang w:val="hr-HR"/>
        </w:rPr>
        <w:t xml:space="preserve">, </w:t>
      </w:r>
      <w:r w:rsidR="00ED33E1">
        <w:rPr>
          <w:rFonts w:cs="Arial" w:eastAsia="MS Mincho" w:hAnsi="Arial" w:ascii="Arial"/>
          <w:color w:val="FF0000"/>
          <w:sz w:val="24"/>
          <w:szCs w:val="24"/>
          <w:lang w:val="hr-HR"/>
        </w:rPr>
        <w:t xml:space="preserve"> </w:t>
      </w:r>
      <w:r w:rsidR="001A7DEF">
        <w:rPr>
          <w:rFonts w:cs="Arial" w:eastAsia="MS Mincho" w:hAnsi="Arial" w:ascii="Arial"/>
          <w:sz w:val="24"/>
          <w:szCs w:val="24"/>
          <w:lang w:val="hr-HR"/>
        </w:rPr>
        <w:t>19.09</w:t>
      </w:r>
      <w:r w:rsidR="00C4132E" w:rsidRPr="00017E5A">
        <w:rPr>
          <w:rFonts w:cs="Arial" w:eastAsia="MS Mincho" w:hAnsi="Arial" w:ascii="Arial"/>
          <w:sz w:val="24"/>
          <w:szCs w:val="24"/>
          <w:lang w:val="hr-HR"/>
        </w:rPr>
        <w:t xml:space="preserve">.2018. </w:t>
      </w:r>
      <w:r w:rsidR="00E04569" w:rsidRPr="00017E5A">
        <w:rPr>
          <w:rFonts w:cs="Arial" w:eastAsia="MS Mincho" w:hAnsi="Arial" w:ascii="Arial"/>
          <w:sz w:val="24"/>
          <w:szCs w:val="24"/>
          <w:lang w:val="hr-HR"/>
        </w:rPr>
        <w:t xml:space="preserve"> </w:t>
      </w:r>
      <w:r w:rsidR="00E04569" w:rsidRPr="00017E5A">
        <w:rPr>
          <w:rFonts w:cs="Arial" w:hAnsi="Arial" w:ascii="Arial"/>
          <w:sz w:val="24"/>
          <w:szCs w:val="24"/>
        </w:rPr>
        <w:t xml:space="preserve">     </w:t>
      </w:r>
    </w:p>
    <w:p w:rsidRDefault="001C1C73" w:rsidP="00C4132E" w:rsidR="00C4132E" w:rsidRPr="00265C20">
      <w:pPr>
        <w:tabs>
          <w:tab w:pos="3879" w:val="left"/>
        </w:tabs>
        <w:spacing w:lineRule="auto" w:line="360" w:after="0"/>
        <w:ind w:left="9204"/>
        <w:jc w:val="center"/>
        <w:rPr>
          <w:rFonts w:cs="Arial" w:eastAsia="MS Mincho" w:hAnsi="Arial" w:ascii="Arial"/>
          <w:b/>
          <w:color w:themeShade="BF" w:themeColor="accent1" w:val="7B230B"/>
          <w:sz w:val="24"/>
          <w:szCs w:val="24"/>
        </w:rPr>
      </w:pPr>
      <w:r>
        <w:rPr>
          <w:rFonts w:cs="Arial" w:eastAsia="MS Mincho" w:hAnsi="Arial" w:ascii="Arial"/>
          <w:b/>
          <w:color w:themeShade="BF" w:themeColor="accent1" w:val="7B230B"/>
          <w:sz w:val="24"/>
          <w:szCs w:val="24"/>
        </w:rPr>
        <w:t>ABUNDAN</w:t>
      </w:r>
      <w:r w:rsidR="0067493D">
        <w:rPr>
          <w:rFonts w:cs="Arial" w:eastAsia="MS Mincho" w:hAnsi="Arial" w:ascii="Arial"/>
          <w:b/>
          <w:color w:themeShade="BF" w:themeColor="accent1" w:val="7B230B"/>
          <w:sz w:val="24"/>
          <w:szCs w:val="24"/>
        </w:rPr>
        <w:t xml:space="preserve"> D.O.O.</w:t>
      </w:r>
      <w:r w:rsidR="00C4132E" w:rsidRPr="00265C20">
        <w:rPr>
          <w:rFonts w:cs="Arial" w:eastAsia="MS Mincho" w:hAnsi="Arial" w:ascii="Arial"/>
          <w:b/>
          <w:color w:themeShade="BF" w:themeColor="accent1" w:val="7B230B"/>
          <w:sz w:val="24"/>
          <w:szCs w:val="24"/>
        </w:rPr>
        <w:t xml:space="preserve"> </w:t>
      </w:r>
    </w:p>
    <w:p w:rsidRDefault="00ED33E1" w:rsidP="000D6A14" w:rsidR="00C4132E" w:rsidRPr="000D6A14">
      <w:pPr>
        <w:tabs>
          <w:tab w:pos="3879" w:val="left"/>
        </w:tabs>
        <w:spacing w:lineRule="auto" w:line="360" w:after="0"/>
        <w:ind w:left="4320"/>
        <w:rPr>
          <w:rFonts w:cs="Arial" w:hAnsi="Arial" w:ascii="Arial"/>
          <w:bCs/>
          <w:sz w:val="24"/>
          <w:szCs w:val="24"/>
        </w:rPr>
      </w:pP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</w:r>
      <w:r>
        <w:rPr>
          <w:rFonts w:cs="Arial" w:hAnsi="Arial" w:ascii="Arial"/>
          <w:bCs/>
          <w:sz w:val="24"/>
          <w:szCs w:val="24"/>
        </w:rPr>
        <w:tab/>
        <w:t xml:space="preserve">    </w:t>
      </w:r>
      <w:r w:rsidR="00B7793E">
        <w:rPr>
          <w:rFonts w:cs="Arial" w:hAnsi="Arial" w:ascii="Arial"/>
          <w:bCs/>
          <w:sz w:val="24"/>
          <w:szCs w:val="24"/>
        </w:rPr>
        <w:t xml:space="preserve">  </w:t>
      </w:r>
      <w:r w:rsidR="006E09AB">
        <w:rPr>
          <w:rFonts w:cs="Arial" w:hAnsi="Arial" w:ascii="Arial"/>
          <w:bCs/>
          <w:sz w:val="24"/>
          <w:szCs w:val="24"/>
        </w:rPr>
        <w:t xml:space="preserve"> </w:t>
      </w:r>
      <w:r>
        <w:rPr>
          <w:rFonts w:cs="Arial" w:hAnsi="Arial" w:ascii="Arial"/>
          <w:bCs/>
          <w:sz w:val="24"/>
          <w:szCs w:val="24"/>
        </w:rPr>
        <w:t xml:space="preserve">  </w:t>
      </w:r>
      <w:r w:rsidR="006E09AB">
        <w:rPr>
          <w:rFonts w:cs="Arial" w:hAnsi="Arial" w:ascii="Arial"/>
          <w:bCs/>
          <w:sz w:val="24"/>
          <w:szCs w:val="24"/>
        </w:rPr>
        <w:t>Zorislav Kiš</w:t>
      </w:r>
      <w:r w:rsidR="000D6A14">
        <w:rPr>
          <w:rFonts w:cs="Arial" w:hAnsi="Arial" w:ascii="Arial"/>
          <w:bCs/>
          <w:sz w:val="24"/>
          <w:szCs w:val="24"/>
        </w:rPr>
        <w:t>, direktor</w:t>
      </w:r>
    </w:p>
    <w:p w:rsidRDefault="00B7793E" w:rsidP="00C4132E" w:rsidR="00B7793E">
      <w:pPr>
        <w:spacing w:lineRule="auto" w:line="360" w:after="0"/>
        <w:ind w:firstLine="708" w:left="8496"/>
        <w:contextualSpacing/>
        <w:jc w:val="center"/>
        <w:rPr>
          <w:rFonts w:cs="Arial" w:eastAsia="MS Mincho" w:hAnsi="Arial" w:ascii="Arial"/>
          <w:sz w:val="24"/>
          <w:szCs w:val="24"/>
        </w:rPr>
      </w:pPr>
      <w:r>
        <w:rPr>
          <w:rFonts w:cs="Arial" w:eastAsia="MS Mincho" w:hAnsi="Arial" w:ascii="Arial"/>
          <w:sz w:val="24"/>
          <w:szCs w:val="24"/>
        </w:rPr>
        <w:t xml:space="preserve"> </w:t>
      </w:r>
    </w:p>
    <w:p w:rsidRDefault="00C4132E" w:rsidP="00C4132E" w:rsidR="00E04569" w:rsidRPr="00B971C1">
      <w:pPr>
        <w:spacing w:lineRule="auto" w:line="360" w:after="0"/>
        <w:ind w:firstLine="708" w:left="8496"/>
        <w:contextualSpacing/>
        <w:jc w:val="center"/>
        <w:rPr>
          <w:rFonts w:cs="Arial" w:hAnsi="Arial" w:ascii="Arial"/>
          <w:sz w:val="24"/>
          <w:szCs w:val="24"/>
        </w:rPr>
      </w:pPr>
      <w:r w:rsidRPr="000A6075">
        <w:rPr>
          <w:rFonts w:cs="Arial" w:eastAsia="MS Mincho" w:hAnsi="Arial" w:ascii="Arial"/>
          <w:sz w:val="24"/>
          <w:szCs w:val="24"/>
        </w:rPr>
        <w:lastRenderedPageBreak/>
        <w:t>_________________________</w:t>
      </w:r>
    </w:p>
    <w:sectPr w:rsidSect="00A309A2" w:rsidR="00E04569" w:rsidRPr="00B971C1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code="9" w:orient="landscape" w:h="11900" w:w="16820"/>
      <w:pgMar w:gutter="0" w:footer="709" w:header="709" w:left="1417" w:bottom="1417" w:right="1417" w:top="1417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D1E" w:rsidP="00700EE9" w:rsidR="00114D1E">
      <w:r>
        <w:separator/>
      </w:r>
    </w:p>
  </w:endnote>
  <w:endnote w:id="0" w:type="continuationSeparator">
    <w:p w:rsidRDefault="00114D1E" w:rsidP="00700EE9" w:rsidR="00114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imes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Lucida Grande">
    <w:altName w:val="Courier New"/>
    <w:charset w:val="00"/>
    <w:family w:val="auto"/>
    <w:pitch w:val="variable"/>
    <w:sig w:csb1="00000000" w:csb0="000001BF" w:usb3="00000000" w:usb2="00000000" w:usb1="5000A1FF" w:usb0="E1000A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519" w:rsidP="00BB3BCA" w:rsidR="00ED35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3519" w:rsidP="00BB3BCA" w:rsidR="00ED35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519" w:rsidP="00346A9D" w:rsidR="00ED3519" w:rsidRPr="00506C28">
    <w:pPr>
      <w:pStyle w:val="Podnoje"/>
      <w:ind w:right="360"/>
      <w:jc w:val="center"/>
      <w:rPr>
        <w:rFonts w:cs="Arial" w:hAnsi="Arial" w:ascii="Arial"/>
        <w:color w:themeShade="BF" w:themeColor="accent6" w:val="855D36"/>
        <w:sz w:val="20"/>
        <w:szCs w:val="2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3519" w:rsidR="00ED351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D1E" w:rsidP="00700EE9" w:rsidR="00114D1E">
      <w:r>
        <w:separator/>
      </w:r>
    </w:p>
  </w:footnote>
  <w:footnote w:id="0" w:type="continuationSeparator">
    <w:p w:rsidRDefault="00114D1E" w:rsidP="00700EE9" w:rsidR="00114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639" w:rsidR="00ED3519">
    <w:pPr>
      <w:pStyle w:val="Zaglavlje"/>
    </w:pPr>
    <w:r>
      <w:rPr>
        <w:noProof/>
      </w:rPr>
      <w:pict w14:anchorId="40257515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f9cec2 [660]" stroked="f" o:allowincell="f" o:spid="_x0000_s2053" id="PowerPlusWaterMarkObject57586876" style="position:absolute;margin-left:0;margin-top:0;width:559.15pt;height:79.85pt;rotation:315;z-index:-251655168;mso-position-horizontal:center;mso-position-horizontal-relative:margin;mso-position-vertical:center;mso-position-vertical-relative:margin" type="#_x0000_t136">
          <v:fill opacity=".5"/>
          <v:textpath style="font-family:&quot;Arial&quot;;font-size:1pt" string="ABUNDAN d.o.o."/>
          <w10:wrap anchory="margin" anchorx="margin"/>
        </v:shape>
      </w:pic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639" w:rsidP="00626071" w:rsidR="00ED3519" w:rsidRPr="00346A9D">
    <w:pPr>
      <w:pStyle w:val="Zaglavlje"/>
      <w:jc w:val="center"/>
      <w:rPr>
        <w:rFonts w:eastAsia="Calibri"/>
        <w:i/>
        <w:color w:val="FF0000"/>
        <w:lang w:eastAsia="en-US" w:val="en-US"/>
      </w:rPr>
    </w:pPr>
    <w:r>
      <w:rPr>
        <w:noProof/>
      </w:rPr>
      <w:pict w14:anchorId="34985BB4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f9cec2 [660]" stroked="f" o:allowincell="f" o:spid="_x0000_s2054" id="PowerPlusWaterMarkObject57586877" style="position:absolute;left:0;text-align:left;margin-left:0;margin-top:0;width:559.15pt;height:79.85pt;rotation:315;z-index:-251653120;mso-position-horizontal:center;mso-position-horizontal-relative:margin;mso-position-vertical:center;mso-position-vertical-relative:margin" type="#_x0000_t136">
          <v:fill opacity=".5"/>
          <v:textpath style="font-family:&quot;Arial&quot;;font-size:1pt" string="ABUNDAN d.o.o."/>
          <w10:wrap anchory="margin" anchorx="margin"/>
        </v:shape>
      </w:pic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639" w:rsidR="00ED3519">
    <w:pPr>
      <w:pStyle w:val="Zaglavlje"/>
    </w:pPr>
    <w:r>
      <w:rPr>
        <w:noProof/>
      </w:rPr>
      <w:pict w14:anchorId="448A42F4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f9cec2 [660]" stroked="f" o:allowincell="f" o:spid="_x0000_s2052" id="PowerPlusWaterMarkObject57586875" style="position:absolute;margin-left:0;margin-top:0;width:559.15pt;height:79.85pt;rotation:315;z-index:-251657216;mso-position-horizontal:center;mso-position-horizontal-relative:margin;mso-position-vertical:center;mso-position-vertical-relative:margin" type="#_x0000_t136">
          <v:fill opacity=".5"/>
          <v:textpath style="font-family:&quot;Arial&quot;;font-size:1pt" string="ABUNDAN d.o.o."/>
          <w10:wrap anchory="margin" anchorx="margin"/>
        </v:shape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5">
    <w:nsid w:val="14AB26A0"/>
    <w:multiLevelType w:val="hybridMultilevel"/>
    <w:tmpl w:val="1CFE847C"/>
    <w:lvl w:tplc="041A0001" w:ilvl="0">
      <w:start w:val="1"/>
      <w:numFmt w:val="bullet"/>
      <w:lvlText w:val=""/>
      <w:lvlJc w:val="left"/>
      <w:pPr>
        <w:ind w:hanging="360" w:left="85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15"/>
      </w:pPr>
      <w:rPr>
        <w:rFonts w:hAnsi="Wingdings" w:ascii="Wingdings" w:hint="default"/>
      </w:rPr>
    </w:lvl>
  </w:abstractNum>
  <w:abstractNum w:abstractNumId="6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C350DA"/>
    <w:multiLevelType w:val="hybridMultilevel"/>
    <w:tmpl w:val="AED0F3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BEC6780"/>
    <w:multiLevelType w:val="hybridMultilevel"/>
    <w:tmpl w:val="C6123A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3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15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6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13"/>
  </w:num>
  <w:num w:numId="8">
    <w:abstractNumId w:val="10"/>
  </w:num>
  <w:num w:numId="9">
    <w:abstractNumId w:val="7"/>
  </w:num>
  <w:num w:numId="10">
    <w:abstractNumId w:val="16"/>
  </w:num>
  <w:num w:numId="11">
    <w:abstractNumId w:val="3"/>
  </w:num>
  <w:num w:numId="12">
    <w:abstractNumId w:val="12"/>
  </w:num>
  <w:num w:numId="13">
    <w:abstractNumId w:val="6"/>
  </w:num>
  <w:num w:numId="14">
    <w:abstractNumId w:val="11"/>
  </w:num>
  <w:num w:numId="15">
    <w:abstractNumId w:val="14"/>
  </w:num>
  <w:num w:numId="16">
    <w:abstractNumId w:val="14"/>
  </w:num>
  <w:num w:numId="17">
    <w:abstractNumId w:val="14"/>
  </w:num>
  <w:num w:numId="18">
    <w:abstractNumId w:val="5"/>
  </w:num>
  <w:num w:numId="19">
    <w:abstractNumId w:val="9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17E5A"/>
    <w:rsid w:val="00020A84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91"/>
    <w:rsid w:val="000250EA"/>
    <w:rsid w:val="000252AA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60C4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5D6"/>
    <w:rsid w:val="00082639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57B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4F81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6A14"/>
    <w:rsid w:val="000D72E4"/>
    <w:rsid w:val="000D7A99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1C95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30C4"/>
    <w:rsid w:val="0010329F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4969"/>
    <w:rsid w:val="00114D1E"/>
    <w:rsid w:val="0011511A"/>
    <w:rsid w:val="00116342"/>
    <w:rsid w:val="001169E6"/>
    <w:rsid w:val="00116CA0"/>
    <w:rsid w:val="001175D3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B91"/>
    <w:rsid w:val="00131E17"/>
    <w:rsid w:val="00131E8B"/>
    <w:rsid w:val="00131FB7"/>
    <w:rsid w:val="00132585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22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741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E06"/>
    <w:rsid w:val="001A6913"/>
    <w:rsid w:val="001A6B9B"/>
    <w:rsid w:val="001A72E2"/>
    <w:rsid w:val="001A7B9A"/>
    <w:rsid w:val="001A7CC6"/>
    <w:rsid w:val="001A7D5B"/>
    <w:rsid w:val="001A7DEF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B7C66"/>
    <w:rsid w:val="001C0BF7"/>
    <w:rsid w:val="001C0F02"/>
    <w:rsid w:val="001C1068"/>
    <w:rsid w:val="001C17D7"/>
    <w:rsid w:val="001C1B47"/>
    <w:rsid w:val="001C1C73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C06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3FB9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6E71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37E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1BC9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3D6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36EA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6D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424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1167"/>
    <w:rsid w:val="00392000"/>
    <w:rsid w:val="00393B66"/>
    <w:rsid w:val="003947C8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A1E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AD5"/>
    <w:rsid w:val="003A7D99"/>
    <w:rsid w:val="003B05C6"/>
    <w:rsid w:val="003B09FD"/>
    <w:rsid w:val="003B0AB7"/>
    <w:rsid w:val="003B0CC7"/>
    <w:rsid w:val="003B1DD7"/>
    <w:rsid w:val="003B1FA4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204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550"/>
    <w:rsid w:val="003E77AF"/>
    <w:rsid w:val="003E77F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B61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2082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200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1C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087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385"/>
    <w:rsid w:val="004D0506"/>
    <w:rsid w:val="004D0575"/>
    <w:rsid w:val="004D09CF"/>
    <w:rsid w:val="004D0BCA"/>
    <w:rsid w:val="004D0CBD"/>
    <w:rsid w:val="004D10BB"/>
    <w:rsid w:val="004D17F9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4E99"/>
    <w:rsid w:val="004E544A"/>
    <w:rsid w:val="004E5C39"/>
    <w:rsid w:val="004E6180"/>
    <w:rsid w:val="004E61DA"/>
    <w:rsid w:val="004E6579"/>
    <w:rsid w:val="004E6A3D"/>
    <w:rsid w:val="004E7488"/>
    <w:rsid w:val="004E7E5D"/>
    <w:rsid w:val="004E7EAD"/>
    <w:rsid w:val="004F1144"/>
    <w:rsid w:val="004F16AF"/>
    <w:rsid w:val="004F1D59"/>
    <w:rsid w:val="004F37F9"/>
    <w:rsid w:val="004F388C"/>
    <w:rsid w:val="004F39B7"/>
    <w:rsid w:val="004F3CFF"/>
    <w:rsid w:val="004F4E29"/>
    <w:rsid w:val="004F4FA3"/>
    <w:rsid w:val="004F5590"/>
    <w:rsid w:val="004F59E8"/>
    <w:rsid w:val="004F5AC5"/>
    <w:rsid w:val="004F66E7"/>
    <w:rsid w:val="004F671D"/>
    <w:rsid w:val="004F6E75"/>
    <w:rsid w:val="004F6FF7"/>
    <w:rsid w:val="004F72D0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25D"/>
    <w:rsid w:val="0052030B"/>
    <w:rsid w:val="005208B8"/>
    <w:rsid w:val="00520A6E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FD"/>
    <w:rsid w:val="00531CC5"/>
    <w:rsid w:val="005321EB"/>
    <w:rsid w:val="00532574"/>
    <w:rsid w:val="00533033"/>
    <w:rsid w:val="0053334A"/>
    <w:rsid w:val="00533757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47649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DDF"/>
    <w:rsid w:val="00552F62"/>
    <w:rsid w:val="00552F88"/>
    <w:rsid w:val="00553224"/>
    <w:rsid w:val="00553225"/>
    <w:rsid w:val="0055356E"/>
    <w:rsid w:val="00553938"/>
    <w:rsid w:val="0055568B"/>
    <w:rsid w:val="00555E9B"/>
    <w:rsid w:val="00555EAC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BC0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039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70B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38F3"/>
    <w:rsid w:val="005D4BE1"/>
    <w:rsid w:val="005D5E93"/>
    <w:rsid w:val="005D61F3"/>
    <w:rsid w:val="005D6428"/>
    <w:rsid w:val="005D65E1"/>
    <w:rsid w:val="005D75AD"/>
    <w:rsid w:val="005D7E6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FA4"/>
    <w:rsid w:val="0061621F"/>
    <w:rsid w:val="006166E2"/>
    <w:rsid w:val="00616B02"/>
    <w:rsid w:val="00616DCB"/>
    <w:rsid w:val="00616E51"/>
    <w:rsid w:val="00616F31"/>
    <w:rsid w:val="00620237"/>
    <w:rsid w:val="00620CE3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086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1445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00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7442"/>
    <w:rsid w:val="006F01E2"/>
    <w:rsid w:val="006F07E9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6000"/>
    <w:rsid w:val="00806FEF"/>
    <w:rsid w:val="008071CE"/>
    <w:rsid w:val="008073C2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BAA"/>
    <w:rsid w:val="008435DC"/>
    <w:rsid w:val="00843A56"/>
    <w:rsid w:val="008445CC"/>
    <w:rsid w:val="0084489F"/>
    <w:rsid w:val="00844AF5"/>
    <w:rsid w:val="008455B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06E"/>
    <w:rsid w:val="008502BD"/>
    <w:rsid w:val="0085135C"/>
    <w:rsid w:val="0085139C"/>
    <w:rsid w:val="0085234A"/>
    <w:rsid w:val="00852BC8"/>
    <w:rsid w:val="00853036"/>
    <w:rsid w:val="008535A4"/>
    <w:rsid w:val="00853F3B"/>
    <w:rsid w:val="0085441B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6C0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F49"/>
    <w:rsid w:val="00883C39"/>
    <w:rsid w:val="008842DC"/>
    <w:rsid w:val="008844CF"/>
    <w:rsid w:val="0088471C"/>
    <w:rsid w:val="00884AB8"/>
    <w:rsid w:val="008855C9"/>
    <w:rsid w:val="00886137"/>
    <w:rsid w:val="00887C84"/>
    <w:rsid w:val="00890EA6"/>
    <w:rsid w:val="00891004"/>
    <w:rsid w:val="0089167E"/>
    <w:rsid w:val="0089168B"/>
    <w:rsid w:val="00891710"/>
    <w:rsid w:val="00891931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0C5A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32AA"/>
    <w:rsid w:val="008D3AD1"/>
    <w:rsid w:val="008D415C"/>
    <w:rsid w:val="008D4D00"/>
    <w:rsid w:val="008D4DCB"/>
    <w:rsid w:val="008D54D1"/>
    <w:rsid w:val="008D58F0"/>
    <w:rsid w:val="008D5CCC"/>
    <w:rsid w:val="008D5FE4"/>
    <w:rsid w:val="008D63EE"/>
    <w:rsid w:val="008D784A"/>
    <w:rsid w:val="008D7E4C"/>
    <w:rsid w:val="008E020B"/>
    <w:rsid w:val="008E047E"/>
    <w:rsid w:val="008E0EF6"/>
    <w:rsid w:val="008E1694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30D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62B"/>
    <w:rsid w:val="00953E8C"/>
    <w:rsid w:val="00954BEF"/>
    <w:rsid w:val="00954E6F"/>
    <w:rsid w:val="009551BD"/>
    <w:rsid w:val="0095539A"/>
    <w:rsid w:val="00956B00"/>
    <w:rsid w:val="00957E4F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71417"/>
    <w:rsid w:val="00971E7F"/>
    <w:rsid w:val="00972C41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0B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1DA"/>
    <w:rsid w:val="009872F3"/>
    <w:rsid w:val="00987371"/>
    <w:rsid w:val="0098761C"/>
    <w:rsid w:val="0098792A"/>
    <w:rsid w:val="009879A6"/>
    <w:rsid w:val="00987C77"/>
    <w:rsid w:val="00990157"/>
    <w:rsid w:val="00990E21"/>
    <w:rsid w:val="009923EE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BF0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BDD"/>
    <w:rsid w:val="009E1CCB"/>
    <w:rsid w:val="009E1EB3"/>
    <w:rsid w:val="009E20A9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489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959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4ED5"/>
    <w:rsid w:val="00A15DC7"/>
    <w:rsid w:val="00A160B7"/>
    <w:rsid w:val="00A16DCF"/>
    <w:rsid w:val="00A16E5F"/>
    <w:rsid w:val="00A17508"/>
    <w:rsid w:val="00A2002A"/>
    <w:rsid w:val="00A205D0"/>
    <w:rsid w:val="00A20F39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5F16"/>
    <w:rsid w:val="00A260CF"/>
    <w:rsid w:val="00A2665F"/>
    <w:rsid w:val="00A26825"/>
    <w:rsid w:val="00A276E6"/>
    <w:rsid w:val="00A2772A"/>
    <w:rsid w:val="00A277E1"/>
    <w:rsid w:val="00A27F7D"/>
    <w:rsid w:val="00A309A2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759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D4E"/>
    <w:rsid w:val="00A75E18"/>
    <w:rsid w:val="00A766BC"/>
    <w:rsid w:val="00A775CF"/>
    <w:rsid w:val="00A7760F"/>
    <w:rsid w:val="00A77748"/>
    <w:rsid w:val="00A77B8F"/>
    <w:rsid w:val="00A806B7"/>
    <w:rsid w:val="00A8073B"/>
    <w:rsid w:val="00A80AE1"/>
    <w:rsid w:val="00A826FE"/>
    <w:rsid w:val="00A828AD"/>
    <w:rsid w:val="00A82A30"/>
    <w:rsid w:val="00A8321F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53C"/>
    <w:rsid w:val="00A93976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0B0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6C50"/>
    <w:rsid w:val="00AB7DB3"/>
    <w:rsid w:val="00AC0601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0AD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8A8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835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008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481"/>
    <w:rsid w:val="00B72693"/>
    <w:rsid w:val="00B72DCC"/>
    <w:rsid w:val="00B73125"/>
    <w:rsid w:val="00B743D1"/>
    <w:rsid w:val="00B7468E"/>
    <w:rsid w:val="00B75059"/>
    <w:rsid w:val="00B755FB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9D0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658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6E0"/>
    <w:rsid w:val="00C36B55"/>
    <w:rsid w:val="00C36DD9"/>
    <w:rsid w:val="00C37BC7"/>
    <w:rsid w:val="00C37FF6"/>
    <w:rsid w:val="00C40AB0"/>
    <w:rsid w:val="00C4132E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E5"/>
    <w:rsid w:val="00C847F6"/>
    <w:rsid w:val="00C84AD5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4699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28C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427"/>
    <w:rsid w:val="00CE2DFD"/>
    <w:rsid w:val="00CE3901"/>
    <w:rsid w:val="00CE4033"/>
    <w:rsid w:val="00CE4B00"/>
    <w:rsid w:val="00CE5DBB"/>
    <w:rsid w:val="00CE5EC4"/>
    <w:rsid w:val="00CE608C"/>
    <w:rsid w:val="00CE64E0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2330"/>
    <w:rsid w:val="00D225C5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D0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3FEB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6BEC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5EDC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26FD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FA3"/>
    <w:rsid w:val="00DF3287"/>
    <w:rsid w:val="00DF3F5A"/>
    <w:rsid w:val="00DF4208"/>
    <w:rsid w:val="00DF4437"/>
    <w:rsid w:val="00DF6101"/>
    <w:rsid w:val="00DF64E1"/>
    <w:rsid w:val="00DF7C88"/>
    <w:rsid w:val="00E0066E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52B"/>
    <w:rsid w:val="00E14872"/>
    <w:rsid w:val="00E14896"/>
    <w:rsid w:val="00E168B1"/>
    <w:rsid w:val="00E168D6"/>
    <w:rsid w:val="00E1773D"/>
    <w:rsid w:val="00E17836"/>
    <w:rsid w:val="00E17B38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8AA"/>
    <w:rsid w:val="00E76B95"/>
    <w:rsid w:val="00E770A1"/>
    <w:rsid w:val="00E7776A"/>
    <w:rsid w:val="00E77C6A"/>
    <w:rsid w:val="00E77CB2"/>
    <w:rsid w:val="00E77D35"/>
    <w:rsid w:val="00E80281"/>
    <w:rsid w:val="00E80443"/>
    <w:rsid w:val="00E806D1"/>
    <w:rsid w:val="00E80B86"/>
    <w:rsid w:val="00E80D5B"/>
    <w:rsid w:val="00E815F8"/>
    <w:rsid w:val="00E816E0"/>
    <w:rsid w:val="00E81D08"/>
    <w:rsid w:val="00E81D58"/>
    <w:rsid w:val="00E81EDE"/>
    <w:rsid w:val="00E81F66"/>
    <w:rsid w:val="00E82C61"/>
    <w:rsid w:val="00E82E83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13B2"/>
    <w:rsid w:val="00EB19C8"/>
    <w:rsid w:val="00EB1D3A"/>
    <w:rsid w:val="00EB1E42"/>
    <w:rsid w:val="00EB2A9C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31F"/>
    <w:rsid w:val="00EC1812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3E1"/>
    <w:rsid w:val="00ED3519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5A8"/>
    <w:rsid w:val="00EF66EA"/>
    <w:rsid w:val="00EF6A16"/>
    <w:rsid w:val="00EF78A9"/>
    <w:rsid w:val="00F00214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5C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4E15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481"/>
    <w:rsid w:val="00F83C0F"/>
    <w:rsid w:val="00F83DFA"/>
    <w:rsid w:val="00F83FBB"/>
    <w:rsid w:val="00F845A2"/>
    <w:rsid w:val="00F8462A"/>
    <w:rsid w:val="00F84663"/>
    <w:rsid w:val="00F8498E"/>
    <w:rsid w:val="00F85426"/>
    <w:rsid w:val="00F855BC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B6B"/>
    <w:rsid w:val="00F90C70"/>
    <w:rsid w:val="00F91317"/>
    <w:rsid w:val="00F91B02"/>
    <w:rsid w:val="00F927D6"/>
    <w:rsid w:val="00F928DE"/>
    <w:rsid w:val="00F929D5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E65"/>
    <w:rsid w:val="00FA5382"/>
    <w:rsid w:val="00FA5730"/>
    <w:rsid w:val="00FA5E43"/>
    <w:rsid w:val="00FA5EA0"/>
    <w:rsid w:val="00FA6111"/>
    <w:rsid w:val="00FA636D"/>
    <w:rsid w:val="00FA6904"/>
    <w:rsid w:val="00FA6979"/>
    <w:rsid w:val="00FA7712"/>
    <w:rsid w:val="00FB00BE"/>
    <w:rsid w:val="00FB028C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6E55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1"/>
        <w:szCs w:val="21"/>
        <w:lang w:bidi="ar-SA" w:eastAsia="en-US" w:val="en-US"/>
      </w:rPr>
    </w:rPrDefault>
    <w:pPrDefault>
      <w:pPr>
        <w:spacing w:lineRule="auto" w:line="264" w:after="12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uiPriority="0" w:name="footer"/>
    <w:lsdException w:qFormat="true" w:unhideWhenUsed="false" w:semiHidden="false" w:uiPriority="35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qFormat="true" w:unhideWhenUsed="false" w:semiHidden="false" w:uiPriority="1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C20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space="1" w:sz="4" w:themeColor="accent1" w:color="A5300F" w:val="single"/>
      </w:pBdr>
      <w:spacing w:lineRule="auto" w:line="240" w:after="40" w:before="400"/>
      <w:outlineLvl w:val="0"/>
    </w:pPr>
    <w:rPr>
      <w:rFonts w:cstheme="majorBidi" w:eastAsiaTheme="majorEastAsia" w:hAnsiTheme="majorHAnsi" w:asciiTheme="majorHAnsi"/>
      <w:color w:themeShade="BF" w:themeColor="accent1" w:val="7B230B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lineRule="auto" w:line="240" w:after="0" w:before="160"/>
      <w:outlineLvl w:val="1"/>
    </w:pPr>
    <w:rPr>
      <w:rFonts w:cstheme="majorBidi" w:eastAsiaTheme="majorEastAsia" w:hAnsiTheme="majorHAnsi" w:asciiTheme="majorHAnsi"/>
      <w:color w:themeShade="BF" w:themeColor="accent1" w:val="7B230B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lineRule="auto" w:line="240" w:after="0" w:before="80"/>
      <w:outlineLvl w:val="2"/>
    </w:pPr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cstheme="majorBidi" w:eastAsiaTheme="majorEastAsia" w:hAnsiTheme="majorHAnsi" w:asci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cstheme="majorBidi" w:eastAsiaTheme="majorEastAsia" w:hAnsiTheme="majorHAnsi" w:asci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cstheme="majorBidi" w:eastAsiaTheme="majorEastAsia" w:hAnsiTheme="majorHAnsi" w:asciiTheme="majorHAnsi"/>
      <w:color w:themeTint="A6" w:themeColor="text1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cstheme="majorBidi" w:eastAsiaTheme="majorEastAsia" w:hAnsiTheme="majorHAnsi" w:asciiTheme="majorHAnsi"/>
      <w:i/>
      <w:iCs/>
      <w:color w:themeTint="A6" w:themeColor="text1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cstheme="majorBidi" w:eastAsiaTheme="majorEastAsia" w:hAnsiTheme="majorHAnsi" w:asciiTheme="majorHAnsi"/>
      <w:smallCaps/>
      <w:color w:themeTint="A6" w:themeColor="text1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265C20"/>
    <w:rPr>
      <w:rFonts w:cstheme="majorBidi" w:eastAsiaTheme="majorEastAsia" w:hAnsiTheme="majorHAnsi" w:asciiTheme="majorHAnsi"/>
      <w:color w:themeShade="BF" w:themeColor="accent1" w:val="7B230B"/>
      <w:sz w:val="36"/>
      <w:szCs w:val="36"/>
    </w:rPr>
  </w:style>
  <w:style w:customStyle="true" w:styleId="Naslov2Char" w:type="character">
    <w:name w:val="Naslov 2 Char"/>
    <w:basedOn w:val="Zadanifontodlomka"/>
    <w:link w:val="Naslov2"/>
    <w:uiPriority w:val="9"/>
    <w:rsid w:val="00265C20"/>
    <w:rPr>
      <w:rFonts w:cstheme="majorBidi" w:eastAsiaTheme="majorEastAsia" w:hAnsiTheme="majorHAnsi" w:asciiTheme="majorHAnsi"/>
      <w:color w:themeShade="BF" w:themeColor="accent1" w:val="7B230B"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rsid w:val="00265C20"/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customStyle="true" w:styleId="Naslov5Char" w:type="character">
    <w:name w:val="Naslov 5 Char"/>
    <w:basedOn w:val="Zadanifontodlomka"/>
    <w:link w:val="Naslov5"/>
    <w:uiPriority w:val="9"/>
    <w:rsid w:val="00265C20"/>
    <w:rPr>
      <w:rFonts w:cstheme="majorBidi" w:eastAsiaTheme="majorEastAsia" w:hAnsiTheme="majorHAnsi" w:asci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lineRule="auto" w:line="36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F03C5C"/>
    <w:pPr>
      <w:tabs>
        <w:tab w:pos="960" w:val="left"/>
        <w:tab w:pos="8914" w:leader="dot" w:val="right"/>
      </w:tabs>
      <w:spacing w:lineRule="auto" w:line="24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eastAsia="Times New Roman" w:hAnsi="Calibri" w:asci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Rule="auto" w:line="240"/>
    </w:pPr>
    <w:rPr>
      <w:b/>
      <w:bCs/>
      <w:color w:themeTint="BF" w:themeColor="text1" w:val="404040"/>
      <w:sz w:val="20"/>
      <w:szCs w:val="20"/>
    </w:rPr>
  </w:style>
  <w:style w:customStyle="true" w:styleId="Heading2Char1" w:type="character">
    <w:name w:val="Heading 2 Char1"/>
    <w:rsid w:val="00347687"/>
    <w:rPr>
      <w:rFonts w:eastAsia="Times New Roman" w:hAnsi="Times New Roman" w:ascii="Times New Roman"/>
      <w:b/>
      <w:bCs/>
      <w:iCs/>
      <w:color w:themeColor="accent1" w:val="A5300F"/>
      <w:sz w:val="24"/>
      <w:szCs w:val="24"/>
      <w:lang w:eastAsia="hr-HR" w:val="hr-HR"/>
    </w:rPr>
  </w:style>
  <w:style w:customStyle="true" w:styleId="Heading1Char1" w:type="character">
    <w:name w:val="Heading 1 Char1"/>
    <w:rsid w:val="00DF043A"/>
    <w:rPr>
      <w:rFonts w:eastAsia="Times New Roman" w:hAnsi="Times New Roman" w:ascii="Times New Roman"/>
      <w:b/>
      <w:color w:themeColor="accent1" w:val="A5300F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eastAsia="Times New Roman" w:hAnsi="Tahoma" w:ascii="Tahoma"/>
      <w:sz w:val="16"/>
      <w:szCs w:val="16"/>
      <w:lang w:eastAsia="hr-HR" w:val="hr-HR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basedOn w:val="Zadanifontodlomka"/>
    <w:link w:val="Naslov4"/>
    <w:uiPriority w:val="9"/>
    <w:rsid w:val="00265C20"/>
    <w:rPr>
      <w:rFonts w:cstheme="majorBidi" w:eastAsiaTheme="majorEastAsia" w:hAnsiTheme="majorHAnsi" w:asciiTheme="majorHAnsi"/>
      <w:sz w:val="24"/>
      <w:szCs w:val="24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Verdana" w:ascii="Verdana"/>
      <w:color w:val="000080"/>
      <w:sz w:val="16"/>
      <w:szCs w:val="16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eastAsia="Times New Roman" w:hAnsi="Times" w:ascii="Times"/>
      <w:b/>
      <w:bCs/>
      <w:sz w:val="20"/>
      <w:szCs w:val="20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20"/>
      <w:szCs w:val="20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rFonts w:eastAsia="Times New Roman"/>
      <w:b/>
      <w:bCs/>
      <w:sz w:val="16"/>
      <w:szCs w:val="16"/>
      <w:lang w:eastAsia="hr-HR" w:val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space="0" w:sz="24" w:themeColor="accent4" w:color="B19C7D" w:val="single"/>
        <w:left w:space="0" w:sz="4" w:themeColor="accent3" w:color="E19825" w:val="single"/>
        <w:bottom w:space="0" w:sz="4" w:themeColor="accent3" w:color="E19825" w:val="single"/>
        <w:right w:space="0" w:sz="4" w:themeColor="accent3" w:color="E19825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CF4E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B19C7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895B13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895B13" w:val="single"/>
          <w:insideV w:val="nil"/>
        </w:tcBorders>
        <w:shd w:themeFillShade="99" w:themeFill="accent3" w:fill="895B13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895B13" w:color="auto" w:val="clear"/>
      </w:tcPr>
    </w:tblStylePr>
    <w:tblStylePr w:type="band1Vert">
      <w:tblPr/>
      <w:tcPr>
        <w:shd w:themeFillTint="66" w:themeFill="accent3" w:fill="F3D5A7" w:color="auto" w:val="clear"/>
      </w:tcPr>
    </w:tblStylePr>
    <w:tblStylePr w:type="band1Horz">
      <w:tblPr/>
      <w:tcPr>
        <w:shd w:themeFillTint="7F" w:themeFill="accent3" w:fill="F0CB92" w:color="auto" w:val="clear"/>
      </w:tcPr>
    </w:tblStylePr>
  </w:style>
  <w:style w:customStyle="true" w:styleId="Naslov6Char" w:type="character">
    <w:name w:val="Naslov 6 Char"/>
    <w:basedOn w:val="Zadanifontodlomka"/>
    <w:link w:val="Naslov6"/>
    <w:uiPriority w:val="9"/>
    <w:rsid w:val="00265C20"/>
    <w:rPr>
      <w:rFonts w:cstheme="majorBidi" w:eastAsiaTheme="majorEastAsia" w:hAnsiTheme="majorHAnsi" w:asciiTheme="majorHAnsi"/>
      <w:color w:themeTint="A6" w:themeColor="text1" w:val="595959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65C20"/>
    <w:rPr>
      <w:rFonts w:cstheme="majorBidi" w:eastAsiaTheme="majorEastAsia" w:hAnsiTheme="majorHAnsi" w:asciiTheme="majorHAnsi"/>
      <w:i/>
      <w:iCs/>
      <w:color w:themeTint="A6" w:themeColor="text1" w:val="595959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65C20"/>
    <w:rPr>
      <w:rFonts w:cstheme="majorBidi" w:eastAsiaTheme="majorEastAsia" w:hAnsiTheme="majorHAnsi" w:asciiTheme="majorHAnsi"/>
      <w:smallCaps/>
      <w:color w:themeTint="A6" w:themeColor="text1" w:val="595959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65C20"/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lineRule="auto" w:line="240" w:after="0"/>
      <w:contextualSpacing/>
    </w:pPr>
    <w:rPr>
      <w:rFonts w:cstheme="majorBidi" w:eastAsiaTheme="majorEastAsia" w:hAnsiTheme="majorHAnsi" w:asciiTheme="majorHAnsi"/>
      <w:color w:themeShade="BF" w:themeColor="accent1" w:val="7B230B"/>
      <w:spacing w:val="-7"/>
      <w:sz w:val="80"/>
      <w:szCs w:val="80"/>
    </w:rPr>
  </w:style>
  <w:style w:customStyle="true" w:styleId="NaslovChar" w:type="character">
    <w:name w:val="Naslov Char"/>
    <w:basedOn w:val="Zadanifontodlomka"/>
    <w:link w:val="Naslov"/>
    <w:uiPriority w:val="10"/>
    <w:rsid w:val="00265C20"/>
    <w:rPr>
      <w:rFonts w:cstheme="majorBidi" w:eastAsiaTheme="majorEastAsia" w:hAnsiTheme="majorHAnsi" w:asciiTheme="majorHAnsi"/>
      <w:color w:themeShade="BF" w:themeColor="accent1" w:val="7B230B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lineRule="auto" w:line="240" w:after="240"/>
    </w:pPr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customStyle="true" w:styleId="PodnaslovChar" w:type="character">
    <w:name w:val="Podnaslov Char"/>
    <w:basedOn w:val="Zadanifontodlomka"/>
    <w:link w:val="Podnaslov"/>
    <w:uiPriority w:val="11"/>
    <w:rsid w:val="00265C20"/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lineRule="auto" w:line="240" w:after="0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lineRule="auto" w:line="252" w:after="240" w:before="240"/>
      <w:ind w:right="864" w:left="864"/>
      <w:jc w:val="center"/>
    </w:pPr>
    <w:rPr>
      <w:i/>
      <w:iCs/>
    </w:rPr>
  </w:style>
  <w:style w:customStyle="true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Autospacing="true" w:before="100"/>
      <w:ind w:right="864" w:left="864"/>
      <w:jc w:val="center"/>
    </w:pPr>
    <w:rPr>
      <w:rFonts w:cstheme="majorBidi" w:eastAsiaTheme="majorEastAsia" w:hAnsiTheme="majorHAnsi" w:asciiTheme="majorHAnsi"/>
      <w:color w:themeColor="accent1" w:val="A5300F"/>
      <w:sz w:val="28"/>
      <w:szCs w:val="28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65C20"/>
    <w:rPr>
      <w:rFonts w:cstheme="majorBidi" w:eastAsiaTheme="majorEastAsia" w:hAnsiTheme="majorHAnsi" w:asciiTheme="majorHAnsi"/>
      <w:color w:themeColor="accent1" w:val="A5300F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Tint="A6" w:themeColor="text1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Tint="BF" w:themeColor="text1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true" w:styleId="GridTable5DarkAccent5" w:type="table">
    <w:name w:val="Grid Table 5 Dark Accent 5"/>
    <w:basedOn w:val="Obinatablica"/>
    <w:uiPriority w:val="50"/>
    <w:rsid w:val="00350A70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E7DEDA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F5F52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F5F52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7F5F5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7F5F52" w:color="auto" w:val="clear"/>
      </w:tcPr>
    </w:tblStylePr>
    <w:tblStylePr w:type="band1Vert">
      <w:tblPr/>
      <w:tcPr>
        <w:shd w:themeFillTint="66" w:themeFill="accent5" w:fill="CFBDB5" w:color="auto" w:val="clear"/>
      </w:tcPr>
    </w:tblStylePr>
    <w:tblStylePr w:type="band1Horz">
      <w:tblPr/>
      <w:tcPr>
        <w:shd w:themeFillTint="66" w:themeFill="accent5" w:fill="CFBDB5" w:color="auto" w:val="clear"/>
      </w:tcPr>
    </w:tblStylePr>
  </w:style>
  <w:style w:customStyle="true" w:styleId="GridTable4Accent5" w:type="table">
    <w:name w:val="Grid Table 4 Accent 5"/>
    <w:basedOn w:val="Obinatablica"/>
    <w:uiPriority w:val="49"/>
    <w:rsid w:val="00620CE3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B89C91" w:val="single"/>
        <w:left w:space="0" w:sz="4" w:themeTint="99" w:themeColor="accent5" w:color="B89C91" w:val="single"/>
        <w:bottom w:space="0" w:sz="4" w:themeTint="99" w:themeColor="accent5" w:color="B89C91" w:val="single"/>
        <w:right w:space="0" w:sz="4" w:themeTint="99" w:themeColor="accent5" w:color="B89C91" w:val="single"/>
        <w:insideH w:space="0" w:sz="4" w:themeTint="99" w:themeColor="accent5" w:color="B89C91" w:val="single"/>
        <w:insideV w:space="0" w:sz="4" w:themeTint="99" w:themeColor="accent5" w:color="B89C91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7F5F52" w:val="single"/>
          <w:left w:space="0" w:sz="4" w:themeColor="accent5" w:color="7F5F52" w:val="single"/>
          <w:bottom w:space="0" w:sz="4" w:themeColor="accent5" w:color="7F5F52" w:val="single"/>
          <w:right w:space="0" w:sz="4" w:themeColor="accent5" w:color="7F5F52" w:val="single"/>
          <w:insideH w:val="nil"/>
          <w:insideV w:val="nil"/>
        </w:tcBorders>
        <w:shd w:themeFill="accent5" w:fill="7F5F52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7F5F5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E7DEDA" w:color="auto" w:val="clear"/>
      </w:tcPr>
    </w:tblStylePr>
    <w:tblStylePr w:type="band1Horz">
      <w:tblPr/>
      <w:tcPr>
        <w:shd w:themeFillTint="33" w:themeFill="accent5" w:fill="E7DEDA" w:color="auto" w:val="clear"/>
      </w:tcPr>
    </w:tblStylePr>
  </w:style>
  <w:style w:customStyle="true" w:styleId="GridTable2Accent2" w:type="table">
    <w:name w:val="Grid Table 2 Accent 2"/>
    <w:basedOn w:val="Obinatablica"/>
    <w:uiPriority w:val="47"/>
    <w:rsid w:val="00D34FE5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2" w:color="EF9769" w:val="single"/>
        <w:bottom w:space="0" w:sz="2" w:themeTint="99" w:themeColor="accent2" w:color="EF9769" w:val="single"/>
        <w:insideH w:space="0" w:sz="2" w:themeTint="99" w:themeColor="accent2" w:color="EF9769" w:val="single"/>
        <w:insideV w:space="0" w:sz="2" w:themeTint="99" w:themeColor="accent2" w:color="EF9769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2" w:color="EF9769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2" w:color="EF9769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ADCCD" w:color="auto" w:val="clear"/>
      </w:tcPr>
    </w:tblStylePr>
    <w:tblStylePr w:type="band1Horz">
      <w:tblPr/>
      <w:tcPr>
        <w:shd w:themeFillTint="33" w:themeFill="accent2" w:fill="FADCCD" w:color="auto" w:val="clear"/>
      </w:tcPr>
    </w:tblStylePr>
  </w:style>
  <w:style w:customStyle="true" w:styleId="GridTable5DarkAccent4" w:type="table">
    <w:name w:val="Grid Table 5 Dark Accent 4"/>
    <w:basedOn w:val="Obinatablica"/>
    <w:uiPriority w:val="50"/>
    <w:rsid w:val="00D34FE5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4" w:fill="EFEBE4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B19C7D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B19C7D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4" w:fill="B19C7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4" w:fill="B19C7D" w:color="auto" w:val="clear"/>
      </w:tcPr>
    </w:tblStylePr>
    <w:tblStylePr w:type="band1Vert">
      <w:tblPr/>
      <w:tcPr>
        <w:shd w:themeFillTint="66" w:themeFill="accent4" w:fill="DFD7CA" w:color="auto" w:val="clear"/>
      </w:tcPr>
    </w:tblStylePr>
    <w:tblStylePr w:type="band1Horz">
      <w:tblPr/>
      <w:tcPr>
        <w:shd w:themeFillTint="66" w:themeFill="accent4" w:fill="DFD7CA" w:color="auto" w:val="clear"/>
      </w:tcPr>
    </w:tblStylePr>
  </w:style>
  <w:style w:customStyle="true" w:styleId="PlainTable1" w:type="table">
    <w:name w:val="Plain Table 1"/>
    <w:basedOn w:val="Obinatablica"/>
    <w:uiPriority w:val="99"/>
    <w:rsid w:val="00E17B38"/>
    <w:pPr>
      <w:spacing w:lineRule="auto" w:line="240" w:after="0"/>
    </w:pPr>
    <w:tblPr>
      <w:tblStyleRowBandSize w:val="1"/>
      <w:tblStyleColBandSize w:val="1"/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4" w:themeShade="BF" w:themeColor="background1" w:color="BFBF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Shade="F2" w:themeFill="background1" w:fill="F2F2F2" w:color="auto" w:val="clear"/>
      </w:tcPr>
    </w:tblStylePr>
    <w:tblStylePr w:type="band1Horz">
      <w:tblPr/>
      <w:tcPr>
        <w:shd w:themeFillShade="F2" w:themeFill="background1" w:fill="F2F2F2" w:color="auto" w:val="clear"/>
      </w:tcPr>
    </w:tblStylePr>
  </w:style>
  <w:style w:customStyle="true" w:styleId="GridTable1LightAccent1" w:type="table">
    <w:name w:val="Grid Table 1 Light Accent 1"/>
    <w:basedOn w:val="Obinatablica"/>
    <w:uiPriority w:val="46"/>
    <w:rsid w:val="00E17B38"/>
    <w:pPr>
      <w:spacing w:lineRule="auto" w:line="240" w:after="0"/>
    </w:pPr>
    <w:tblPr>
      <w:tblStyleRowBandSize w:val="1"/>
      <w:tblStyleColBandSize w:val="1"/>
      <w:tblBorders>
        <w:top w:space="0" w:sz="4" w:themeTint="66" w:themeColor="accent1" w:color="F49E86" w:val="single"/>
        <w:left w:space="0" w:sz="4" w:themeTint="66" w:themeColor="accent1" w:color="F49E86" w:val="single"/>
        <w:bottom w:space="0" w:sz="4" w:themeTint="66" w:themeColor="accent1" w:color="F49E86" w:val="single"/>
        <w:right w:space="0" w:sz="4" w:themeTint="66" w:themeColor="accent1" w:color="F49E86" w:val="single"/>
        <w:insideH w:space="0" w:sz="4" w:themeTint="66" w:themeColor="accent1" w:color="F49E86" w:val="single"/>
        <w:insideV w:space="0" w:sz="4" w:themeTint="66" w:themeColor="accent1" w:color="F49E86" w:val="single"/>
      </w:tblBorders>
    </w:tblPr>
    <w:tblStylePr w:type="firstRow">
      <w:rPr>
        <w:b/>
        <w:bCs/>
      </w:rPr>
      <w:tblPr/>
      <w:tcPr>
        <w:tcBorders>
          <w:bottom w:space="0" w:sz="12" w:themeTint="99" w:themeColor="accent1" w:color="EE6D49" w:val="single"/>
        </w:tcBorders>
      </w:tcPr>
    </w:tblStylePr>
    <w:tblStylePr w:type="lastRow">
      <w:rPr>
        <w:b/>
        <w:bCs/>
      </w:rPr>
      <w:tblPr/>
      <w:tcPr>
        <w:tcBorders>
          <w:top w:space="0" w:sz="2" w:themeTint="99" w:themeColor="accent1" w:color="EE6D4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true" w:styleId="ListTable2Accent1" w:type="table">
    <w:name w:val="List Table 2 Accent 1"/>
    <w:basedOn w:val="Obinatablica"/>
    <w:uiPriority w:val="47"/>
    <w:rsid w:val="00A7198D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EE6D49" w:val="single"/>
        <w:bottom w:space="0" w:sz="4" w:themeTint="99" w:themeColor="accent1" w:color="EE6D49" w:val="single"/>
        <w:insideH w:space="0" w:sz="4" w:themeTint="99" w:themeColor="accent1" w:color="EE6D4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F9CEC2" w:color="auto" w:val="clear"/>
      </w:tcPr>
    </w:tblStylePr>
    <w:tblStylePr w:type="band1Horz">
      <w:tblPr/>
      <w:tcPr>
        <w:shd w:themeFillTint="33" w:themeFill="accent1" w:fill="F9CEC2" w:color="auto" w:val="clear"/>
      </w:tcPr>
    </w:tblStylePr>
  </w:style>
  <w:style w:customStyle="true" w:styleId="ColorfulShading-Accent31" w:type="paragraph">
    <w:name w:val="Colorful Shading - Accent 31"/>
    <w:basedOn w:val="Normal"/>
    <w:uiPriority w:val="34"/>
    <w:qFormat/>
    <w:rsid w:val="001F6E71"/>
    <w:pPr>
      <w:spacing w:lineRule="auto" w:line="276" w:after="200"/>
      <w:ind w:left="720"/>
      <w:contextualSpacing/>
    </w:pPr>
    <w:rPr>
      <w:rFonts w:cs="Times New Roman" w:eastAsia="Calibri" w:hAnsi="Calibri" w:ascii="Calibri"/>
      <w:sz w:val="22"/>
      <w:szCs w:val="22"/>
      <w:lang w:val="hr-HR"/>
    </w:rPr>
  </w:style>
  <w:style w:customStyle="true" w:styleId="ListTable2Accent2" w:type="table">
    <w:name w:val="List Table 2 Accent 2"/>
    <w:basedOn w:val="Obinatablica"/>
    <w:uiPriority w:val="47"/>
    <w:rsid w:val="00841FC1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2" w:color="EF9769" w:val="single"/>
        <w:bottom w:space="0" w:sz="4" w:themeTint="99" w:themeColor="accent2" w:color="EF9769" w:val="single"/>
        <w:insideH w:space="0" w:sz="4" w:themeTint="99" w:themeColor="accent2" w:color="EF976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FADCCD" w:color="auto" w:val="clear"/>
      </w:tcPr>
    </w:tblStylePr>
    <w:tblStylePr w:type="band1Horz">
      <w:tblPr/>
      <w:tcPr>
        <w:shd w:themeFillTint="33" w:themeFill="accent2" w:fill="FADCCD" w:color="auto" w:val="clear"/>
      </w:tcPr>
    </w:tblStylePr>
  </w:style>
  <w:style w:customStyle="true" w:styleId="font6" w:type="paragraph">
    <w:name w:val="font6"/>
    <w:basedOn w:val="Normal"/>
    <w:rsid w:val="0049510D"/>
    <w:pPr>
      <w:spacing w:lineRule="auto" w:line="240" w:afterAutospacing="true" w:after="100" w:beforeAutospacing="true" w:before="100"/>
    </w:pPr>
    <w:rPr>
      <w:rFonts w:cs="Arial" w:eastAsia="Times New Roman" w:hAnsi="Arial" w:ascii="Arial"/>
      <w:color w:val="333399"/>
      <w:sz w:val="18"/>
      <w:szCs w:val="18"/>
      <w:lang w:eastAsia="hr-HR" w:val="hr-HR"/>
    </w:rPr>
  </w:style>
  <w:style w:customStyle="true" w:styleId="GridTable2Accent1" w:type="table">
    <w:name w:val="Grid Table 2 Accent 1"/>
    <w:basedOn w:val="Obinatablica"/>
    <w:uiPriority w:val="47"/>
    <w:rsid w:val="00676086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1" w:color="EE6D49" w:val="single"/>
        <w:bottom w:space="0" w:sz="2" w:themeTint="99" w:themeColor="accent1" w:color="EE6D49" w:val="single"/>
        <w:insideH w:space="0" w:sz="2" w:themeTint="99" w:themeColor="accent1" w:color="EE6D49" w:val="single"/>
        <w:insideV w:space="0" w:sz="2" w:themeTint="99" w:themeColor="accent1" w:color="EE6D49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1" w:color="EE6D49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1" w:color="EE6D49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F9CEC2" w:color="auto" w:val="clear"/>
      </w:tcPr>
    </w:tblStylePr>
    <w:tblStylePr w:type="band1Horz">
      <w:tblPr/>
      <w:tcPr>
        <w:shd w:themeFillTint="33" w:themeFill="accent1" w:fill="F9CEC2" w:color="auto" w:val="clear"/>
      </w:tcPr>
    </w:tblStylePr>
  </w:style>
  <w:style w:customStyle="true" w:styleId="GridTable2Accent6" w:type="table">
    <w:name w:val="Grid Table 2 Accent 6"/>
    <w:basedOn w:val="Obinatablica"/>
    <w:uiPriority w:val="47"/>
    <w:rsid w:val="003A3A1E"/>
    <w:pPr>
      <w:spacing w:lineRule="auto" w:line="240" w:after="0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space="0" w:sz="2" w:themeTint="99" w:themeColor="accent6" w:color="D1B090" w:val="single"/>
        <w:bottom w:space="0" w:sz="2" w:themeTint="99" w:themeColor="accent6" w:color="D1B090" w:val="single"/>
        <w:insideH w:space="0" w:sz="2" w:themeTint="99" w:themeColor="accent6" w:color="D1B090" w:val="single"/>
        <w:insideV w:space="0" w:sz="2" w:themeTint="99" w:themeColor="accent6" w:color="D1B090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6" w:color="D1B090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6" w:color="D1B090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6" w:fill="F0E4DA" w:color="auto" w:val="clear"/>
      </w:tcPr>
    </w:tblStylePr>
    <w:tblStylePr w:type="band1Horz">
      <w:tblPr/>
      <w:tcPr>
        <w:shd w:themeFillTint="33" w:themeFill="accent6" w:fill="F0E4DA" w:color="auto" w:val="clear"/>
      </w:tcPr>
    </w:tblStylePr>
  </w:style>
  <w:style w:styleId="Tekstrezerviranogmjesta" w:type="character">
    <w:name w:val="Placeholder Text"/>
    <w:basedOn w:val="Zadanifontodlomka"/>
    <w:uiPriority w:val="62"/>
    <w:semiHidden/>
    <w:rsid w:val="00082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639"/>
    <w:rPr>
      <w:rFonts w:cs="Times New Roman" w:eastAsia="MS Gothic" w:hAnsi="Times New Roman" w:ascii="Times New Roman"/>
      <w:b/>
      <w:color w:themeColor="accent1" w:val="A5300F"/>
      <w:sz w:val="24"/>
      <w:szCs w:val="7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639"/>
    <w:rPr>
      <w:rFonts w:cs="Arial" w:eastAsia="MS Gothic" w:hAnsi="Arial" w:ascii="Arial"/>
      <w:b/>
      <w:color w:themeColor="accent1" w:val="A5300F"/>
      <w:sz w:val="72"/>
      <w:szCs w:val="7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639"/>
    <w:rPr>
      <w:rFonts w:cs="Arial" w:eastAsia="MS Gothic" w:hAnsi="Arial" w:ascii="Arial"/>
      <w:b w:val="false"/>
      <w:color w:themeColor="accent1" w:val="A5300F"/>
      <w:sz w:val="72"/>
      <w:szCs w:val="7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639"/>
    <w:rPr>
      <w:rFonts w:cs="Arial" w:eastAsia="MS Gothic" w:hAnsi="Arial" w:ascii="Arial"/>
      <w:b w:val="false"/>
      <w:color w:themeColor="accent1" w:val="A5300F"/>
      <w:sz w:val="72"/>
      <w:szCs w:val="7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C20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color="A5300F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7B230B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7B230B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265C20"/>
    <w:rPr>
      <w:rFonts w:asciiTheme="majorHAnsi" w:cstheme="majorBidi" w:eastAsiaTheme="majorEastAsia" w:hAnsiTheme="majorHAnsi"/>
      <w:color w:themeColor="accent1" w:themeShade="BF" w:val="7B230B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265C20"/>
    <w:rPr>
      <w:rFonts w:asciiTheme="majorHAnsi" w:cstheme="majorBidi" w:eastAsiaTheme="majorEastAsia" w:hAnsiTheme="majorHAnsi"/>
      <w:color w:themeColor="accent1" w:themeShade="BF" w:val="7B230B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265C20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265C20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before="120" w:line="360" w:lineRule="auto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F03C5C"/>
    <w:pPr>
      <w:tabs>
        <w:tab w:pos="960" w:val="left"/>
        <w:tab w:leader="dot" w:pos="8914" w:val="right"/>
      </w:tabs>
      <w:spacing w:line="24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A5300F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A5300F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265C20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B19C7D" w:space="0" w:sz="24" w:themeColor="accent4" w:val="single"/>
        <w:left w:color="E19825" w:space="0" w:sz="4" w:themeColor="accent3" w:val="single"/>
        <w:bottom w:color="E19825" w:space="0" w:sz="4" w:themeColor="accent3" w:val="single"/>
        <w:right w:color="E19825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CF4E9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B19C7D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895B13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895B13" w:space="0" w:sz="4" w:themeColor="accent3" w:themeShade="99" w:val="single"/>
          <w:insideV w:val="nil"/>
        </w:tcBorders>
        <w:shd w:color="auto" w:fill="895B13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895B13" w:themeFill="accent3" w:themeFillShade="99" w:val="clear"/>
      </w:tcPr>
    </w:tblStylePr>
    <w:tblStylePr w:type="band1Vert">
      <w:tblPr/>
      <w:tcPr>
        <w:shd w:color="auto" w:fill="F3D5A7" w:themeFill="accent3" w:themeFillTint="66" w:val="clear"/>
      </w:tcPr>
    </w:tblStylePr>
    <w:tblStylePr w:type="band1Horz">
      <w:tblPr/>
      <w:tcPr>
        <w:shd w:color="auto" w:fill="F0CB92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265C20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65C20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65C20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65C20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7B230B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265C20"/>
    <w:rPr>
      <w:rFonts w:asciiTheme="majorHAnsi" w:cstheme="majorBidi" w:eastAsiaTheme="majorEastAsia" w:hAnsiTheme="majorHAnsi"/>
      <w:color w:themeColor="accent1" w:themeShade="BF" w:val="7B230B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265C20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A5300F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65C20"/>
    <w:rPr>
      <w:rFonts w:asciiTheme="majorHAnsi" w:cstheme="majorBidi" w:eastAsiaTheme="majorEastAsia" w:hAnsiTheme="majorHAnsi"/>
      <w:color w:themeColor="accent1" w:val="A5300F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7DEDA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F5F52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F5F52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7F5F52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7F5F52" w:themeFill="accent5" w:val="clear"/>
      </w:tcPr>
    </w:tblStylePr>
    <w:tblStylePr w:type="band1Vert">
      <w:tblPr/>
      <w:tcPr>
        <w:shd w:color="auto" w:fill="CFBDB5" w:themeFill="accent5" w:themeFillTint="66" w:val="clear"/>
      </w:tcPr>
    </w:tblStylePr>
    <w:tblStylePr w:type="band1Horz">
      <w:tblPr/>
      <w:tcPr>
        <w:shd w:color="auto" w:fill="CFBDB5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B89C91" w:space="0" w:sz="4" w:themeColor="accent5" w:themeTint="99" w:val="single"/>
        <w:left w:color="B89C91" w:space="0" w:sz="4" w:themeColor="accent5" w:themeTint="99" w:val="single"/>
        <w:bottom w:color="B89C91" w:space="0" w:sz="4" w:themeColor="accent5" w:themeTint="99" w:val="single"/>
        <w:right w:color="B89C91" w:space="0" w:sz="4" w:themeColor="accent5" w:themeTint="99" w:val="single"/>
        <w:insideH w:color="B89C91" w:space="0" w:sz="4" w:themeColor="accent5" w:themeTint="99" w:val="single"/>
        <w:insideV w:color="B89C91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7F5F52" w:space="0" w:sz="4" w:themeColor="accent5" w:val="single"/>
          <w:left w:color="7F5F52" w:space="0" w:sz="4" w:themeColor="accent5" w:val="single"/>
          <w:bottom w:color="7F5F52" w:space="0" w:sz="4" w:themeColor="accent5" w:val="single"/>
          <w:right w:color="7F5F52" w:space="0" w:sz="4" w:themeColor="accent5" w:val="single"/>
          <w:insideH w:val="nil"/>
          <w:insideV w:val="nil"/>
        </w:tcBorders>
        <w:shd w:color="auto" w:fill="7F5F52" w:themeFill="accent5" w:val="clear"/>
      </w:tcPr>
    </w:tblStylePr>
    <w:tblStylePr w:type="lastRow">
      <w:rPr>
        <w:b/>
        <w:bCs/>
      </w:rPr>
      <w:tblPr/>
      <w:tcPr>
        <w:tcBorders>
          <w:top w:color="7F5F52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7DEDA" w:themeFill="accent5" w:themeFillTint="33" w:val="clear"/>
      </w:tcPr>
    </w:tblStylePr>
    <w:tblStylePr w:type="band1Horz">
      <w:tblPr/>
      <w:tcPr>
        <w:shd w:color="auto" w:fill="E7DEDA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EF9769" w:space="0" w:sz="2" w:themeColor="accent2" w:themeTint="99" w:val="single"/>
        <w:bottom w:color="EF9769" w:space="0" w:sz="2" w:themeColor="accent2" w:themeTint="99" w:val="single"/>
        <w:insideH w:color="EF9769" w:space="0" w:sz="2" w:themeColor="accent2" w:themeTint="99" w:val="single"/>
        <w:insideV w:color="EF9769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EF9769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EF9769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ADCCD" w:themeFill="accent2" w:themeFillTint="33" w:val="clear"/>
      </w:tcPr>
    </w:tblStylePr>
    <w:tblStylePr w:type="band1Horz">
      <w:tblPr/>
      <w:tcPr>
        <w:shd w:color="auto" w:fill="FADCCD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FEBE4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B19C7D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B19C7D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B19C7D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B19C7D" w:themeFill="accent4" w:val="clear"/>
      </w:tcPr>
    </w:tblStylePr>
    <w:tblStylePr w:type="band1Vert">
      <w:tblPr/>
      <w:tcPr>
        <w:shd w:color="auto" w:fill="DFD7CA" w:themeFill="accent4" w:themeFillTint="66" w:val="clear"/>
      </w:tcPr>
    </w:tblStylePr>
    <w:tblStylePr w:type="band1Horz">
      <w:tblPr/>
      <w:tcPr>
        <w:shd w:color="auto" w:fill="DFD7CA" w:themeFill="accent4" w:themeFillTint="66" w:val="clear"/>
      </w:tcPr>
    </w:tblStylePr>
  </w:style>
  <w:style w:customStyle="1" w:styleId="PlainTable1" w:type="table">
    <w:name w:val="Plain Table 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GridTable1LightAccent1" w:type="table">
    <w:name w:val="Grid Table 1 Light Accent 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color="F49E86" w:space="0" w:sz="4" w:themeColor="accent1" w:themeTint="66" w:val="single"/>
        <w:left w:color="F49E86" w:space="0" w:sz="4" w:themeColor="accent1" w:themeTint="66" w:val="single"/>
        <w:bottom w:color="F49E86" w:space="0" w:sz="4" w:themeColor="accent1" w:themeTint="66" w:val="single"/>
        <w:right w:color="F49E86" w:space="0" w:sz="4" w:themeColor="accent1" w:themeTint="66" w:val="single"/>
        <w:insideH w:color="F49E86" w:space="0" w:sz="4" w:themeColor="accent1" w:themeTint="66" w:val="single"/>
        <w:insideV w:color="F49E86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EE6D49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EE6D49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ListTable2Accent1" w:type="table">
    <w:name w:val="List Table 2 Accent 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color="EE6D49" w:space="0" w:sz="4" w:themeColor="accent1" w:themeTint="99" w:val="single"/>
        <w:bottom w:color="EE6D49" w:space="0" w:sz="4" w:themeColor="accent1" w:themeTint="99" w:val="single"/>
        <w:insideH w:color="EE6D49" w:space="0" w:sz="4" w:themeColor="accent1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9CEC2" w:themeFill="accent1" w:themeFillTint="33" w:val="clear"/>
      </w:tcPr>
    </w:tblStylePr>
    <w:tblStylePr w:type="band1Horz">
      <w:tblPr/>
      <w:tcPr>
        <w:shd w:color="auto" w:fill="F9CEC2" w:themeFill="accent1" w:themeFillTint="33" w:val="clear"/>
      </w:tcPr>
    </w:tblStylePr>
  </w:style>
  <w:style w:customStyle="1" w:styleId="ColorfulShading-Accent31" w:type="paragraph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cs="Times New Roman" w:eastAsia="Calibri" w:hAnsi="Calibri"/>
      <w:sz w:val="22"/>
      <w:szCs w:val="22"/>
      <w:lang w:val="hr-HR"/>
    </w:rPr>
  </w:style>
  <w:style w:customStyle="1" w:styleId="ListTable2Accent2" w:type="table">
    <w:name w:val="List Table 2 Accent 2"/>
    <w:basedOn w:val="Obinatablica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color="EF9769" w:space="0" w:sz="4" w:themeColor="accent2" w:themeTint="99" w:val="single"/>
        <w:bottom w:color="EF9769" w:space="0" w:sz="4" w:themeColor="accent2" w:themeTint="99" w:val="single"/>
        <w:insideH w:color="EF9769" w:space="0" w:sz="4" w:themeColor="accent2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ADCCD" w:themeFill="accent2" w:themeFillTint="33" w:val="clear"/>
      </w:tcPr>
    </w:tblStylePr>
    <w:tblStylePr w:type="band1Horz">
      <w:tblPr/>
      <w:tcPr>
        <w:shd w:color="auto" w:fill="FADCCD" w:themeFill="accent2" w:themeFillTint="33" w:val="clear"/>
      </w:tcPr>
    </w:tblStylePr>
  </w:style>
  <w:style w:customStyle="1" w:styleId="font6" w:type="paragraph">
    <w:name w:val="font6"/>
    <w:basedOn w:val="Normal"/>
    <w:rsid w:val="0049510D"/>
    <w:pPr>
      <w:spacing w:after="100" w:afterAutospacing="1" w:before="100" w:beforeAutospacing="1" w:line="240" w:lineRule="auto"/>
    </w:pPr>
    <w:rPr>
      <w:rFonts w:ascii="Arial" w:cs="Arial" w:eastAsia="Times New Roman" w:hAnsi="Arial"/>
      <w:color w:val="333399"/>
      <w:sz w:val="18"/>
      <w:szCs w:val="18"/>
      <w:lang w:eastAsia="hr-HR" w:val="hr-HR"/>
    </w:rPr>
  </w:style>
  <w:style w:customStyle="1" w:styleId="GridTable2Accent1" w:type="table">
    <w:name w:val="Grid Table 2 Accent 1"/>
    <w:basedOn w:val="Obinatablica"/>
    <w:uiPriority w:val="47"/>
    <w:rsid w:val="00676086"/>
    <w:pPr>
      <w:spacing w:after="0" w:line="240" w:lineRule="auto"/>
    </w:pPr>
    <w:tblPr>
      <w:tblStyleRowBandSize w:val="1"/>
      <w:tblStyleColBandSize w:val="1"/>
      <w:tblBorders>
        <w:top w:color="EE6D49" w:space="0" w:sz="2" w:themeColor="accent1" w:themeTint="99" w:val="single"/>
        <w:bottom w:color="EE6D49" w:space="0" w:sz="2" w:themeColor="accent1" w:themeTint="99" w:val="single"/>
        <w:insideH w:color="EE6D49" w:space="0" w:sz="2" w:themeColor="accent1" w:themeTint="99" w:val="single"/>
        <w:insideV w:color="EE6D49" w:space="0" w:sz="2" w:themeColor="accent1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EE6D49" w:space="0" w:sz="12" w:themeColor="accent1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EE6D49" w:space="0" w:sz="2" w:themeColor="accent1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9CEC2" w:themeFill="accent1" w:themeFillTint="33" w:val="clear"/>
      </w:tcPr>
    </w:tblStylePr>
    <w:tblStylePr w:type="band1Horz">
      <w:tblPr/>
      <w:tcPr>
        <w:shd w:color="auto" w:fill="F9CEC2" w:themeFill="accent1" w:themeFillTint="33" w:val="clear"/>
      </w:tcPr>
    </w:tblStylePr>
  </w:style>
  <w:style w:customStyle="1" w:styleId="GridTable2Accent6" w:type="table">
    <w:name w:val="Grid Table 2 Accent 6"/>
    <w:basedOn w:val="Obinatablica"/>
    <w:uiPriority w:val="47"/>
    <w:rsid w:val="003A3A1E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color="D1B090" w:space="0" w:sz="2" w:themeColor="accent6" w:themeTint="99" w:val="single"/>
        <w:bottom w:color="D1B090" w:space="0" w:sz="2" w:themeColor="accent6" w:themeTint="99" w:val="single"/>
        <w:insideH w:color="D1B090" w:space="0" w:sz="2" w:themeColor="accent6" w:themeTint="99" w:val="single"/>
        <w:insideV w:color="D1B090" w:space="0" w:sz="2" w:themeColor="accent6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D1B090" w:space="0" w:sz="12" w:themeColor="accent6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D1B090" w:space="0" w:sz="2" w:themeColor="accent6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0E4DA" w:themeFill="accent6" w:themeFillTint="33" w:val="clear"/>
      </w:tcPr>
    </w:tblStylePr>
    <w:tblStylePr w:type="band1Horz">
      <w:tblPr/>
      <w:tcPr>
        <w:shd w:color="auto" w:fill="F0E4DA" w:themeFill="accent6" w:themeFillTint="33" w:val="clear"/>
      </w:tcPr>
    </w:tblStylePr>
  </w:style>
  <w:style w:styleId="Tekstrezerviranogmjesta" w:type="character">
    <w:name w:val="Placeholder Text"/>
    <w:basedOn w:val="Zadanifontodlomka"/>
    <w:uiPriority w:val="62"/>
    <w:semiHidden/>
    <w:rsid w:val="00082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639"/>
    <w:rPr>
      <w:rFonts w:ascii="Times New Roman" w:cs="Times New Roman" w:eastAsia="MS Gothic" w:hAnsi="Times New Roman"/>
      <w:b/>
      <w:color w:themeColor="accent1" w:val="A5300F"/>
      <w:sz w:val="24"/>
      <w:szCs w:val="7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639"/>
    <w:rPr>
      <w:rFonts w:ascii="Arial" w:cs="Arial" w:eastAsia="MS Gothic" w:hAnsi="Arial"/>
      <w:b/>
      <w:color w:themeColor="accent1" w:val="A5300F"/>
      <w:sz w:val="72"/>
      <w:szCs w:val="7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639"/>
    <w:rPr>
      <w:rFonts w:ascii="Arial" w:cs="Arial" w:eastAsia="MS Gothic" w:hAnsi="Arial"/>
      <w:b w:val="0"/>
      <w:color w:themeColor="accent1" w:val="A5300F"/>
      <w:sz w:val="72"/>
      <w:szCs w:val="7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639"/>
    <w:rPr>
      <w:rFonts w:ascii="Arial" w:cs="Arial" w:eastAsia="MS Gothic" w:hAnsi="Arial"/>
      <w:b w:val="0"/>
      <w:color w:themeColor="accent1" w:val="A5300F"/>
      <w:sz w:val="72"/>
      <w:szCs w:val="7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15918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33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8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3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59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4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7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067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7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6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481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231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68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545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2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1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549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6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35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106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5717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4916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31118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77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15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0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6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22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22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39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547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09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19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69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51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038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21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53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9356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2760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21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450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539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48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9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55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60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83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4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08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48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761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21165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34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24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05059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24834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355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646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22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436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30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26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63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61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07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175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1415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869807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410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47660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6474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06228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55107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4937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9849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62690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19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877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1486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3079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91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46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84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058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2634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14955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46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030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3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7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04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8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86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171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008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60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48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36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70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62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02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3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21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66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42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88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1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06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5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15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27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69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7152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6533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22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34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862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1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100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9505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31813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926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90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9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8853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hart" Target="charts/chart2.xml"/><Relationship Id="rId18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26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39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34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chart" Target="charts/chart1.xml"/><Relationship Id="rId17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25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33" Type="http://schemas.openxmlformats.org/officeDocument/2006/relationships/image" Target="media/image2.jpeg"/><Relationship Id="rId38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20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29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24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32" Type="http://schemas.openxmlformats.org/officeDocument/2006/relationships/hyperlink" Target="https://www.google.hr/url?sa=i&amp;rct=j&amp;q=&amp;esrc=s&amp;source=images&amp;cd=&amp;cad=rja&amp;uact=8&amp;ved=2ahUKEwjE0r_VvMvdAhWLr6QKHXC3D8IQjRx6BAgBEAU&amp;url=https://www.valsil.hr/galerija-reference/&amp;psig=AOvVaw2zdtwJxqopW0H0fQJP5T1u&amp;ust=1537597812990013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23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28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abundan.hr/galerija/1-abundan-doo/detail/2-abundan-2.html" TargetMode="External"/><Relationship Id="rId19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31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22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27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30" Type="http://schemas.openxmlformats.org/officeDocument/2006/relationships/hyperlink" Target="file:///C:\Users\anamarija.hudincec\Dropbox\U%20IZRADI\3.%20Nova%20PSN\1.%20&#268;EKA%20SE%20DOK\Nadopune\25%2009%20ABUNDAN%20doo\GFI-POD-%20ABUNDAN%20DOO%20PREDSTE&#268;AJ.xls" TargetMode="External"/><Relationship Id="rId35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 anchorCtr="true" anchor="ctr" wrap="square" vert="horz" vertOverflow="ellipsis" spcFirstLastPara="true" rot="0"/>
          <a:lstStyle/>
          <a:p>
            <a:pPr algn="ctr">
              <a:defRPr baseline="0" spc="0" kern="1200" strike="noStrike" u="none" i="false" b="true" sz="14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baseline="0" spc="0" kern="1200" strike="noStrike" u="none" i="false" b="true" sz="1200" lang="hr-HR">
                <a:solidFill>
                  <a:schemeClr val="bg1"/>
                </a:solidFill>
                <a:latin typeface="+mn-lt"/>
                <a:ea typeface="+mn-ea"/>
                <a:cs typeface="+mn-cs"/>
              </a:rPr>
              <a:t>Zorislav Kiš</a:t>
            </a:r>
            <a:endParaRPr b="true" sz="1200" lang="hr-HR">
              <a:solidFill>
                <a:schemeClr val="bg1"/>
              </a:solidFill>
            </a:endParaRPr>
          </a:p>
          <a:p>
            <a:pPr algn="ctr">
              <a:defRPr baseline="0" spc="0" kern="1200" strike="noStrike" u="none" i="false" b="true" sz="14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b="true" sz="1200" lang="hr-HR">
                <a:solidFill>
                  <a:schemeClr val="bg1"/>
                </a:solidFill>
              </a:rPr>
              <a:t>87,5 %   </a:t>
            </a:r>
          </a:p>
          <a:p>
            <a:pPr algn="ctr">
              <a:defRPr baseline="0" spc="0" kern="1200" strike="noStrike" u="none" i="false" b="true" sz="14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b="true" sz="1200" lang="hr-HR">
                <a:solidFill>
                  <a:schemeClr val="bg1"/>
                </a:solidFill>
              </a:rPr>
              <a:t>Barbara Kiš</a:t>
            </a:r>
          </a:p>
          <a:p>
            <a:pPr algn="ctr">
              <a:defRPr baseline="0" spc="0" kern="1200" strike="noStrike" u="none" i="false" b="true" sz="14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b="true" sz="1200" lang="hr-HR">
                <a:solidFill>
                  <a:schemeClr val="bg1"/>
                </a:solidFill>
              </a:rPr>
              <a:t>12,5 %                                                                                             </a:t>
            </a:r>
            <a:endParaRPr b="true" sz="1200" lang="en-US">
              <a:solidFill>
                <a:schemeClr val="bg1"/>
              </a:solidFill>
            </a:endParaRPr>
          </a:p>
        </c:rich>
      </c:tx>
      <c:layout>
        <c:manualLayout>
          <c:xMode val="edge"/>
          <c:yMode val="edge"/>
          <c:x val="0.36557779576618343"/>
          <c:y val="0.2620252026507736"/>
        </c:manualLayout>
      </c:layout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0037823280774766685"/>
          <c:y val="0.17030414137164152"/>
          <c:w val="0.9548611789531272"/>
          <c:h val="0.8296958586283585"/>
        </c:manualLayout>
      </c:layout>
      <c:pie3DChart>
        <c:varyColors val="true"/>
        <c:ser>
          <c:idx val="0"/>
          <c:order val="0"/>
          <c:tx>
            <c:strRef>
              <c:f>Sheet1!$F$10</c:f>
              <c:strCache>
                <c:ptCount val="1"/>
                <c:pt idx="0">
                  <c:v>Mirza Šehagić</c:v>
                </c:pt>
              </c:strCache>
            </c:strRef>
          </c:tx>
          <c:dPt>
            <c:idx val="0"/>
            <c:bubble3D val="false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612A-4C56-ACE3-55750D6257B2}"/>
              </c:ext>
            </c:extLst>
          </c:dPt>
          <c:val>
            <c:numRef>
              <c:f>Sheet1!$G$10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612A-4C56-ACE3-55750D6257B2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solidFill>
      <a:schemeClr val="bg1"/>
    </a:solidFill>
    <a:ln algn="ctr" cmpd="sng" cap="flat" w="9525">
      <a:noFill/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layout/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view3D>
      <c:rotX val="15"/>
      <c:rotY val="20"/>
      <c:depthPercent val="100"/>
      <c:rAngAx val="false"/>
      <c:perspective val="30"/>
    </c:view3D>
    <c:floor>
      <c:thickness val="0"/>
    </c:floor>
    <c:sideWall>
      <c:thickness val="0"/>
      <c:spPr>
        <a:noFill/>
        <a:ln>
          <a:solidFill>
            <a:schemeClr val="tx1"/>
          </a:solidFill>
        </a:ln>
      </c:spPr>
    </c:sideWall>
    <c:backWall>
      <c:thickness val="0"/>
      <c:spPr>
        <a:noFill/>
        <a:ln>
          <a:solidFill>
            <a:schemeClr val="tx1"/>
          </a:solidFill>
        </a:ln>
      </c:spPr>
    </c:backWall>
    <c:plotArea>
      <c:layout>
        <c:manualLayout>
          <c:layoutTarget val="inner"/>
          <c:xMode val="edge"/>
          <c:yMode val="edge"/>
          <c:x val="0.05241191361769573"/>
          <c:y val="0.20607978463808097"/>
          <c:w val="0.8987645458054346"/>
          <c:h val="0.6804202053336841"/>
        </c:manualLayout>
      </c:layout>
      <c:line3DChart>
        <c:grouping val="standard"/>
        <c:varyColors val="tru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dPt>
            <c:idx val="0"/>
            <c:bubble3D val="false"/>
            <c:spPr>
              <a:gradFill rotWithShape="false">
                <a:gsLst>
                  <a:gs pos="0">
                    <a:srgbClr val="3670B6"/>
                  </a:gs>
                  <a:gs pos="100000">
                    <a:srgbClr val="A2BFF8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6955-4629-8BCE-6FC612FDDD46}"/>
              </c:ext>
            </c:extLst>
          </c:dPt>
          <c:dPt>
            <c:idx val="1"/>
            <c:bubble3D val="false"/>
            <c:spPr>
              <a:gradFill rotWithShape="false">
                <a:gsLst>
                  <a:gs pos="0">
                    <a:srgbClr val="B93734"/>
                  </a:gs>
                  <a:gs pos="100000">
                    <a:srgbClr val="FAA1A0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3-6955-4629-8BCE-6FC612FDDD46}"/>
              </c:ext>
            </c:extLst>
          </c:dPt>
          <c:dPt>
            <c:idx val="2"/>
            <c:bubble3D val="false"/>
            <c:spPr>
              <a:gradFill rotWithShape="false">
                <a:gsLst>
                  <a:gs pos="0">
                    <a:srgbClr val="8DB241"/>
                  </a:gs>
                  <a:gs pos="100000">
                    <a:srgbClr val="D4F4A6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5-6955-4629-8BCE-6FC612FDDD46}"/>
              </c:ext>
            </c:extLst>
          </c:dPt>
          <c:dPt>
            <c:idx val="3"/>
            <c:bubble3D val="false"/>
            <c:spPr>
              <a:gradFill rotWithShape="false">
                <a:gsLst>
                  <a:gs pos="0">
                    <a:srgbClr val="704F97"/>
                  </a:gs>
                  <a:gs pos="100000">
                    <a:srgbClr val="C5B3E2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7-6955-4629-8BCE-6FC612FDDD46}"/>
              </c:ext>
            </c:extLst>
          </c:dPt>
          <c:dPt>
            <c:idx val="4"/>
            <c:bubble3D val="false"/>
            <c:spPr>
              <a:gradFill rotWithShape="false">
                <a:gsLst>
                  <a:gs pos="0">
                    <a:srgbClr val="31A1C0"/>
                  </a:gs>
                  <a:gs pos="100000">
                    <a:srgbClr val="9DE2FF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9-6955-4629-8BCE-6FC612FDDD46}"/>
              </c:ext>
            </c:extLst>
          </c:dPt>
          <c:dPt>
            <c:idx val="5"/>
            <c:bubble3D val="false"/>
            <c:spPr>
              <a:gradFill rotWithShape="false">
                <a:gsLst>
                  <a:gs pos="0">
                    <a:srgbClr val="F28225"/>
                  </a:gs>
                  <a:gs pos="100000">
                    <a:srgbClr val="FFB885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B-6955-4629-8BCE-6FC612FDDD46}"/>
              </c:ext>
            </c:extLst>
          </c:dPt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cat>
            <c:numRef>
              <c:f>Sažetak!$B$17:$G$17</c:f>
              <c:numCache>
                <c:formatCode>General</c:formatCode>
                <c:ptCount val="6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</c:numCache>
            </c:num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8</c:v>
                </c:pt>
                <c:pt idx="1">
                  <c:v>8</c:v>
                </c:pt>
                <c:pt idx="2">
                  <c:v>8</c:v>
                </c:pt>
                <c:pt idx="3">
                  <c:v>8</c:v>
                </c:pt>
                <c:pt idx="4">
                  <c:v>8</c:v>
                </c:pt>
                <c:pt idx="5">
                  <c:v>8</c:v>
                </c:pt>
              </c:numCache>
            </c:numRef>
          </c:val>
          <c:smooth val="false"/>
          <c:extLst>
            <c:ext uri="{C3380CC4-5D6E-409C-BE32-E72D297353CC}">
              <c16:uniqueId xmlns:c16="http://schemas.microsoft.com/office/drawing/2014/chart" xmlns:c16r2="http://schemas.microsoft.com/office/drawing/2015/06/chart" val="{0000000C-6955-4629-8BCE-6FC612FDDD46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axId val="33620736"/>
        <c:axId val="33622272"/>
        <c:axId val="88418496"/>
      </c:line3DChart>
      <c:catAx>
        <c:axId val="33620736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33622272"/>
        <c:crosses val="autoZero"/>
        <c:auto val="true"/>
        <c:lblAlgn val="ctr"/>
        <c:lblOffset val="100"/>
        <c:noMultiLvlLbl val="false"/>
      </c:catAx>
      <c:valAx>
        <c:axId val="33622272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33620736"/>
        <c:crosses val="autoZero"/>
        <c:crossBetween val="between"/>
      </c:valAx>
      <c:serAx>
        <c:axId val="88418496"/>
        <c:scaling>
          <c:orientation val="minMax"/>
        </c:scaling>
        <c:delete val="true"/>
        <c:axPos val="b"/>
        <c:majorTickMark val="out"/>
        <c:minorTickMark val="none"/>
        <c:tickLblPos val="nextTo"/>
        <c:crossAx val="33622272"/>
        <c:crosses val="autoZero"/>
      </c:serAx>
      <c:spPr>
        <a:gradFill>
          <a:gsLst>
            <a:gs pos="0">
              <a:schemeClr val="accent3">
                <a:lumMod val="2000"/>
                <a:lumOff val="98000"/>
              </a:schemeClr>
            </a:gs>
            <a:gs pos="74000">
              <a:schemeClr val="accent3">
                <a:lumMod val="45000"/>
                <a:lumOff val="55000"/>
              </a:schemeClr>
            </a:gs>
            <a:gs pos="83000">
              <a:schemeClr val="accent3">
                <a:lumMod val="45000"/>
                <a:lumOff val="55000"/>
              </a:schemeClr>
            </a:gs>
            <a:gs pos="100000">
              <a:schemeClr val="accent3">
                <a:lumMod val="30000"/>
                <a:lumOff val="70000"/>
              </a:schemeClr>
            </a:gs>
          </a:gsLst>
          <a:lin scaled="true" ang="5400000"/>
        </a:gradFill>
        <a:ln cmpd="sng">
          <a:solidFill>
            <a:schemeClr val="tx1"/>
          </a:solidFill>
        </a:ln>
        <a:effectLst/>
      </c:spPr>
    </c:plotArea>
    <c:legend>
      <c:legendPos val="r"/>
      <c:layout>
        <c:manualLayout>
          <c:xMode val="edge"/>
          <c:yMode val="edge"/>
          <c:x val="0.9089862445608397"/>
          <c:y val="0.34128038343033207"/>
          <c:w val="0.06608145347470329"/>
          <c:h val="0.5317622648947538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>
      <a:noFill/>
    </a:ln>
    <a:effectLst>
      <a:outerShdw rotWithShape="false" algn="ctr" dir="5400000" dist="50800" blurRad="50800">
        <a:schemeClr val="bg1"/>
      </a:outerShdw>
    </a:effectLst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id="10" meth="cycle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kern="1200" sz="10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kern="1200"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cap="rnd" w="28575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ize="5" symbol="circle"/>
  <cs:dataPointWireframe>
    <cs:lnRef idx="0">
      <cs:styleClr val="auto"/>
    </cs:lnRef>
    <cs:fillRef idx="0"/>
    <cs:effectRef idx="0"/>
    <cs:fontRef idx="minor">
      <a:schemeClr val="tx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seriesAxis>
  <cs:series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b="0" baseline="0" kern="1200" spc="0" sz="1400"/>
  </cs:title>
  <cs:trendline>
    <cs:lnRef idx="0">
      <cs:styleClr val="auto"/>
    </cs:lnRef>
    <cs:fillRef idx="0"/>
    <cs:effectRef idx="0"/>
    <cs:fontRef idx="minor">
      <a:schemeClr val="tx1"/>
    </cs:fontRef>
    <cs:spPr>
      <a:ln cap="rnd" w="19050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Red">
      <a:dk1>
        <a:sysClr lastClr="000000" val="windowText"/>
      </a:dk1>
      <a:lt1>
        <a:sysClr lastClr="FFFFFF" val="window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87A69-0BB5-4787-9FAC-927CD62C6F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64</properties:Pages>
  <properties:Words>9926</properties:Words>
  <properties:Characters>61434</properties:Characters>
  <properties:Lines>5596</properties:Lines>
  <properties:Paragraphs>4595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68701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2018-11-22T06:58:00Z</dcterms:created>
  <dc:creator/>
  <cp:lastModifiedBy/>
  <dcterms:modified xmlns:xsi="http://www.w3.org/2001/XMLSchema-instance" xsi:type="dcterms:W3CDTF">2018-11-22T09:22:00Z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St-2317/2018-3 / Podnesak - Podnesak (1. Prijedlog plana financijskog i operativnog rest_.docx)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64</vt:i4>
  </prop:property>
</prop:Properties>
</file>