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829f" w14:paraId="e44829f" w:rsidRDefault="00EE04CE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2E7452">
        <w:t>335/2011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>dužnikom</w:t>
      </w:r>
      <w:r w:rsidR="004942D8">
        <w:t xml:space="preserve"> </w:t>
      </w:r>
      <w:r w:rsidR="002E7452">
        <w:t>BAGAT - ELEKTROKOMERC</w:t>
      </w:r>
      <w:r w:rsidR="002E7452" w:rsidRPr="00EC361A">
        <w:t xml:space="preserve"> </w:t>
      </w:r>
      <w:r w:rsidR="002E7452">
        <w:t xml:space="preserve">d.d. Zadar, OIB: 27503899996 </w:t>
      </w:r>
      <w:r w:rsidR="002E7452" w:rsidRPr="00EC361A">
        <w:t>u stečaju</w:t>
      </w:r>
      <w:r w:rsidR="005F26AB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5B4E02">
        <w:t>Anti Poljaku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2E7452">
        <w:t>5</w:t>
      </w:r>
      <w:r w:rsidR="003578A5">
        <w:t xml:space="preserve">. </w:t>
      </w:r>
      <w:r w:rsidR="002E7452">
        <w:t>rujna</w:t>
      </w:r>
      <w:r w:rsidR="000A01DA">
        <w:t xml:space="preserve"> </w:t>
      </w:r>
      <w:r w:rsidR="00F77A78">
        <w:t>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2E7452">
        <w:t>BAGAT - ELEKTROKOMERC</w:t>
      </w:r>
      <w:r w:rsidR="002E7452" w:rsidRPr="00EC361A">
        <w:t xml:space="preserve"> </w:t>
      </w:r>
      <w:r w:rsidR="002E7452">
        <w:t>d.d. Zadar, OIB: 27503899996</w:t>
      </w:r>
      <w:r w:rsidR="005B4E02">
        <w:t xml:space="preserve"> </w:t>
      </w:r>
      <w:r>
        <w:t xml:space="preserve">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 xml:space="preserve">Stečajni upravitelj </w:t>
      </w:r>
      <w:r>
        <w:t xml:space="preserve">stečajne mase </w:t>
      </w:r>
      <w:r w:rsidRPr="000811B9">
        <w:t>podnio je prijedlog za</w:t>
      </w:r>
      <w:r w:rsidR="00FD2C31">
        <w:t xml:space="preserve"> brisanje stečajne mase stečajnog dužnika iz točke I. ovog rješenje iz sudskog registra budući je </w:t>
      </w:r>
      <w:r w:rsidR="005B4E02">
        <w:t>postupak naknadne diobe prethodno dovršen.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2E7452">
        <w:t>5</w:t>
      </w:r>
      <w:r w:rsidR="003578A5">
        <w:t xml:space="preserve">. </w:t>
      </w:r>
      <w:r w:rsidR="002E7452">
        <w:t>rujna</w:t>
      </w:r>
      <w:r w:rsidR="00F77A7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7D6F8A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533AB" w:rsidRPr="00F60CD9">
        <w:t xml:space="preserve">                      </w:t>
      </w:r>
      <w:r w:rsidR="00F533AB">
        <w:t xml:space="preserve">                     </w:t>
      </w:r>
      <w:r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7D6F8A" w:rsidP="007D6F8A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E73C4"/>
    <w:rsid w:val="00242827"/>
    <w:rsid w:val="002E560F"/>
    <w:rsid w:val="002E7452"/>
    <w:rsid w:val="003030D8"/>
    <w:rsid w:val="003578A5"/>
    <w:rsid w:val="0039513A"/>
    <w:rsid w:val="003B391E"/>
    <w:rsid w:val="00443952"/>
    <w:rsid w:val="004942D8"/>
    <w:rsid w:val="004E3574"/>
    <w:rsid w:val="0056526D"/>
    <w:rsid w:val="00584B22"/>
    <w:rsid w:val="005A1684"/>
    <w:rsid w:val="005B4E02"/>
    <w:rsid w:val="005B52D5"/>
    <w:rsid w:val="005F26AB"/>
    <w:rsid w:val="005F4FE6"/>
    <w:rsid w:val="00607E9D"/>
    <w:rsid w:val="00622DF8"/>
    <w:rsid w:val="006368FD"/>
    <w:rsid w:val="0067170D"/>
    <w:rsid w:val="00672577"/>
    <w:rsid w:val="0068395E"/>
    <w:rsid w:val="00694FD9"/>
    <w:rsid w:val="006D5987"/>
    <w:rsid w:val="00701EB4"/>
    <w:rsid w:val="00724DED"/>
    <w:rsid w:val="007406AB"/>
    <w:rsid w:val="0075400E"/>
    <w:rsid w:val="007D6F8A"/>
    <w:rsid w:val="007D7EE3"/>
    <w:rsid w:val="008E1367"/>
    <w:rsid w:val="00900794"/>
    <w:rsid w:val="00924FFF"/>
    <w:rsid w:val="009B1942"/>
    <w:rsid w:val="009E5554"/>
    <w:rsid w:val="00A163E1"/>
    <w:rsid w:val="00A704E3"/>
    <w:rsid w:val="00A94666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C21497"/>
    <w:rsid w:val="00CF2B6C"/>
    <w:rsid w:val="00D72603"/>
    <w:rsid w:val="00DA569D"/>
    <w:rsid w:val="00DC1AD3"/>
    <w:rsid w:val="00E017B8"/>
    <w:rsid w:val="00E06B02"/>
    <w:rsid w:val="00E26F50"/>
    <w:rsid w:val="00EB1098"/>
    <w:rsid w:val="00EC5339"/>
    <w:rsid w:val="00EE04CE"/>
    <w:rsid w:val="00EE7986"/>
    <w:rsid w:val="00F21650"/>
    <w:rsid w:val="00F30F36"/>
    <w:rsid w:val="00F533AB"/>
    <w:rsid w:val="00F55299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F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F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2011.</izvorni_sadrzaj>
    <derivirana_varijabla naziv="DomainObject.Predmet.DatumOsnivanja_1">2.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2015.</izvorni_sadrzaj>
    <derivirana_varijabla naziv="DomainObject.Predmet.DatumRjesavanja_1">12.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St-335/2011</izvorni_sadrzaj>
    <derivirana_varijabla naziv="DomainObject.Predmet.OznakaBroj_1">St-335/2011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07.10.14. kopija dijela spisa na VTS 06.07.2016.!!!!
Stečajna masa Bagat-Elektrokomerc d.d. Zadar</izvorni_sadrzaj>
    <derivirana_varijabla naziv="DomainObject.Predmet.PrimjedbaSuca_1">BRISAN 07.10.14. kopija dijela spisa na VTS 06.07.2016.!!!!
Stečajna masa Bagat-Elektrokomerc d.d. Zadar</derivirana_varijabla>
  </DomainObject.Predmet.PrimjedbaSuca>
  <DomainObject.Predmet.ProtustrankaFormated>
    <izvorni_sadrzaj>  BAGAT-ELEKTROKOMERC dioničko društvo za elektroinstalacijske radove i trgovinu, ZADAR</izvorni_sadrzaj>
    <derivirana_varijabla naziv="DomainObject.Predmet.ProtustrankaFormated_1">  BAGAT-ELEKTROKOMERC dioničko društvo za elektroinstalacijske radove i trgovinu, ZADAR</derivirana_varijabla>
  </DomainObject.Predmet.ProtustrankaFormated>
  <DomainObject.Predmet.ProtustrankaFormatedOIB>
    <izvorni_sadrzaj>  BAGAT-ELEKTROKOMERC dioničko društvo za elektroinstalacijske radove i trgovinu, ZADAR, OIB 74124309401</izvorni_sadrzaj>
    <derivirana_varijabla naziv="DomainObject.Predmet.ProtustrankaFormatedOIB_1">  BAGAT-ELEKTROKOMERC dioničko društvo za elektroinstalacijske radove i trgovinu, ZADAR, OIB 74124309401</derivirana_varijabla>
  </DomainObject.Predmet.ProtustrankaFormatedOIB>
  <DomainObject.Predmet.ProtustrankaFormatedWithAdress>
    <izvorni_sadrzaj> BAGAT-ELEKTROKOMERC dioničko društvo za elektroinstalacijske radove i trgovinu, ZADAR, Put Nikole Tesle/bb, Zadar</izvorni_sadrzaj>
    <derivirana_varijabla naziv="DomainObject.Predmet.ProtustrankaFormatedWithAdress_1"> BAGAT-ELEKTROKOMERC dioničko društvo za elektroinstalacijske radove i trgovinu, ZADAR, Put Nikole Tesle/bb, Zadar</derivirana_varijabla>
  </DomainObject.Predmet.ProtustrankaFormatedWithAdress>
  <DomainObject.Predmet.ProtustrankaFormatedWithAdressOIB>
    <izvorni_sadrzaj> BAGAT-ELEKTROKOMERC dioničko društvo za elektroinstalacijske radove i trgovinu, ZADAR, OIB 74124309401, Put Nikole Tesle/bb, Zadar</izvorni_sadrzaj>
    <derivirana_varijabla naziv="DomainObject.Predmet.ProtustrankaFormatedWithAdressOIB_1"> BAGAT-ELEKTROKOMERC dioničko društvo za elektroinstalacijske radove i trgovinu, ZADAR, OIB 74124309401, Put Nikole Tesle/bb, Zadar</derivirana_varijabla>
  </DomainObject.Predmet.ProtustrankaFormatedWithAdressOIB>
  <DomainObject.Predmet.ProtustrankaWithAdress>
    <izvorni_sadrzaj>BAGAT-ELEKTROKOMERC dioničko društvo za elektroinstalacijske radove i trgovinu, ZADAR Put Nikole Tesle/bb, Zadar</izvorni_sadrzaj>
    <derivirana_varijabla naziv="DomainObject.Predmet.ProtustrankaWithAdress_1">BAGAT-ELEKTROKOMERC dioničko društvo za elektroinstalacijske radove i trgovinu, ZADAR Put Nikole Tesle/bb, Zadar</derivirana_varijabla>
  </DomainObject.Predmet.ProtustrankaWithAdress>
  <DomainObject.Predmet.ProtustrankaWithAdressOIB>
    <izvorni_sadrzaj>BAGAT-ELEKTROKOMERC dioničko društvo za elektroinstalacijske radove i trgovinu, ZADAR, OIB 74124309401, Put Nikole Tesle/bb, Zadar</izvorni_sadrzaj>
    <derivirana_varijabla naziv="DomainObject.Predmet.ProtustrankaWithAdressOIB_1">BAGAT-ELEKTROKOMERC dioničko društvo za elektroinstalacijske radove i trgovinu, ZADAR, OIB 74124309401, Put Nikole Tesle/bb, Zadar</derivirana_varijabla>
  </DomainObject.Predmet.ProtustrankaWithAdressOIB>
  <DomainObject.Predmet.ProtustrankaNazivFormated>
    <izvorni_sadrzaj>BAGAT-ELEKTROKOMERC dioničko društvo za elektroinstalacijske radove i trgovinu, ZADAR</izvorni_sadrzaj>
    <derivirana_varijabla naziv="DomainObject.Predmet.ProtustrankaNazivFormated_1">BAGAT-ELEKTROKOMERC dioničko društvo za elektroinstalacijske radove i trgovinu, ZADAR</derivirana_varijabla>
  </DomainObject.Predmet.ProtustrankaNazivFormated>
  <DomainObject.Predmet.ProtustrankaNazivFormatedOIB>
    <izvorni_sadrzaj>BAGAT-ELEKTROKOMERC dioničko društvo za elektroinstalacijske radove i trgovinu, ZADAR, OIB 74124309401</izvorni_sadrzaj>
    <derivirana_varijabla naziv="DomainObject.Predmet.ProtustrankaNazivFormatedOIB_1">BAGAT-ELEKTROKOMERC dioničko društvo za elektroinstalacijske radove i trgovinu, ZADAR, OIB 74124309401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ODJEL ZADAR, ODJEL ZA OVRH; Ante Poljak stečajni upravitelj</izvorni_sadrzaj>
    <derivirana_varijabla naziv="DomainObject.Predmet.StrankaFormated_1">  MF, POREZNA UPRAVA, PODRUČNI ODJEL ZADAR, ODJEL ZA OVRH; Ante Poljak stečajni upravitelj</derivirana_varijabla>
  </DomainObject.Predmet.StrankaFormated>
  <DomainObject.Predmet.StrankaFormatedOIB>
    <izvorni_sadrzaj>  MF, POREZNA UPRAVA, PODRUČNI ODJEL ZADAR, ODJEL ZA OVRH, OIB 18683136487; Ante Poljak stečajni upravitelj, OIB 30653663301</izvorni_sadrzaj>
    <derivirana_varijabla naziv="DomainObject.Predmet.StrankaFormatedOIB_1">  MF, POREZNA UPRAVA, PODRUČNI ODJEL ZADAR, ODJEL ZA OVRH, OIB 18683136487; Ante Poljak stečajni upravitelj, OIB 30653663301</derivirana_varijabla>
  </DomainObject.Predmet.StrankaFormatedOIB>
  <DomainObject.Predmet.StrankaFormatedWithAdress>
    <izvorni_sadrzaj> MF, POREZNA UPRAVA, PODRUČNI ODJEL ZADAR, ODJEL ZA OVRH; Ante Poljak stečajni upravitelj, Kraj 35, 23212 Kraj</izvorni_sadrzaj>
    <derivirana_varijabla naziv="DomainObject.Predmet.StrankaFormatedWithAdress_1"> MF, POREZNA UPRAVA, PODRUČNI ODJEL ZADAR, ODJEL ZA OVRH; Ante Poljak stečajni upravitelj, Kraj 35, 23212 Kraj</derivirana_varijabla>
  </DomainObject.Predmet.StrankaFormatedWithAdress>
  <DomainObject.Predmet.StrankaFormatedWithAdressOIB>
    <izvorni_sadrzaj> MF, POREZNA UPRAVA, PODRUČNI ODJEL ZADAR, ODJEL ZA OVRH, OIB 18683136487; Ante Poljak stečajni upravitelj, OIB 30653663301, Kraj 35, 23212 Kraj</izvorni_sadrzaj>
    <derivirana_varijabla naziv="DomainObject.Predmet.StrankaFormatedWithAdressOIB_1"> MF, POREZNA UPRAVA, PODRUČNI ODJEL ZADAR, ODJEL ZA OVRH, OIB 18683136487; Ante Poljak stečajni upravitelj, OIB 30653663301, Kraj 35, 23212 Kraj</derivirana_varijabla>
  </DomainObject.Predmet.StrankaFormatedWithAdressOIB>
  <DomainObject.Predmet.StrankaWithAdress>
    <izvorni_sadrzaj>MF, POREZNA UPRAVA, PODRUČNI ODJEL ZADAR, ODJEL ZA OVRH ,Ante Poljak stečajni upravitelj Kraj 35,23212 Kraj</izvorni_sadrzaj>
    <derivirana_varijabla naziv="DomainObject.Predmet.StrankaWithAdress_1">MF, POREZNA UPRAVA, PODRUČNI ODJEL ZADAR, ODJEL ZA OVRH ,Ante Poljak stečajni upravitelj Kraj 35,23212 Kraj</derivirana_varijabla>
  </DomainObject.Predmet.StrankaWithAdress>
  <DomainObject.Predmet.StrankaWithAdressOIB>
    <izvorni_sadrzaj>MF, POREZNA UPRAVA, PODRUČNI ODJEL ZADAR, ODJEL ZA OVRH, OIB 18683136487,Ante Poljak stečajni upravitelj, OIB 30653663301, Kraj 35,23212 Kraj</izvorni_sadrzaj>
    <derivirana_varijabla naziv="DomainObject.Predmet.StrankaWithAdressOIB_1">MF, POREZNA UPRAVA, PODRUČNI ODJEL ZADAR, ODJEL ZA OVRH, OIB 18683136487,Ante Poljak stečajni upravitelj, OIB 30653663301, Kraj 35,23212 Kraj</derivirana_varijabla>
  </DomainObject.Predmet.StrankaWithAdressOIB>
  <DomainObject.Predmet.StrankaNazivFormated>
    <izvorni_sadrzaj>MF, POREZNA UPRAVA, PODRUČNI ODJEL ZADAR, ODJEL ZA OVRH,Ante Poljak stečajni upravitelj</izvorni_sadrzaj>
    <derivirana_varijabla naziv="DomainObject.Predmet.StrankaNazivFormated_1">MF, POREZNA UPRAVA, PODRUČNI ODJEL ZADAR, ODJEL ZA OVRH,Ante Poljak stečajni upravitelj</derivirana_varijabla>
  </DomainObject.Predmet.StrankaNazivFormated>
  <DomainObject.Predmet.StrankaNazivFormatedOIB>
    <izvorni_sadrzaj>MF, POREZNA UPRAVA, PODRUČNI ODJEL ZADAR, ODJEL ZA OVRH, OIB 18683136487,Ante Poljak stečajni upravitelj, OIB 30653663301</izvorni_sadrzaj>
    <derivirana_varijabla naziv="DomainObject.Predmet.StrankaNazivFormatedOIB_1">MF, POREZNA UPRAVA, PODRUČNI ODJEL ZADAR, ODJEL ZA OVRH, OIB 18683136487,Ante Poljak stečajni upravitelj, OIB 30653663301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251526.69</izvorni_sadrzaj>
    <derivirana_varijabla naziv="DomainObject.Predmet.TrenutnaVrijednost_1">251526.69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ODJEL ZADAR, ODJEL ZA OVRH</item>
      <item>Ante Poljak stečajni upravitelj</item>
    </izvorni_sadrzaj>
    <derivirana_varijabla naziv="DomainObject.Predmet.StrankaListFormated_1">
      <item>MF, POREZNA UPRAVA, PODRUČNI ODJEL ZADAR, ODJEL ZA OVRH</item>
      <item>Ante Poljak stečajni upravitelj</item>
    </derivirana_varijabla>
  </DomainObject.Predmet.StrankaListFormated>
  <DomainObject.Predmet.StrankaListFormatedOIB>
    <izvorni_sadrzaj>
      <item>MF, POREZNA UPRAVA, PODRUČNI ODJEL ZADAR, ODJEL ZA OVRH, OIB 18683136487</item>
      <item>Ante Poljak stečajni upravitelj, OIB 30653663301</item>
    </izvorni_sadrzaj>
    <derivirana_varijabla naziv="DomainObject.Predmet.StrankaListFormatedOIB_1">
      <item>MF, POREZNA UPRAVA, PODRUČNI ODJEL ZADAR, ODJEL ZA OVRH, OIB 18683136487</item>
      <item>Ante Poljak stečajni upravitelj, OIB 30653663301</item>
    </derivirana_varijabla>
  </DomainObject.Predmet.StrankaListFormatedOIB>
  <DomainObject.Predmet.StrankaListFormatedWithAdress>
    <izvorni_sadrzaj>
      <item>MF, POREZNA UPRAVA, PODRUČNI ODJEL ZADAR, ODJEL ZA OVRH</item>
      <item>Ante Poljak stečajni upravitelj, Kraj 35, 23212 Kraj</item>
    </izvorni_sadrzaj>
    <derivirana_varijabla naziv="DomainObject.Predmet.StrankaListFormatedWithAdress_1">
      <item>MF, POREZNA UPRAVA, PODRUČNI ODJEL ZADAR, ODJEL ZA OVRH</item>
      <item>Ante Poljak stečajni upravitelj, Kraj 35, 23212 Kraj</item>
    </derivirana_varijabla>
  </DomainObject.Predmet.StrankaListFormatedWithAdress>
  <DomainObject.Predmet.StrankaListFormatedWithAdressOIB>
    <izvorni_sadrzaj>
      <item>MF, POREZNA UPRAVA, PODRUČNI ODJEL ZADAR, ODJEL ZA OVRH, OIB 18683136487</item>
      <item>Ante Poljak stečajni upravitelj, OIB 30653663301, Kraj 35, 23212 Kraj</item>
    </izvorni_sadrzaj>
    <derivirana_varijabla naziv="DomainObject.Predmet.StrankaListFormatedWithAdressOIB_1">
      <item>MF, POREZNA UPRAVA, PODRUČNI ODJEL ZADAR, ODJEL ZA OVRH, OIB 18683136487</item>
      <item>Ante Poljak stečajni upravitelj, OIB 30653663301, Kraj 35, 23212 Kraj</item>
    </derivirana_varijabla>
  </DomainObject.Predmet.StrankaListFormatedWithAdressOIB>
  <DomainObject.Predmet.StrankaListNazivFormated>
    <izvorni_sadrzaj>
      <item>MF, POREZNA UPRAVA, PODRUČNI ODJEL ZADAR, ODJEL ZA OVRH</item>
      <item>Ante Poljak stečajni upravitelj</item>
    </izvorni_sadrzaj>
    <derivirana_varijabla naziv="DomainObject.Predmet.StrankaListNazivFormated_1">
      <item>MF, POREZNA UPRAVA, PODRUČNI ODJEL ZADAR, ODJEL ZA OVRH</item>
      <item>Ante Poljak stečajni upravitelj</item>
    </derivirana_varijabla>
  </DomainObject.Predmet.StrankaListNazivFormated>
  <DomainObject.Predmet.StrankaListNazivFormatedOIB>
    <izvorni_sadrzaj>
      <item>MF, POREZNA UPRAVA, PODRUČNI ODJEL ZADAR, ODJEL ZA OVRH, OIB 18683136487</item>
      <item>Ante Poljak stečajni upravitelj, OIB 30653663301</item>
    </izvorni_sadrzaj>
    <derivirana_varijabla naziv="DomainObject.Predmet.StrankaListNazivFormatedOIB_1">
      <item>MF, POREZNA UPRAVA, PODRUČNI ODJEL ZADAR, ODJEL ZA OVRH, OIB 18683136487</item>
      <item>Ante Poljak stečajni upravitelj, OIB 30653663301</item>
    </derivirana_varijabla>
  </DomainObject.Predmet.StrankaListNazivFormatedOIB>
  <DomainObject.Predmet.ProtuStrankaListFormated>
    <izvorni_sadrzaj>
      <item>BAGAT-ELEKTROKOMERC dioničko društvo za elektroinstalacijske radove i trgovinu, ZADAR</item>
    </izvorni_sadrzaj>
    <derivirana_varijabla naziv="DomainObject.Predmet.ProtuStrankaListFormated_1">
      <item>BAGAT-ELEKTROKOMERC dioničko društvo za elektroinstalacijske radove i trgovinu, ZADAR</item>
    </derivirana_varijabla>
  </DomainObject.Predmet.ProtuStrankaListFormated>
  <DomainObject.Predmet.ProtuStrankaListFormatedOIB>
    <izvorni_sadrzaj>
      <item>BAGAT-ELEKTROKOMERC dioničko društvo za elektroinstalacijske radove i trgovinu, ZADAR, OIB 74124309401</item>
    </izvorni_sadrzaj>
    <derivirana_varijabla naziv="DomainObject.Predmet.ProtuStrankaListFormatedOIB_1">
      <item>BAGAT-ELEKTROKOMERC dioničko društvo za elektroinstalacijske radove i trgovinu, ZADAR, OIB 74124309401</item>
    </derivirana_varijabla>
  </DomainObject.Predmet.ProtuStrankaListFormatedOIB>
  <DomainObject.Predmet.ProtuStrankaListFormatedWithAdress>
    <izvorni_sadrzaj>
      <item>BAGAT-ELEKTROKOMERC dioničko društvo za elektroinstalacijske radove i trgovinu, ZADAR, Put Nikole Tesle/bb, Zadar</item>
    </izvorni_sadrzaj>
    <derivirana_varijabla naziv="DomainObject.Predmet.ProtuStrankaListFormatedWithAdress_1">
      <item>BAGAT-ELEKTROKOMERC dioničko društvo za elektroinstalacijske radove i trgovinu, ZADAR, Put Nikole Tesle/bb, Zadar</item>
    </derivirana_varijabla>
  </DomainObject.Predmet.ProtuStrankaListFormatedWithAdress>
  <DomainObject.Predmet.ProtuStrankaListFormatedWithAdressOIB>
    <izvorni_sadrzaj>
      <item>BAGAT-ELEKTROKOMERC dioničko društvo za elektroinstalacijske radove i trgovinu, ZADAR, OIB 74124309401, Put Nikole Tesle/bb, Zadar</item>
    </izvorni_sadrzaj>
    <derivirana_varijabla naziv="DomainObject.Predmet.ProtuStrankaListFormatedWithAdressOIB_1">
      <item>BAGAT-ELEKTROKOMERC dioničko društvo za elektroinstalacijske radove i trgovinu, ZADAR, OIB 74124309401, Put Nikole Tesle/bb, Zadar</item>
    </derivirana_varijabla>
  </DomainObject.Predmet.ProtuStrankaListFormatedWithAdressOIB>
  <DomainObject.Predmet.ProtuStrankaListNazivFormated>
    <izvorni_sadrzaj>
      <item>BAGAT-ELEKTROKOMERC dioničko društvo za elektroinstalacijske radove i trgovinu, ZADAR</item>
    </izvorni_sadrzaj>
    <derivirana_varijabla naziv="DomainObject.Predmet.ProtuStrankaListNazivFormated_1">
      <item>BAGAT-ELEKTROKOMERC dioničko društvo za elektroinstalacijske radove i trgovinu, ZADAR</item>
    </derivirana_varijabla>
  </DomainObject.Predmet.ProtuStrankaListNazivFormated>
  <DomainObject.Predmet.ProtuStrankaListNazivFormatedOIB>
    <izvorni_sadrzaj>
      <item>BAGAT-ELEKTROKOMERC dioničko društvo za elektroinstalacijske radove i trgovinu, ZADAR, OIB 74124309401</item>
    </izvorni_sadrzaj>
    <derivirana_varijabla naziv="DomainObject.Predmet.ProtuStrankaListNazivFormatedOIB_1">
      <item>BAGAT-ELEKTROKOMERC dioničko društvo za elektroinstalacijske radove i trgovinu, ZADAR, OIB 74124309401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ODJEL ZADAR, ODJEL ZA OVRH i dr.</izvorni_sadrzaj>
    <derivirana_varijabla naziv="DomainObject.Predmet.StrankaIDrugi_1">MF, POREZNA UPRAVA, PODRUČNI ODJEL ZADAR, ODJEL ZA OVRH i dr.</derivirana_varijabla>
  </DomainObject.Predmet.StrankaIDrugi>
  <DomainObject.Predmet.ProtustrankaIDrugi>
    <izvorni_sadrzaj>BAGAT-ELEKTROKOMERC dioničko društvo za elektroinstalacijske radove i trgovinu, ZADAR</izvorni_sadrzaj>
    <derivirana_varijabla naziv="DomainObject.Predmet.ProtustrankaIDrugi_1">BAGAT-ELEKTROKOMERC dioničko društvo za elektroinstalacijske radove i trgovinu, ZADAR</derivirana_varijabla>
  </DomainObject.Predmet.ProtustrankaIDrugi>
  <DomainObject.Predmet.StrankaIDrugiAdressOIB>
    <izvorni_sadrzaj>MF, POREZNA UPRAVA, PODRUČNI ODJEL ZADAR, ODJEL ZA OVRH, OIB 18683136487 i dr.</izvorni_sadrzaj>
    <derivirana_varijabla naziv="DomainObject.Predmet.StrankaIDrugiAdressOIB_1">MF, POREZNA UPRAVA, PODRUČNI ODJEL ZADAR, ODJEL ZA OVRH, OIB 18683136487 i dr.</derivirana_varijabla>
  </DomainObject.Predmet.StrankaIDrugiAdressOIB>
  <DomainObject.Predmet.ProtustrankaIDrugiAdressOIB>
    <izvorni_sadrzaj>BAGAT-ELEKTROKOMERC dioničko društvo za elektroinstalacijske radove i trgovinu, ZADAR, OIB 74124309401, Put Nikole Tesle/bb, Zadar</izvorni_sadrzaj>
    <derivirana_varijabla naziv="DomainObject.Predmet.ProtustrankaIDrugiAdressOIB_1">BAGAT-ELEKTROKOMERC dioničko društvo za elektroinstalacijske radove i trgovinu, ZADAR, OIB 74124309401, Put Nikole Tesle/bb,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2014.</izvorni_sadrzaj>
    <derivirana_varijabla naziv="DomainObject.Predmet.OdlukaRjesenje.DatumDonosenjaOdluke_1">2. rujna 2014.</derivirana_varijabla>
  </DomainObject.Predmet.OdlukaRjesenje.DatumDonosenjaOdluke>
  <DomainObject.Predmet.OdlukaRjesenje.DatumPravomocnosti>
    <izvorni_sadrzaj>18. rujna 2014.</izvorni_sadrzaj>
    <derivirana_varijabla naziv="DomainObject.Predmet.OdlukaRjesenje.DatumPravomocnosti_1">18. rujna 2014.</derivirana_varijabla>
  </DomainObject.Predmet.OdlukaRjesenje.DatumPravomocnosti>
  <DomainObject.Predmet.OdlukaRjesenje.Oznaka>
    <izvorni_sadrzaj>St-335/2011-63</izvorni_sadrzaj>
    <derivirana_varijabla naziv="DomainObject.Predmet.OdlukaRjesenje.Oznaka_1">St-335/2011-63</derivirana_varijabla>
  </DomainObject.Predmet.OdlukaRjesenje.Oznaka>
  <DomainObject.Predmet.SudioniciListNaziv>
    <izvorni_sadrzaj>
      <item>BAGAT-ELEKTROKOMERC dioničko društvo za elektroinstalacijske radove i trgovinu, ZADAR</item>
      <item>MF, POREZNA UPRAVA, PODRUČNI ODJEL ZADAR, ODJEL ZA OVRH</item>
      <item>Ante Poljak stečajni upravitelj</item>
    </izvorni_sadrzaj>
    <derivirana_varijabla naziv="DomainObject.Predmet.SudioniciListNaziv_1">
      <item>BAGAT-ELEKTROKOMERC dioničko društvo za elektroinstalacijske radove i trgovinu, ZADAR</item>
      <item>MF, POREZNA UPRAVA, PODRUČNI ODJEL ZADAR, ODJEL ZA OVRH</item>
      <item>Ante Poljak stečajni upravitelj</item>
    </derivirana_varijabla>
  </DomainObject.Predmet.SudioniciListNaziv>
  <DomainObject.Predmet.SudioniciListAdressOIB>
    <izvorni_sadrzaj>
      <item>BAGAT-ELEKTROKOMERC dioničko društvo za elektroinstalacijske radove i trgovinu, ZADAR, OIB 74124309401, Put Nikole Tesle/bb,Zadar</item>
      <item>MF, POREZNA UPRAVA, PODRUČNI ODJEL ZADAR, ODJEL ZA OVRH, OIB 18683136487</item>
      <item>Ante Poljak stečajni upravitelj, OIB 30653663301, Kraj 35,23212 Kraj</item>
    </izvorni_sadrzaj>
    <derivirana_varijabla naziv="DomainObject.Predmet.SudioniciListAdressOIB_1">
      <item>BAGAT-ELEKTROKOMERC dioničko društvo za elektroinstalacijske radove i trgovinu, ZADAR, OIB 74124309401, Put Nikole Tesle/bb,Zadar</item>
      <item>MF, POREZNA UPRAVA, PODRUČNI ODJEL ZADAR, ODJEL ZA OVRH, OIB 18683136487</item>
      <item>Ante Poljak stečajni upravitelj, OIB 30653663301, Kraj 35,23212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74124309401</item>
      <item>, OIB 18683136487</item>
      <item>, OIB 30653663301</item>
    </izvorni_sadrzaj>
    <derivirana_varijabla naziv="DomainObject.Predmet.SudioniciListNazivOIB_1">
      <item>, OIB 74124309401</item>
      <item>, OIB 18683136487</item>
      <item>, OIB 30653663301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198</properties:Words>
  <properties:Characters>956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2018-09-05T07:24:00Z</dcterms:created>
  <dc:creator>Ardena Bajlo</dc:creator>
  <cp:lastModifiedBy>Ante Rubelj</cp:lastModifiedBy>
  <cp:lastPrinted>2018-09-07T06:56:00Z</cp:lastPrinted>
  <dcterms:modified xmlns:xsi="http://www.w3.org/2001/XMLSchema-instance" xsi:type="dcterms:W3CDTF">2018-09-07T06:56:00Z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St-335-11 - BAGAT ELEKTROKOMERC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