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81971" w14:paraId="7081971" w:rsidRDefault="00590943" w:rsidP="00CD2D99" w:rsidR="00590943">
      <w:pPr>
        <w:jc w:val="right"/>
        <w15:collapsed w:val="false"/>
      </w:pPr>
      <w:bookmarkStart w:name="_GoBack" w:id="0"/>
      <w:bookmarkEnd w:id="0"/>
      <w:r w:rsidRPr="006A62B7">
        <w:tab/>
        <w:t>Poslovni broj</w:t>
      </w:r>
      <w:r w:rsidR="00C002BD">
        <w:t>:</w:t>
      </w:r>
      <w:r w:rsidRPr="006A62B7">
        <w:t xml:space="preserve"> 1 St-</w:t>
      </w:r>
      <w:r w:rsidR="00A95D22">
        <w:t>576</w:t>
      </w:r>
      <w:r w:rsidR="00D8674D">
        <w:t>/16-</w:t>
      </w:r>
      <w:r w:rsidR="00CE681D">
        <w:t>28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C002BD" w:rsidP="00C002BD" w:rsidR="00C002BD">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C002BD" w:rsidP="00C002BD" w:rsidR="00C002BD">
      <w:pPr>
        <w:tabs>
          <w:tab w:pos="2835" w:val="left"/>
        </w:tabs>
        <w:ind w:right="6237" w:left="426"/>
        <w:jc w:val="center"/>
        <w:rPr>
          <w:bCs/>
        </w:rPr>
      </w:pPr>
      <w:r>
        <w:rPr>
          <w:bCs/>
        </w:rPr>
        <w:t>Trgovački sud u Zadru</w:t>
      </w:r>
    </w:p>
    <w:p w:rsidRDefault="00C002BD" w:rsidP="00C002BD" w:rsidR="00C002BD">
      <w:pPr>
        <w:tabs>
          <w:tab w:pos="2410" w:val="left"/>
          <w:tab w:pos="2835" w:val="left"/>
        </w:tabs>
        <w:ind w:right="6237" w:left="426"/>
        <w:jc w:val="center"/>
        <w:rPr>
          <w:bCs/>
        </w:rPr>
      </w:pPr>
      <w:r>
        <w:rPr>
          <w:bCs/>
        </w:rPr>
        <w:t>Dr. Franje Tuđmana 35</w:t>
      </w:r>
    </w:p>
    <w:p w:rsidRDefault="00C002BD" w:rsidP="00C002BD" w:rsidR="00C002BD">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A95D22">
        <w:t>HERMES-NAUTIKA d.o.o., Biograd na Moru, Ul. kralja Petra Svačića 22, OIB: 63519097057</w:t>
      </w:r>
      <w:r w:rsidR="00836518">
        <w:t>, sukladno čl. 132. st. 2. Stečajnog zakona (Narodne n</w:t>
      </w:r>
      <w:r w:rsidR="00A93EA1">
        <w:t>ovine br. 71/15</w:t>
      </w:r>
      <w:r w:rsidR="007B1549">
        <w:t xml:space="preserve"> i 104/17</w:t>
      </w:r>
      <w:r w:rsidR="00A93EA1">
        <w:t xml:space="preserve">) dana </w:t>
      </w:r>
      <w:r w:rsidR="00434EAF">
        <w:t>4</w:t>
      </w:r>
      <w:r w:rsidR="007B1549">
        <w:t>.</w:t>
      </w:r>
      <w:r w:rsidR="00E61A5C">
        <w:t xml:space="preserve"> </w:t>
      </w:r>
      <w:r w:rsidR="00434EAF">
        <w:t>srpnja</w:t>
      </w:r>
      <w:r w:rsidR="007B1549">
        <w:t xml:space="preserve"> 2018.</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A95D22">
        <w:t>HERMES-NAUTIKA d.o.o., Biograd na Moru, Ul. kralja Petra Svačića 22, OIB: 63519097057</w:t>
      </w:r>
      <w:r w:rsidRPr="006A62B7">
        <w:t>,</w:t>
      </w:r>
      <w:r w:rsidR="00161D65">
        <w:t xml:space="preserve"> </w:t>
      </w:r>
      <w:r w:rsidRPr="006A62B7">
        <w:t xml:space="preserve"> stečajni </w:t>
      </w:r>
      <w:r w:rsidR="00AA36F9">
        <w:t xml:space="preserve"> </w:t>
      </w:r>
      <w:r w:rsidRPr="006A62B7">
        <w:t xml:space="preserve">postupak otvoren je dana </w:t>
      </w:r>
      <w:r w:rsidR="00434EAF">
        <w:t>4</w:t>
      </w:r>
      <w:r w:rsidR="007B1549">
        <w:t xml:space="preserve">. </w:t>
      </w:r>
      <w:r w:rsidR="00434EAF">
        <w:t>srpnja</w:t>
      </w:r>
      <w:r w:rsidR="00F26669">
        <w:t xml:space="preserve"> </w:t>
      </w:r>
      <w:r>
        <w:t>201</w:t>
      </w:r>
      <w:r w:rsidR="007B1549">
        <w:t>8</w:t>
      </w:r>
      <w:r w:rsidRPr="006A62B7">
        <w:t xml:space="preserve">. u </w:t>
      </w:r>
      <w:r w:rsidR="00C002BD">
        <w:t>14,0</w:t>
      </w:r>
      <w:r w:rsidR="007B1549">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A95D22">
        <w:t>Stjepan Kugler</w:t>
      </w:r>
      <w:r w:rsidR="00C002BD">
        <w:t xml:space="preserve"> iz </w:t>
      </w:r>
      <w:r w:rsidR="00A95D22">
        <w:t>Milne</w:t>
      </w:r>
      <w:r w:rsidR="00C002BD">
        <w:t xml:space="preserve">, </w:t>
      </w:r>
      <w:r w:rsidR="00A95D22">
        <w:t>Milna 139, OIB: 12448674443</w:t>
      </w:r>
      <w:r w:rsidRPr="00E719C1">
        <w:t xml:space="preserve">, </w:t>
      </w:r>
      <w:r w:rsidRPr="00272170">
        <w:t>imenuje</w:t>
      </w:r>
      <w:r>
        <w:t xml:space="preserve"> </w:t>
      </w:r>
      <w:r w:rsidR="00C002B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A95D22">
        <w:t>HERMES-NAUTIKA d.o.o., Biograd na Moru, Ul. kralja Petra Svačića 22, OIB: 63519097057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6E65DA">
        <w:t>2</w:t>
      </w:r>
      <w:r w:rsidR="005B1CBD">
        <w:t xml:space="preserve">. </w:t>
      </w:r>
      <w:r w:rsidR="006E65DA">
        <w:t>studenog 2015</w:t>
      </w:r>
      <w:r w:rsidRPr="00CE76CB">
        <w:t xml:space="preserve">., rješenjem ovog suda od </w:t>
      </w:r>
      <w:r w:rsidR="006E65DA">
        <w:t>20</w:t>
      </w:r>
      <w:r w:rsidR="0023637C">
        <w:t xml:space="preserve">. </w:t>
      </w:r>
      <w:r w:rsidR="006E65DA">
        <w:t>svibnja</w:t>
      </w:r>
      <w:r w:rsidR="00C52D13">
        <w:t xml:space="preserve"> 2016</w:t>
      </w:r>
      <w:r w:rsidRPr="00CE76CB">
        <w:t xml:space="preserve">. pokrenut je prethodni postupak nad dužnikom </w:t>
      </w:r>
      <w:r w:rsidR="006E65DA">
        <w:t>HERMES-NAUTIKA d.o.o., Biograd na Moru</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6E65DA">
        <w:t>576</w:t>
      </w:r>
      <w:r w:rsidR="005E4E16">
        <w:t>/16-</w:t>
      </w:r>
      <w:r w:rsidR="006E65DA">
        <w:t>2</w:t>
      </w:r>
      <w:r w:rsidR="00C002BD">
        <w:t>1</w:t>
      </w:r>
      <w:r w:rsidRPr="006A62B7">
        <w:t xml:space="preserve"> od </w:t>
      </w:r>
      <w:r w:rsidR="006E65DA">
        <w:t>16</w:t>
      </w:r>
      <w:r w:rsidR="0023637C">
        <w:t xml:space="preserve">. </w:t>
      </w:r>
      <w:r w:rsidR="006E65DA">
        <w:t>lipnja</w:t>
      </w:r>
      <w:r w:rsidR="00D8674D">
        <w:t xml:space="preserve"> </w:t>
      </w:r>
      <w:r w:rsidR="00C52D13">
        <w:t>2016.,</w:t>
      </w:r>
      <w:r w:rsidRPr="006A62B7">
        <w:t xml:space="preserve"> imenovan</w:t>
      </w:r>
      <w:r w:rsidR="00C002BD">
        <w:t xml:space="preserve"> je privremeni stečajni</w:t>
      </w:r>
      <w:r w:rsidRPr="006A62B7">
        <w:t xml:space="preserve"> upravitelj</w:t>
      </w:r>
      <w:r w:rsidR="00C002BD">
        <w:t xml:space="preserve"> koji je izvješće dostavio</w:t>
      </w:r>
      <w:r w:rsidRPr="006A62B7">
        <w:t xml:space="preserve"> </w:t>
      </w:r>
      <w:r w:rsidR="00C002BD">
        <w:t>2</w:t>
      </w:r>
      <w:r w:rsidR="006E65DA">
        <w:t>2</w:t>
      </w:r>
      <w:r w:rsidR="005B1CBD">
        <w:t xml:space="preserve">. </w:t>
      </w:r>
      <w:r w:rsidR="00C002BD">
        <w:t>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C002BD">
        <w:t xml:space="preserve"> privremenog stečajnog upravitelja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C002BD">
        <w:t>12</w:t>
      </w:r>
      <w:r w:rsidR="005B1CBD">
        <w:t xml:space="preserve">. </w:t>
      </w:r>
      <w:r w:rsidR="006E65DA">
        <w:t>prosinca 2016</w:t>
      </w:r>
      <w:r w:rsidRPr="005444CD">
        <w:t>., temeljem čega je rok za uplatu predujma istekao</w:t>
      </w:r>
      <w:r w:rsidR="00434EAF">
        <w:t xml:space="preserve"> 5</w:t>
      </w:r>
      <w:r w:rsidR="007B1549">
        <w:t xml:space="preserve">. </w:t>
      </w:r>
      <w:r w:rsidR="006E65DA">
        <w:t>siječnja</w:t>
      </w:r>
      <w:r w:rsidR="005444CD" w:rsidRPr="00161D65">
        <w:t xml:space="preserve"> </w:t>
      </w:r>
      <w:r w:rsidR="00C002BD">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434EAF">
        <w:t>4</w:t>
      </w:r>
      <w:r w:rsidR="007B1549">
        <w:t>.</w:t>
      </w:r>
      <w:r w:rsidR="00E61A5C">
        <w:t xml:space="preserve"> </w:t>
      </w:r>
      <w:r w:rsidR="00434EAF">
        <w:t>srpnja</w:t>
      </w:r>
      <w:r w:rsidR="00F26669">
        <w:t xml:space="preserve"> </w:t>
      </w:r>
      <w:r>
        <w:t>201</w:t>
      </w:r>
      <w:r w:rsidR="007B1549">
        <w:t>8</w:t>
      </w:r>
      <w:r w:rsidRPr="006A62B7">
        <w:t xml:space="preserve">. </w:t>
      </w:r>
    </w:p>
    <w:p w:rsidRDefault="00590943" w:rsidP="00522A74" w:rsidR="00590943">
      <w:pPr>
        <w:ind w:left="5664"/>
      </w:pPr>
    </w:p>
    <w:p w:rsidRDefault="00630DB8" w:rsidP="00630DB8" w:rsidR="00590943" w:rsidRPr="006A62B7">
      <w:r>
        <w:t>Za točnost otpravka – ovlašteni službenik</w:t>
      </w:r>
      <w:r w:rsidR="00590943">
        <w:tab/>
      </w:r>
      <w:r w:rsidR="00590943">
        <w:tab/>
      </w:r>
      <w:r w:rsidR="00590943">
        <w:tab/>
      </w:r>
      <w:r w:rsidR="00590943">
        <w:tab/>
      </w:r>
      <w:r w:rsidR="00590943">
        <w:tab/>
      </w:r>
      <w:r w:rsidR="005444CD">
        <w:t>S</w:t>
      </w:r>
      <w:r w:rsidR="00660058">
        <w:t>udac</w:t>
      </w:r>
    </w:p>
    <w:p w:rsidRDefault="00630DB8" w:rsidP="00630DB8"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E96487">
        <w:t>Zadar</w:t>
      </w:r>
    </w:p>
    <w:p w:rsidRDefault="00590943" w:rsidP="00893718" w:rsidR="00590943" w:rsidRPr="006A62B7">
      <w:pPr>
        <w:numPr>
          <w:ilvl w:val="0"/>
          <w:numId w:val="2"/>
        </w:numPr>
      </w:pPr>
      <w:r w:rsidRPr="006A62B7">
        <w:t xml:space="preserve">ŽDO - </w:t>
      </w:r>
      <w:r w:rsidR="00E96487">
        <w:t>Zadar</w:t>
      </w:r>
    </w:p>
    <w:p w:rsidRDefault="00590943" w:rsidP="00893718" w:rsidR="00590943" w:rsidRPr="006A62B7">
      <w:pPr>
        <w:numPr>
          <w:ilvl w:val="0"/>
          <w:numId w:val="2"/>
        </w:numPr>
      </w:pPr>
      <w:r w:rsidRPr="006A62B7">
        <w:t xml:space="preserve">Poreznoj upravi </w:t>
      </w:r>
      <w:r w:rsidR="00E96487">
        <w:t>Zadar</w:t>
      </w:r>
    </w:p>
    <w:p w:rsidRDefault="008C56DF" w:rsidP="00893718" w:rsidR="00590943" w:rsidRPr="006A62B7">
      <w:pPr>
        <w:numPr>
          <w:ilvl w:val="0"/>
          <w:numId w:val="2"/>
        </w:numPr>
      </w:pPr>
      <w:r>
        <w:t xml:space="preserve">Općinski sud </w:t>
      </w:r>
      <w:r w:rsidR="00E96487">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E96487">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0DB8">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A95D22">
      <w:t>576</w:t>
    </w:r>
    <w:r>
      <w:t>/16-</w:t>
    </w:r>
    <w:r w:rsidR="00CE681D">
      <w:t>28</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0F50BB"/>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C52E1"/>
    <w:rsid w:val="003E4510"/>
    <w:rsid w:val="003F68D8"/>
    <w:rsid w:val="003F769A"/>
    <w:rsid w:val="00403476"/>
    <w:rsid w:val="00434EAF"/>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277B"/>
    <w:rsid w:val="006167B4"/>
    <w:rsid w:val="00622B35"/>
    <w:rsid w:val="00626D21"/>
    <w:rsid w:val="00630DB8"/>
    <w:rsid w:val="006420EF"/>
    <w:rsid w:val="00645C80"/>
    <w:rsid w:val="00660058"/>
    <w:rsid w:val="00667CB9"/>
    <w:rsid w:val="00691590"/>
    <w:rsid w:val="006A144F"/>
    <w:rsid w:val="006A2D75"/>
    <w:rsid w:val="006A62B7"/>
    <w:rsid w:val="006B13B2"/>
    <w:rsid w:val="006C62F6"/>
    <w:rsid w:val="006D1A44"/>
    <w:rsid w:val="006E65DA"/>
    <w:rsid w:val="006E6CDF"/>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95D22"/>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002BD"/>
    <w:rsid w:val="00C33171"/>
    <w:rsid w:val="00C35145"/>
    <w:rsid w:val="00C52D13"/>
    <w:rsid w:val="00C843A4"/>
    <w:rsid w:val="00CD2D99"/>
    <w:rsid w:val="00CE4609"/>
    <w:rsid w:val="00CE681D"/>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66E5E"/>
    <w:rsid w:val="00E719C1"/>
    <w:rsid w:val="00E93CD4"/>
    <w:rsid w:val="00E96487"/>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C002BD"/>
    <w:rPr>
      <w:rFonts w:cs="Arial" w:hAnsi="Arial" w:ascii="Arial"/>
      <w:b/>
      <w:bCs/>
      <w:szCs w:val="24"/>
      <w:lang w:val="hr-HR"/>
    </w:rPr>
  </w:style>
  <w:style w:styleId="Tekstrezerviranogmjesta" w:type="character">
    <w:name w:val="Placeholder Text"/>
    <w:basedOn w:val="Zadanifontodlomka"/>
    <w:uiPriority w:val="99"/>
    <w:semiHidden/>
    <w:rsid w:val="00E66E5E"/>
    <w:rPr>
      <w:color w:val="808080"/>
      <w:bdr w:space="0" w:sz="0" w:color="auto" w:val="none"/>
      <w:shd w:fill="auto" w:color="auto" w:val="clear"/>
    </w:rPr>
  </w:style>
  <w:style w:customStyle="true" w:styleId="eSPISCCParagraphDefaultFont" w:type="character">
    <w:name w:val="eSPIS_CC_Paragraph Default Font"/>
    <w:basedOn w:val="Zadanifontodlomka"/>
    <w:rsid w:val="00E66E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6E5E"/>
    <w:rPr>
      <w:bdr w:space="0" w:sz="0" w:color="auto" w:val="none"/>
      <w:shd w:fill="FFFFCC" w:color="auto" w:val="clear"/>
      <w:lang w:val="hr-HR"/>
    </w:rPr>
  </w:style>
  <w:style w:customStyle="true" w:styleId="PozadinaSvijetloCrvena" w:type="character">
    <w:name w:val="Pozadina_SvijetloCrvena"/>
    <w:basedOn w:val="eSPISCCParagraphDefaultFont"/>
    <w:rsid w:val="00E66E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6E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C002BD"/>
    <w:rPr>
      <w:rFonts w:ascii="Arial" w:cs="Arial" w:hAnsi="Arial"/>
      <w:b/>
      <w:bCs/>
      <w:szCs w:val="24"/>
      <w:lang w:val="hr-HR"/>
    </w:rPr>
  </w:style>
  <w:style w:styleId="Tekstrezerviranogmjesta" w:type="character">
    <w:name w:val="Placeholder Text"/>
    <w:basedOn w:val="Zadanifontodlomka"/>
    <w:uiPriority w:val="99"/>
    <w:semiHidden/>
    <w:rsid w:val="00E66E5E"/>
    <w:rPr>
      <w:color w:val="808080"/>
      <w:bdr w:color="auto" w:space="0" w:sz="0" w:val="none"/>
      <w:shd w:color="auto" w:fill="auto" w:val="clear"/>
    </w:rPr>
  </w:style>
  <w:style w:customStyle="1" w:styleId="eSPISCCParagraphDefaultFont" w:type="character">
    <w:name w:val="eSPIS_CC_Paragraph Default Font"/>
    <w:basedOn w:val="Zadanifontodlomka"/>
    <w:rsid w:val="00E66E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6E5E"/>
    <w:rPr>
      <w:bdr w:color="auto" w:space="0" w:sz="0" w:val="none"/>
      <w:shd w:color="auto" w:fill="FFFFCC" w:val="clear"/>
      <w:lang w:val="hr-HR"/>
    </w:rPr>
  </w:style>
  <w:style w:customStyle="1" w:styleId="PozadinaSvijetloCrvena" w:type="character">
    <w:name w:val="Pozadina_SvijetloCrvena"/>
    <w:basedOn w:val="eSPISCCParagraphDefaultFont"/>
    <w:rsid w:val="00E66E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6E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St-576/2016-20</izvorni_sadrzaj>
    <derivirana_varijabla naziv="DomainObject.Oznaka_1">St-576/2016-20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srpnja 2018.</izvorni_sadrzaj>
    <derivirana_varijabla naziv="DomainObject.Predmet.DatumRjesavanja_1">4.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St-576/2016</izvorni_sadrzaj>
    <derivirana_varijabla naziv="DomainObject.Predmet.OznakaBroj_1">St-576/2016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HERMES-NAUTIKA d.o.o. za proizvodnju i trgovinu</izvorni_sadrzaj>
    <derivirana_varijabla naziv="DomainObject.Predmet.ProtustrankaFormated_1">  HERMES-NAUTIKA d.o.o. za proizvodnju i trgovinu</derivirana_varijabla>
  </DomainObject.Predmet.ProtustrankaFormated>
  <DomainObject.Predmet.ProtustrankaFormatedOIB>
    <izvorni_sadrzaj>  HERMES-NAUTIKA d.o.o. za proizvodnju i trgovinu, OIB 63519097057</izvorni_sadrzaj>
    <derivirana_varijabla naziv="DomainObject.Predmet.ProtustrankaFormatedOIB_1">  HERMES-NAUTIKA d.o.o. za proizvodnju i trgovinu, OIB 63519097057</derivirana_varijabla>
  </DomainObject.Predmet.ProtustrankaFormatedOIB>
  <DomainObject.Predmet.ProtustrankaFormatedWithAdress>
    <izvorni_sadrzaj> HERMES-NAUTIKA d.o.o. za proizvodnju i trgovinu, Ul. kralja Petra Svačića 22, 23210 Biograd Na Moru</izvorni_sadrzaj>
    <derivirana_varijabla naziv="DomainObject.Predmet.ProtustrankaFormatedWithAdress_1"> HERMES-NAUTIKA d.o.o. za proizvodnju i trgovinu, Ul. kralja Petra Svačića 22, 23210 Biograd Na Moru</derivirana_varijabla>
  </DomainObject.Predmet.ProtustrankaFormatedWithAdress>
  <DomainObject.Predmet.ProtustrankaFormatedWithAdressOIB>
    <izvorni_sadrzaj> HERMES-NAUTIKA d.o.o. za proizvodnju i trgovinu, OIB 63519097057, Ul. kralja Petra Svačića 22, 23210 Biograd Na Moru</izvorni_sadrzaj>
    <derivirana_varijabla naziv="DomainObject.Predmet.ProtustrankaFormatedWithAdressOIB_1"> HERMES-NAUTIKA d.o.o. za proizvodnju i trgovinu, OIB 63519097057, Ul. kralja Petra Svačića 22, 23210 Biograd Na Moru</derivirana_varijabla>
  </DomainObject.Predmet.ProtustrankaFormatedWithAdressOIB>
  <DomainObject.Predmet.ProtustrankaWithAdress>
    <izvorni_sadrzaj>HERMES-NAUTIKA d.o.o. za proizvodnju i trgovinu Ul. kralja Petra Svačića 22, 23210 Biograd Na Moru</izvorni_sadrzaj>
    <derivirana_varijabla naziv="DomainObject.Predmet.ProtustrankaWithAdress_1">HERMES-NAUTIKA d.o.o. za proizvodnju i trgovinu Ul. kralja Petra Svačića 22, 23210 Biograd Na Moru</derivirana_varijabla>
  </DomainObject.Predmet.ProtustrankaWithAdress>
  <DomainObject.Predmet.ProtustrankaWithAdressOIB>
    <izvorni_sadrzaj>HERMES-NAUTIKA d.o.o. za proizvodnju i trgovinu, OIB 63519097057, Ul. kralja Petra Svačića 22, 23210 Biograd Na Moru</izvorni_sadrzaj>
    <derivirana_varijabla naziv="DomainObject.Predmet.ProtustrankaWithAdressOIB_1">HERMES-NAUTIKA d.o.o. za proizvodnju i trgovinu, OIB 63519097057, Ul. kralja Petra Svačića 22, 23210 Biograd Na Moru</derivirana_varijabla>
  </DomainObject.Predmet.ProtustrankaWithAdressOIB>
  <DomainObject.Predmet.ProtustrankaNazivFormated>
    <izvorni_sadrzaj>HERMES-NAUTIKA d.o.o. za proizvodnju i trgovinu</izvorni_sadrzaj>
    <derivirana_varijabla naziv="DomainObject.Predmet.ProtustrankaNazivFormated_1">HERMES-NAUTIKA d.o.o. za proizvodnju i trgovinu</derivirana_varijabla>
  </DomainObject.Predmet.ProtustrankaNazivFormated>
  <DomainObject.Predmet.ProtustrankaNazivFormatedOIB>
    <izvorni_sadrzaj>HERMES-NAUTIKA d.o.o. za proizvodnju i trgovinu, OIB 63519097057</izvorni_sadrzaj>
    <derivirana_varijabla naziv="DomainObject.Predmet.ProtustrankaNazivFormatedOIB_1">HERMES-NAUTIKA d.o.o. za proizvodnju i trgovinu, OIB 63519097057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HERMES-NAUTIKA d.o.o. za proizvodnju i trgovinu</item>
    </izvorni_sadrzaj>
    <derivirana_varijabla naziv="DomainObject.Predmet.ProtuStrankaListFormated_1">
      <item>HERMES-NAUTIKA d.o.o. za proizvodnju i trgovinu</item>
    </derivirana_varijabla>
  </DomainObject.Predmet.ProtuStrankaListFormated>
  <DomainObject.Predmet.ProtuStrankaListFormatedOIB>
    <izvorni_sadrzaj>
      <item>HERMES-NAUTIKA d.o.o. za proizvodnju i trgovinu, OIB 63519097057</item>
    </izvorni_sadrzaj>
    <derivirana_varijabla naziv="DomainObject.Predmet.ProtuStrankaListFormatedOIB_1">
      <item>HERMES-NAUTIKA d.o.o. za proizvodnju i trgovinu, OIB 63519097057</item>
    </derivirana_varijabla>
  </DomainObject.Predmet.ProtuStrankaListFormatedOIB>
  <DomainObject.Predmet.ProtuStrankaListFormatedWithAdress>
    <izvorni_sadrzaj>
      <item>HERMES-NAUTIKA d.o.o. za proizvodnju i trgovinu, Ul. kralja Petra Svačića 22, 23210 Biograd Na Moru</item>
    </izvorni_sadrzaj>
    <derivirana_varijabla naziv="DomainObject.Predmet.ProtuStrankaListFormatedWithAdress_1">
      <item>HERMES-NAUTIKA d.o.o. za proizvodnju i trgovinu, Ul. kralja Petra Svačića 22, 23210 Biograd Na Moru</item>
    </derivirana_varijabla>
  </DomainObject.Predmet.ProtuStrankaListFormatedWithAdress>
  <DomainObject.Predmet.ProtuStrankaListFormatedWithAdressOIB>
    <izvorni_sadrzaj>
      <item>HERMES-NAUTIKA d.o.o. za proizvodnju i trgovinu, OIB 63519097057, Ul. kralja Petra Svačića 22, 23210 Biograd Na Moru</item>
    </izvorni_sadrzaj>
    <derivirana_varijabla naziv="DomainObject.Predmet.ProtuStrankaListFormatedWithAdressOIB_1">
      <item>HERMES-NAUTIKA d.o.o. za proizvodnju i trgovinu, OIB 63519097057, Ul. kralja Petra Svačića 22, 23210 Biograd Na Moru</item>
    </derivirana_varijabla>
  </DomainObject.Predmet.ProtuStrankaListFormatedWithAdressOIB>
  <DomainObject.Predmet.ProtuStrankaListNazivFormated>
    <izvorni_sadrzaj>
      <item>HERMES-NAUTIKA d.o.o. za proizvodnju i trgovinu</item>
    </izvorni_sadrzaj>
    <derivirana_varijabla naziv="DomainObject.Predmet.ProtuStrankaListNazivFormated_1">
      <item>HERMES-NAUTIKA d.o.o. za proizvodnju i trgovinu</item>
    </derivirana_varijabla>
  </DomainObject.Predmet.ProtuStrankaListNazivFormated>
  <DomainObject.Predmet.ProtuStrankaListNazivFormatedOIB>
    <izvorni_sadrzaj>
      <item>HERMES-NAUTIKA d.o.o. za proizvodnju i trgovinu, OIB 63519097057</item>
    </izvorni_sadrzaj>
    <derivirana_varijabla naziv="DomainObject.Predmet.ProtuStrankaListNazivFormatedOIB_1">
      <item>HERMES-NAUTIKA d.o.o. za proizvodnju i trgovinu, OIB 63519097057</item>
    </derivirana_varijabla>
  </DomainObject.Predmet.ProtuStrankaListNazivFormatedOIB>
  <DomainObject.Predmet.OstaliListFormated>
    <izvorni_sadrzaj>
      <item>Branimir Bilić</item>
    </izvorni_sadrzaj>
    <derivirana_varijabla naziv="DomainObject.Predmet.OstaliListFormated_1">
      <item>Branimir Bilić</item>
    </derivirana_varijabla>
  </DomainObject.Predmet.OstaliListFormated>
  <DomainObject.Predmet.OstaliListFormatedOIB>
    <izvorni_sadrzaj>
      <item>Branimir Bilić, OIB 49232336601</item>
    </izvorni_sadrzaj>
    <derivirana_varijabla naziv="DomainObject.Predmet.OstaliListFormatedOIB_1">
      <item>Branimir Bilić, OIB 49232336601</item>
    </derivirana_varijabla>
  </DomainObject.Predmet.OstaliListFormatedOIB>
  <DomainObject.Predmet.OstaliListFormatedWithAdress>
    <izvorni_sadrzaj>
      <item>Branimir Bilić, Vrbanićeva 17, 10000 Zagreb</item>
    </izvorni_sadrzaj>
    <derivirana_varijabla naziv="DomainObject.Predmet.OstaliListFormatedWithAdress_1">
      <item>Branimir Bilić, Vrbanićeva 17, 10000 Zagreb</item>
    </derivirana_varijabla>
  </DomainObject.Predmet.OstaliListFormatedWithAdress>
  <DomainObject.Predmet.OstaliListFormatedWithAdressOIB>
    <izvorni_sadrzaj>
      <item>Branimir Bilić, OIB 49232336601, Vrbanićeva 17, 10000 Zagreb</item>
    </izvorni_sadrzaj>
    <derivirana_varijabla naziv="DomainObject.Predmet.OstaliListFormatedWithAdressOIB_1">
      <item>Branimir Bilić, OIB 49232336601, Vrbanićeva 17, 10000 Zagreb</item>
    </derivirana_varijabla>
  </DomainObject.Predmet.OstaliListFormatedWithAdressOIB>
  <DomainObject.Predmet.OstaliListNazivFormated>
    <izvorni_sadrzaj>
      <item>Branimir Bilić</item>
    </izvorni_sadrzaj>
    <derivirana_varijabla naziv="DomainObject.Predmet.OstaliListNazivFormated_1">
      <item>Branimir Bilić</item>
    </derivirana_varijabla>
  </DomainObject.Predmet.OstaliListNazivFormated>
  <DomainObject.Predmet.OstaliListNazivFormatedOIB>
    <izvorni_sadrzaj>
      <item>Branimir Bilić, OIB 49232336601</item>
    </izvorni_sadrzaj>
    <derivirana_varijabla naziv="DomainObject.Predmet.OstaliListNazivFormatedOIB_1">
      <item>Branimir Bilić, OIB 49232336601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St-576/2016-20</izvorni_sadrzaj>
    <derivirana_varijabla naziv="DomainObject.PoslovniBrojDokumenta_1">St-576/2016-20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HERMES-NAUTIKA d.o.o. za proizvodnju i trgovinu</izvorni_sadrzaj>
    <derivirana_varijabla naziv="DomainObject.Predmet.ProtustrankaIDrugi_1">HERMES-NAUTIKA d.o.o.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HERMES-NAUTIKA d.o.o. za proizvodnju i trgovinu, OIB 63519097057, Ul. kralja Petra Svačića 22, 23210 Biograd Na Moru</izvorni_sadrzaj>
    <derivirana_varijabla naziv="DomainObject.Predmet.ProtustrankaIDrugiAdressOIB_1">HERMES-NAUTIKA d.o.o. za proizvodnju i trgovinu, OIB 63519097057, Ul. kralja Petra Svačića 22,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srpnja 2018.</izvorni_sadrzaj>
    <derivirana_varijabla naziv="DomainObject.Predmet.OdlukaRjesenje.DatumDonosenjaOdluke_1">4.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St-576/2016-20</izvorni_sadrzaj>
    <derivirana_varijabla naziv="DomainObject.Predmet.OdlukaRjesenje.Oznaka_1">St-576/2016-20</derivirana_varijabla>
  </DomainObject.Predmet.OdlukaRjesenje.Oznaka>
  <DomainObject.Predmet.SudioniciListNaziv>
    <izvorni_sadrzaj>
      <item>HERMES-NAUTIKA d.o.o. za proizvodnju i trgovinu</item>
      <item>FINA</item>
      <item>Branimir Bilić</item>
    </izvorni_sadrzaj>
    <derivirana_varijabla naziv="DomainObject.Predmet.SudioniciListNaziv_1">
      <item>HERMES-NAUTIKA d.o.o. za proizvodnju i trgovinu</item>
      <item>FINA</item>
      <item>Branimir Bilić</item>
    </derivirana_varijabla>
  </DomainObject.Predmet.SudioniciListNaziv>
  <DomainObject.Predmet.SudioniciListAdressOIB>
    <izvorni_sadrzaj>
      <item>HERMES-NAUTIKA d.o.o. za proizvodnju i trgovinu, OIB 63519097057, Ul. kralja Petra Svačića 22,23210 Biograd Na Moru</item>
      <item>FINA, OIB 85821130368</item>
      <item>Branimir Bilić, OIB 49232336601, Vrbanićeva 17,10000 Zagreb</item>
    </izvorni_sadrzaj>
    <derivirana_varijabla naziv="DomainObject.Predmet.SudioniciListAdressOIB_1">
      <item>HERMES-NAUTIKA d.o.o. za proizvodnju i trgovinu, OIB 63519097057, Ul. kralja Petra Svačića 22,23210 Biograd Na Moru</item>
      <item>FINA, OIB 85821130368</item>
      <item>Branimir Bilić, OIB 49232336601, Vrbanićeva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63519097057</item>
      <item>, OIB 85821130368</item>
      <item>, OIB 49232336601</item>
    </izvorni_sadrzaj>
    <derivirana_varijabla naziv="DomainObject.Predmet.SudioniciListNazivOIB_1">
      <item>, OIB 63519097057</item>
      <item>, OIB 85821130368</item>
      <item>, OIB 49232336601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699</properties:Words>
  <properties:Characters>3688</properties:Characters>
  <properties:Lines>99</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2018-06-26T07:19:00Z</dcterms:created>
  <dc:creator>Ardena Bajlo</dc:creator>
  <cp:lastModifiedBy>Ardena Bajlo</cp:lastModifiedBy>
  <cp:lastPrinted>2015-03-02T10:10:00Z</cp:lastPrinted>
  <dcterms:modified xmlns:xsi="http://www.w3.org/2001/XMLSchema-instance" xsi:type="dcterms:W3CDTF">2018-07-04T11:57:00Z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St-576/2016-20 / Odluka - Rješenje - otvaranje i zaključenje stečajnog postupka (čl. 132) (ISPRAVNO_1St-576-16_otvaranje_i_zaključenje_nakon_izvj._priv.st._up._up)</vt:lpwstr>
  </prop:property>
  <prop:property name="CC_coloring" pid="4" fmtid="{D5CDD505-2E9C-101B-9397-08002B2CF9AE}">
    <vt:bool>false</vt:bool>
  </prop:property>
  <prop:property name="BrojStranica" pid="5" fmtid="{D5CDD505-2E9C-101B-9397-08002B2CF9AE}">
    <vt:i4>2</vt:i4>
  </prop:property>
</prop:Properties>
</file>