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67f68" w14:paraId="6b67f68" w:rsidRDefault="000F4149" w:rsidP="001A669A" w:rsidR="000F4149" w:rsidRPr="00A21206">
      <w:pPr>
        <w:spacing w:lineRule="auto" w:line="240" w:after="0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A21206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0F4149" w:rsidP="001A669A" w:rsidR="000F4149" w:rsidRPr="00A21206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A21206">
        <w:rPr>
          <w:rFonts w:cs="Times New Roman" w:hAnsi="Times New Roman" w:ascii="Times New Roman"/>
          <w:sz w:val="24"/>
          <w:szCs w:val="24"/>
        </w:rPr>
        <w:t>TRGOVAČKI SUD U ZAGREBU</w:t>
      </w:r>
    </w:p>
    <w:p w:rsidRDefault="000F4149" w:rsidP="001A669A" w:rsidR="000F4149" w:rsidRPr="00A21206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A21206">
        <w:rPr>
          <w:rFonts w:cs="Times New Roman" w:hAnsi="Times New Roman" w:ascii="Times New Roman"/>
          <w:sz w:val="24"/>
          <w:szCs w:val="24"/>
        </w:rPr>
        <w:t xml:space="preserve">Zagreb, Amruševa 2/II                                          </w:t>
      </w:r>
      <w:r w:rsidRPr="00A21206">
        <w:rPr>
          <w:rFonts w:cs="Times New Roman" w:hAnsi="Times New Roman" w:ascii="Times New Roman"/>
          <w:sz w:val="24"/>
          <w:szCs w:val="24"/>
        </w:rPr>
        <w:tab/>
      </w:r>
      <w:r w:rsidRPr="00A21206">
        <w:rPr>
          <w:rFonts w:cs="Times New Roman" w:hAnsi="Times New Roman" w:ascii="Times New Roman"/>
          <w:sz w:val="24"/>
          <w:szCs w:val="24"/>
        </w:rPr>
        <w:tab/>
      </w:r>
      <w:r w:rsidRPr="00A21206">
        <w:rPr>
          <w:rFonts w:cs="Times New Roman" w:hAnsi="Times New Roman" w:ascii="Times New Roman"/>
          <w:sz w:val="24"/>
          <w:szCs w:val="24"/>
        </w:rPr>
        <w:tab/>
      </w:r>
      <w:r w:rsidRPr="00A21206">
        <w:rPr>
          <w:rFonts w:cs="Times New Roman" w:hAnsi="Times New Roman" w:ascii="Times New Roman"/>
          <w:sz w:val="24"/>
          <w:szCs w:val="24"/>
        </w:rPr>
        <w:tab/>
      </w:r>
    </w:p>
    <w:p w:rsidRDefault="000F4149" w:rsidP="001A669A" w:rsidR="000F4149" w:rsidRPr="00A21206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0F4149" w:rsidP="00203CF1" w:rsidR="000F4149" w:rsidRPr="00A21206">
      <w:pPr>
        <w:spacing w:lineRule="auto" w:line="240" w:after="0"/>
        <w:jc w:val="right"/>
        <w:rPr>
          <w:rFonts w:cs="Times New Roman" w:hAnsi="Times New Roman" w:ascii="Times New Roman"/>
          <w:sz w:val="24"/>
          <w:szCs w:val="24"/>
        </w:rPr>
      </w:pPr>
      <w:r w:rsidRPr="00A21206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0F4149" w:rsidP="001A669A" w:rsidR="000F4149" w:rsidRPr="00A21206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0F4149" w:rsidP="001A669A" w:rsidR="000F4149" w:rsidRPr="00A21206">
      <w:pPr>
        <w:spacing w:lineRule="auto" w:line="240" w:after="0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A21206">
        <w:rPr>
          <w:rFonts w:cs="Times New Roman" w:hAnsi="Times New Roman" w:ascii="Times New Roman"/>
          <w:b/>
          <w:sz w:val="24"/>
          <w:szCs w:val="24"/>
        </w:rPr>
        <w:t>Z A P I S N I K</w:t>
      </w:r>
    </w:p>
    <w:p w:rsidRDefault="000F4149" w:rsidP="001A669A" w:rsidR="00AD6FAB" w:rsidRPr="00A21206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A21206">
        <w:rPr>
          <w:rFonts w:cs="Times New Roman" w:hAnsi="Times New Roman" w:ascii="Times New Roman"/>
          <w:sz w:val="24"/>
          <w:szCs w:val="24"/>
        </w:rPr>
        <w:t xml:space="preserve">s ročišta </w:t>
      </w:r>
      <w:r w:rsidR="0075573D" w:rsidRPr="00A21206">
        <w:rPr>
          <w:rFonts w:cs="Times New Roman" w:hAnsi="Times New Roman" w:ascii="Times New Roman"/>
          <w:sz w:val="24"/>
          <w:szCs w:val="24"/>
        </w:rPr>
        <w:t xml:space="preserve">radi </w:t>
      </w:r>
      <w:r w:rsidRPr="00A21206">
        <w:rPr>
          <w:rFonts w:cs="Times New Roman" w:hAnsi="Times New Roman" w:ascii="Times New Roman"/>
          <w:sz w:val="24"/>
          <w:szCs w:val="24"/>
        </w:rPr>
        <w:t xml:space="preserve"> ispitivanje tražbina, u predstečajnom postupku nad dužnikom </w:t>
      </w:r>
      <w:bookmarkStart w:name="_Hlk497406217" w:id="1"/>
      <w:r w:rsidR="00CE17E4" w:rsidRPr="00A21206">
        <w:rPr>
          <w:rFonts w:cs="Times New Roman" w:hAnsi="Times New Roman" w:ascii="Times New Roman"/>
          <w:sz w:val="24"/>
          <w:szCs w:val="24"/>
        </w:rPr>
        <w:t>PET-PROM d.o.o.</w:t>
      </w:r>
      <w:r w:rsidRPr="00A21206">
        <w:rPr>
          <w:rFonts w:cs="Times New Roman" w:hAnsi="Times New Roman" w:ascii="Times New Roman"/>
          <w:sz w:val="24"/>
          <w:szCs w:val="24"/>
        </w:rPr>
        <w:t xml:space="preserve">, Zagreb, </w:t>
      </w:r>
      <w:r w:rsidR="00CE17E4" w:rsidRPr="00A21206">
        <w:rPr>
          <w:rFonts w:cs="Times New Roman" w:hAnsi="Times New Roman" w:ascii="Times New Roman"/>
          <w:sz w:val="24"/>
          <w:szCs w:val="24"/>
        </w:rPr>
        <w:t xml:space="preserve">Vrtni put 5 </w:t>
      </w:r>
      <w:r w:rsidRPr="00A21206">
        <w:rPr>
          <w:rFonts w:cs="Times New Roman" w:hAnsi="Times New Roman" w:ascii="Times New Roman"/>
          <w:sz w:val="24"/>
          <w:szCs w:val="24"/>
        </w:rPr>
        <w:t xml:space="preserve">(OIB </w:t>
      </w:r>
      <w:r w:rsidR="00CE17E4" w:rsidRPr="00A21206">
        <w:rPr>
          <w:rFonts w:cs="Times New Roman" w:hAnsi="Times New Roman" w:ascii="Times New Roman"/>
          <w:sz w:val="24"/>
          <w:szCs w:val="24"/>
        </w:rPr>
        <w:t>67247311476</w:t>
      </w:r>
      <w:r w:rsidRPr="00A21206">
        <w:rPr>
          <w:rFonts w:cs="Times New Roman" w:hAnsi="Times New Roman" w:ascii="Times New Roman"/>
          <w:sz w:val="24"/>
          <w:szCs w:val="24"/>
        </w:rPr>
        <w:t>)</w:t>
      </w:r>
      <w:bookmarkEnd w:id="1"/>
      <w:r w:rsidRPr="00A21206">
        <w:rPr>
          <w:rFonts w:cs="Times New Roman" w:hAnsi="Times New Roman" w:ascii="Times New Roman"/>
          <w:sz w:val="24"/>
          <w:szCs w:val="24"/>
        </w:rPr>
        <w:t>, sastavljen kod Trgovačko</w:t>
      </w:r>
      <w:r w:rsidR="00CE17E4" w:rsidRPr="00A21206">
        <w:rPr>
          <w:rFonts w:cs="Times New Roman" w:hAnsi="Times New Roman" w:ascii="Times New Roman"/>
          <w:sz w:val="24"/>
          <w:szCs w:val="24"/>
        </w:rPr>
        <w:t>g suda</w:t>
      </w:r>
      <w:r w:rsidRPr="00A21206">
        <w:rPr>
          <w:rFonts w:cs="Times New Roman" w:hAnsi="Times New Roman" w:ascii="Times New Roman"/>
          <w:sz w:val="24"/>
          <w:szCs w:val="24"/>
        </w:rPr>
        <w:t xml:space="preserve"> u Zagrebu</w:t>
      </w:r>
      <w:r w:rsidR="00AD6FAB" w:rsidRPr="00A21206">
        <w:rPr>
          <w:rFonts w:cs="Times New Roman" w:hAnsi="Times New Roman" w:ascii="Times New Roman"/>
          <w:sz w:val="24"/>
          <w:szCs w:val="24"/>
        </w:rPr>
        <w:t>,</w:t>
      </w:r>
    </w:p>
    <w:p w:rsidRDefault="000F4149" w:rsidP="001A669A" w:rsidR="000F4149" w:rsidRPr="00A21206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A21206">
        <w:rPr>
          <w:rFonts w:cs="Times New Roman" w:hAnsi="Times New Roman" w:ascii="Times New Roman"/>
          <w:sz w:val="24"/>
          <w:szCs w:val="24"/>
        </w:rPr>
        <w:t xml:space="preserve"> dana </w:t>
      </w:r>
      <w:r w:rsidR="00A21206">
        <w:rPr>
          <w:rFonts w:cs="Times New Roman" w:hAnsi="Times New Roman" w:ascii="Times New Roman"/>
          <w:sz w:val="24"/>
          <w:szCs w:val="24"/>
        </w:rPr>
        <w:t>8</w:t>
      </w:r>
      <w:r w:rsidR="00A21206" w:rsidRPr="00A21206">
        <w:rPr>
          <w:rFonts w:cs="Times New Roman" w:hAnsi="Times New Roman" w:ascii="Times New Roman"/>
          <w:sz w:val="24"/>
          <w:szCs w:val="24"/>
        </w:rPr>
        <w:t>. studeni</w:t>
      </w:r>
      <w:r w:rsidR="003F200E" w:rsidRPr="00A21206">
        <w:rPr>
          <w:rFonts w:cs="Times New Roman" w:hAnsi="Times New Roman" w:ascii="Times New Roman"/>
          <w:sz w:val="24"/>
          <w:szCs w:val="24"/>
        </w:rPr>
        <w:t xml:space="preserve"> 2017</w:t>
      </w:r>
      <w:r w:rsidRPr="00A21206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75573D" w:rsidP="001A669A" w:rsidR="0075573D" w:rsidRPr="00A21206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0F4149" w:rsidP="001A669A" w:rsidR="000F4149" w:rsidRPr="00A21206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A21206">
        <w:rPr>
          <w:rFonts w:cs="Times New Roman" w:hAnsi="Times New Roman" w:ascii="Times New Roman"/>
          <w:sz w:val="24"/>
          <w:szCs w:val="24"/>
        </w:rPr>
        <w:t>Nazočni od suda:</w:t>
      </w:r>
    </w:p>
    <w:p w:rsidRDefault="000F4149" w:rsidP="001A669A" w:rsidR="000F4149" w:rsidRPr="00A21206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A21206">
        <w:rPr>
          <w:rFonts w:cs="Times New Roman" w:hAnsi="Times New Roman" w:ascii="Times New Roman"/>
          <w:sz w:val="24"/>
          <w:szCs w:val="24"/>
        </w:rPr>
        <w:t>Sudac</w:t>
      </w:r>
      <w:r w:rsidR="00F1547B">
        <w:rPr>
          <w:rFonts w:cs="Times New Roman" w:hAnsi="Times New Roman" w:ascii="Times New Roman"/>
          <w:sz w:val="24"/>
          <w:szCs w:val="24"/>
        </w:rPr>
        <w:t>-</w:t>
      </w:r>
      <w:r w:rsidRPr="00A21206">
        <w:rPr>
          <w:rFonts w:cs="Times New Roman" w:hAnsi="Times New Roman" w:ascii="Times New Roman"/>
          <w:sz w:val="24"/>
          <w:szCs w:val="24"/>
        </w:rPr>
        <w:t xml:space="preserve"> </w:t>
      </w:r>
      <w:r w:rsidR="009835EE" w:rsidRPr="00A21206">
        <w:rPr>
          <w:rFonts w:cs="Times New Roman" w:hAnsi="Times New Roman" w:ascii="Times New Roman"/>
          <w:sz w:val="24"/>
          <w:szCs w:val="24"/>
        </w:rPr>
        <w:t>Ante Galić</w:t>
      </w:r>
    </w:p>
    <w:p w:rsidRDefault="000F4149" w:rsidP="001A669A" w:rsidR="000F4149" w:rsidRPr="00A21206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A21206">
        <w:rPr>
          <w:rFonts w:cs="Times New Roman" w:hAnsi="Times New Roman" w:ascii="Times New Roman"/>
          <w:sz w:val="24"/>
          <w:szCs w:val="24"/>
        </w:rPr>
        <w:t xml:space="preserve">Zapisničar </w:t>
      </w:r>
      <w:r w:rsidR="00A21206" w:rsidRPr="00A21206">
        <w:rPr>
          <w:rFonts w:cs="Times New Roman" w:hAnsi="Times New Roman" w:ascii="Times New Roman"/>
          <w:sz w:val="24"/>
          <w:szCs w:val="24"/>
        </w:rPr>
        <w:t>-</w:t>
      </w:r>
      <w:r w:rsidRPr="00A21206">
        <w:rPr>
          <w:rFonts w:cs="Times New Roman" w:hAnsi="Times New Roman" w:ascii="Times New Roman"/>
          <w:sz w:val="24"/>
          <w:szCs w:val="24"/>
        </w:rPr>
        <w:t xml:space="preserve"> </w:t>
      </w:r>
      <w:r w:rsidR="009835EE" w:rsidRPr="00A21206">
        <w:rPr>
          <w:rFonts w:cs="Times New Roman" w:hAnsi="Times New Roman" w:ascii="Times New Roman"/>
          <w:sz w:val="24"/>
          <w:szCs w:val="24"/>
        </w:rPr>
        <w:t>Valentina Delač</w:t>
      </w:r>
    </w:p>
    <w:p w:rsidRDefault="000F4149" w:rsidP="001A669A" w:rsidR="000F4149" w:rsidRPr="00A21206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0F4149" w:rsidP="001A669A" w:rsidR="000F4149" w:rsidRPr="00A21206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A21206">
        <w:rPr>
          <w:rFonts w:cs="Times New Roman" w:hAnsi="Times New Roman" w:ascii="Times New Roman"/>
          <w:sz w:val="24"/>
          <w:szCs w:val="24"/>
        </w:rPr>
        <w:t xml:space="preserve">Započeto u </w:t>
      </w:r>
      <w:r w:rsidR="009835EE" w:rsidRPr="00A21206">
        <w:rPr>
          <w:rFonts w:cs="Times New Roman" w:hAnsi="Times New Roman" w:ascii="Times New Roman"/>
          <w:sz w:val="24"/>
          <w:szCs w:val="24"/>
        </w:rPr>
        <w:t>9,30</w:t>
      </w:r>
      <w:r w:rsidR="00A916C3" w:rsidRPr="00A21206">
        <w:rPr>
          <w:rFonts w:cs="Times New Roman" w:hAnsi="Times New Roman" w:ascii="Times New Roman"/>
          <w:sz w:val="24"/>
          <w:szCs w:val="24"/>
        </w:rPr>
        <w:t xml:space="preserve"> </w:t>
      </w:r>
      <w:r w:rsidRPr="00A21206">
        <w:rPr>
          <w:rFonts w:cs="Times New Roman" w:hAnsi="Times New Roman" w:ascii="Times New Roman"/>
          <w:sz w:val="24"/>
          <w:szCs w:val="24"/>
        </w:rPr>
        <w:t xml:space="preserve"> sati</w:t>
      </w:r>
    </w:p>
    <w:p w:rsidRDefault="00CC1432" w:rsidP="001A669A" w:rsidR="00CC1432" w:rsidRPr="00A21206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CC1432" w:rsidP="001A669A" w:rsidR="00CC1432" w:rsidRPr="00A21206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A21206">
        <w:rPr>
          <w:rFonts w:cs="Times New Roman" w:hAnsi="Times New Roman" w:ascii="Times New Roman"/>
          <w:sz w:val="24"/>
          <w:szCs w:val="24"/>
        </w:rPr>
        <w:t xml:space="preserve">Sud otvara ročište </w:t>
      </w:r>
      <w:r w:rsidR="00D06EF9" w:rsidRPr="00A21206">
        <w:rPr>
          <w:rFonts w:cs="Times New Roman" w:hAnsi="Times New Roman" w:ascii="Times New Roman"/>
          <w:sz w:val="24"/>
          <w:szCs w:val="24"/>
        </w:rPr>
        <w:t xml:space="preserve">radi </w:t>
      </w:r>
      <w:r w:rsidRPr="00A21206">
        <w:rPr>
          <w:rFonts w:cs="Times New Roman" w:hAnsi="Times New Roman" w:ascii="Times New Roman"/>
          <w:sz w:val="24"/>
          <w:szCs w:val="24"/>
        </w:rPr>
        <w:t xml:space="preserve"> ispitivanj</w:t>
      </w:r>
      <w:r w:rsidR="00D06EF9" w:rsidRPr="00A21206">
        <w:rPr>
          <w:rFonts w:cs="Times New Roman" w:hAnsi="Times New Roman" w:ascii="Times New Roman"/>
          <w:sz w:val="24"/>
          <w:szCs w:val="24"/>
        </w:rPr>
        <w:t>a</w:t>
      </w:r>
      <w:r w:rsidRPr="00A21206">
        <w:rPr>
          <w:rFonts w:cs="Times New Roman" w:hAnsi="Times New Roman" w:ascii="Times New Roman"/>
          <w:sz w:val="24"/>
          <w:szCs w:val="24"/>
        </w:rPr>
        <w:t xml:space="preserve"> tražbina, ročište je javno.</w:t>
      </w:r>
    </w:p>
    <w:p w:rsidRDefault="00CC501A" w:rsidP="001A669A" w:rsidR="00CC501A" w:rsidRPr="00A21206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0F4149" w:rsidP="001A669A" w:rsidR="000F4149" w:rsidRPr="00A21206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A21206">
        <w:rPr>
          <w:rFonts w:cs="Times New Roman" w:hAnsi="Times New Roman" w:ascii="Times New Roman"/>
          <w:sz w:val="24"/>
          <w:szCs w:val="24"/>
        </w:rPr>
        <w:t xml:space="preserve">Utvrđuje se da je </w:t>
      </w:r>
      <w:r w:rsidR="00CC1432" w:rsidRPr="00A21206">
        <w:rPr>
          <w:rFonts w:cs="Times New Roman" w:hAnsi="Times New Roman" w:ascii="Times New Roman"/>
          <w:sz w:val="24"/>
          <w:szCs w:val="24"/>
        </w:rPr>
        <w:t xml:space="preserve">na ročište </w:t>
      </w:r>
      <w:r w:rsidRPr="00A21206">
        <w:rPr>
          <w:rFonts w:cs="Times New Roman" w:hAnsi="Times New Roman" w:ascii="Times New Roman"/>
          <w:sz w:val="24"/>
          <w:szCs w:val="24"/>
        </w:rPr>
        <w:t xml:space="preserve">pristupio povjerenik predstečajne nagodbe </w:t>
      </w:r>
      <w:r w:rsidR="00E97D23" w:rsidRPr="00A21206">
        <w:rPr>
          <w:rFonts w:cs="Times New Roman" w:hAnsi="Times New Roman" w:ascii="Times New Roman"/>
          <w:sz w:val="24"/>
          <w:szCs w:val="24"/>
        </w:rPr>
        <w:t xml:space="preserve"> </w:t>
      </w:r>
      <w:r w:rsidR="006F11F5" w:rsidRPr="00A21206">
        <w:rPr>
          <w:rFonts w:cs="Times New Roman" w:hAnsi="Times New Roman" w:ascii="Times New Roman"/>
          <w:sz w:val="24"/>
          <w:szCs w:val="24"/>
        </w:rPr>
        <w:t>Tibor Toth</w:t>
      </w:r>
      <w:r w:rsidRPr="00A21206">
        <w:rPr>
          <w:rFonts w:cs="Times New Roman" w:hAnsi="Times New Roman" w:ascii="Times New Roman"/>
          <w:sz w:val="24"/>
          <w:szCs w:val="24"/>
        </w:rPr>
        <w:t>, te:</w:t>
      </w:r>
    </w:p>
    <w:p w:rsidRDefault="000F4149" w:rsidP="001A669A" w:rsidR="000F4149" w:rsidRPr="00A21206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0F4149" w:rsidP="005A2D73" w:rsidR="00E720DE">
      <w:pPr>
        <w:spacing w:lineRule="auto" w:line="240" w:after="0"/>
        <w:ind w:hanging="705" w:left="705"/>
        <w:jc w:val="both"/>
        <w:rPr>
          <w:rFonts w:cs="Times New Roman" w:hAnsi="Times New Roman" w:ascii="Times New Roman"/>
          <w:sz w:val="24"/>
          <w:szCs w:val="24"/>
        </w:rPr>
      </w:pPr>
      <w:r w:rsidRPr="00A21206">
        <w:rPr>
          <w:rFonts w:cs="Times New Roman" w:hAnsi="Times New Roman" w:ascii="Times New Roman"/>
          <w:sz w:val="24"/>
          <w:szCs w:val="24"/>
        </w:rPr>
        <w:t xml:space="preserve">Za dužnika: </w:t>
      </w:r>
      <w:r w:rsidRPr="00A21206">
        <w:rPr>
          <w:rFonts w:cs="Times New Roman" w:hAnsi="Times New Roman" w:ascii="Times New Roman"/>
          <w:sz w:val="24"/>
          <w:szCs w:val="24"/>
        </w:rPr>
        <w:tab/>
      </w:r>
      <w:r w:rsidR="00E720DE">
        <w:rPr>
          <w:rFonts w:cs="Times New Roman" w:hAnsi="Times New Roman" w:ascii="Times New Roman"/>
          <w:sz w:val="24"/>
          <w:szCs w:val="24"/>
        </w:rPr>
        <w:t xml:space="preserve">Ivan Presečan- zz dužnika </w:t>
      </w:r>
    </w:p>
    <w:p w:rsidRDefault="00E720DE" w:rsidP="005A2D73" w:rsidR="000F4149" w:rsidRPr="00A21206">
      <w:pPr>
        <w:spacing w:lineRule="auto" w:line="240" w:after="0"/>
        <w:ind w:hanging="705" w:left="705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Mirjana Džira- prokurist</w:t>
      </w:r>
    </w:p>
    <w:p w:rsidRDefault="00596399" w:rsidP="00596399" w:rsidR="00596399" w:rsidRPr="00A2120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596399" w:rsidP="00596399" w:rsidR="0059639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A21206">
        <w:rPr>
          <w:rFonts w:cs="Times New Roman" w:hAnsi="Times New Roman" w:ascii="Times New Roman"/>
          <w:sz w:val="24"/>
          <w:szCs w:val="24"/>
        </w:rPr>
        <w:t xml:space="preserve">Vjerovnici: </w:t>
      </w:r>
    </w:p>
    <w:p w:rsidRDefault="006955E7" w:rsidP="00831A19" w:rsidR="00E720DE">
      <w:pPr>
        <w:pStyle w:val="Odlomakpopisa"/>
        <w:numPr>
          <w:ilvl w:val="0"/>
          <w:numId w:val="5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620E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FRANKSTAHL ZAGREB d.o.o.</w:t>
      </w:r>
      <w:r w:rsidR="00812D37">
        <w:rPr>
          <w:rFonts w:cs="Times New Roman" w:hAnsi="Times New Roman" w:ascii="Times New Roman"/>
          <w:sz w:val="24"/>
          <w:szCs w:val="24"/>
        </w:rPr>
        <w:t>p</w:t>
      </w:r>
      <w:r w:rsidR="00831A19">
        <w:rPr>
          <w:rFonts w:cs="Times New Roman" w:hAnsi="Times New Roman" w:ascii="Times New Roman"/>
          <w:sz w:val="24"/>
          <w:szCs w:val="24"/>
        </w:rPr>
        <w:t xml:space="preserve">o pun,. Nebojša Antolčić, u zz odvj. Vesna Terhaj, </w:t>
      </w:r>
      <w:r w:rsidR="00245A0F">
        <w:rPr>
          <w:rFonts w:cs="Times New Roman" w:hAnsi="Times New Roman" w:ascii="Times New Roman"/>
          <w:sz w:val="24"/>
          <w:szCs w:val="24"/>
        </w:rPr>
        <w:t xml:space="preserve">punomoć uz </w:t>
      </w:r>
      <w:r w:rsidR="00831A19">
        <w:rPr>
          <w:rFonts w:cs="Times New Roman" w:hAnsi="Times New Roman" w:ascii="Times New Roman"/>
          <w:sz w:val="24"/>
          <w:szCs w:val="24"/>
        </w:rPr>
        <w:t>p</w:t>
      </w:r>
      <w:r w:rsidR="00245A0F">
        <w:rPr>
          <w:rFonts w:cs="Times New Roman" w:hAnsi="Times New Roman" w:ascii="Times New Roman"/>
          <w:sz w:val="24"/>
          <w:szCs w:val="24"/>
        </w:rPr>
        <w:t>r</w:t>
      </w:r>
      <w:r w:rsidR="00831A19">
        <w:rPr>
          <w:rFonts w:cs="Times New Roman" w:hAnsi="Times New Roman" w:ascii="Times New Roman"/>
          <w:sz w:val="24"/>
          <w:szCs w:val="24"/>
        </w:rPr>
        <w:t>ijav</w:t>
      </w:r>
      <w:r w:rsidR="00245A0F">
        <w:rPr>
          <w:rFonts w:cs="Times New Roman" w:hAnsi="Times New Roman" w:ascii="Times New Roman"/>
          <w:sz w:val="24"/>
          <w:szCs w:val="24"/>
        </w:rPr>
        <w:t>u</w:t>
      </w:r>
      <w:r w:rsidR="00831A19">
        <w:rPr>
          <w:rFonts w:cs="Times New Roman" w:hAnsi="Times New Roman" w:ascii="Times New Roman"/>
          <w:sz w:val="24"/>
          <w:szCs w:val="24"/>
        </w:rPr>
        <w:t xml:space="preserve"> tražbine</w:t>
      </w:r>
    </w:p>
    <w:p w:rsidRDefault="006955E7" w:rsidP="00831A19" w:rsidR="00831A19">
      <w:pPr>
        <w:pStyle w:val="Odlomakpopisa"/>
        <w:numPr>
          <w:ilvl w:val="0"/>
          <w:numId w:val="5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ACO GRAĐEVI</w:t>
      </w:r>
      <w:r w:rsidR="00831A19">
        <w:rPr>
          <w:rFonts w:cs="Times New Roman" w:hAnsi="Times New Roman" w:ascii="Times New Roman"/>
          <w:sz w:val="24"/>
          <w:szCs w:val="24"/>
        </w:rPr>
        <w:t>N</w:t>
      </w:r>
      <w:r>
        <w:rPr>
          <w:rFonts w:cs="Times New Roman" w:hAnsi="Times New Roman" w:ascii="Times New Roman"/>
          <w:sz w:val="24"/>
          <w:szCs w:val="24"/>
        </w:rPr>
        <w:t>S</w:t>
      </w:r>
      <w:r w:rsidR="00831A19">
        <w:rPr>
          <w:rFonts w:cs="Times New Roman" w:hAnsi="Times New Roman" w:ascii="Times New Roman"/>
          <w:sz w:val="24"/>
          <w:szCs w:val="24"/>
        </w:rPr>
        <w:t>KI ELELMENT d.o.o.- po pun Ines  Brozović punomoć uz prijavu tražbine</w:t>
      </w:r>
    </w:p>
    <w:p w:rsidRDefault="00831A19" w:rsidP="00831A19" w:rsidR="00831A19">
      <w:pPr>
        <w:pStyle w:val="Odlomakpopisa"/>
        <w:numPr>
          <w:ilvl w:val="0"/>
          <w:numId w:val="5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URED 2D </w:t>
      </w:r>
      <w:r w:rsidR="00245A0F">
        <w:rPr>
          <w:rFonts w:cs="Times New Roman" w:hAnsi="Times New Roman" w:ascii="Times New Roman"/>
          <w:sz w:val="24"/>
          <w:szCs w:val="24"/>
        </w:rPr>
        <w:t>d.o.o. Z</w:t>
      </w:r>
      <w:r>
        <w:rPr>
          <w:rFonts w:cs="Times New Roman" w:hAnsi="Times New Roman" w:ascii="Times New Roman"/>
          <w:sz w:val="24"/>
          <w:szCs w:val="24"/>
        </w:rPr>
        <w:t xml:space="preserve">agreb, po punomoćniku Damir Hećimović u zz  odvj. Ines Brozović prema pun. koju </w:t>
      </w:r>
      <w:r w:rsidR="00245A0F">
        <w:rPr>
          <w:rFonts w:cs="Times New Roman" w:hAnsi="Times New Roman" w:ascii="Times New Roman"/>
          <w:sz w:val="24"/>
          <w:szCs w:val="24"/>
        </w:rPr>
        <w:t>dostavlja u spis</w:t>
      </w:r>
    </w:p>
    <w:p w:rsidRDefault="00831A19" w:rsidP="00831A19" w:rsidR="00831A19">
      <w:pPr>
        <w:pStyle w:val="Odlomakpopisa"/>
        <w:numPr>
          <w:ilvl w:val="0"/>
          <w:numId w:val="5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ZAGREBAČKA BANAK d.d. – Silva Poljanec, punomoć uz prijavu </w:t>
      </w:r>
      <w:r w:rsidR="00D21EAF">
        <w:rPr>
          <w:rFonts w:cs="Times New Roman" w:hAnsi="Times New Roman" w:ascii="Times New Roman"/>
          <w:sz w:val="24"/>
          <w:szCs w:val="24"/>
        </w:rPr>
        <w:t>tražbine</w:t>
      </w:r>
    </w:p>
    <w:p w:rsidRDefault="00831A19" w:rsidP="00831A19" w:rsidR="00831A19">
      <w:pPr>
        <w:pStyle w:val="Odlomakpopisa"/>
        <w:numPr>
          <w:ilvl w:val="0"/>
          <w:numId w:val="5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EPTA INTERNA</w:t>
      </w:r>
      <w:r w:rsidR="00245A0F">
        <w:rPr>
          <w:rFonts w:cs="Times New Roman" w:hAnsi="Times New Roman" w:ascii="Times New Roman"/>
          <w:sz w:val="24"/>
          <w:szCs w:val="24"/>
        </w:rPr>
        <w:t>T</w:t>
      </w:r>
      <w:r>
        <w:rPr>
          <w:rFonts w:cs="Times New Roman" w:hAnsi="Times New Roman" w:ascii="Times New Roman"/>
          <w:sz w:val="24"/>
          <w:szCs w:val="24"/>
        </w:rPr>
        <w:t xml:space="preserve">IONAL </w:t>
      </w:r>
      <w:r w:rsidR="0026143A">
        <w:rPr>
          <w:rFonts w:cs="Times New Roman" w:hAnsi="Times New Roman" w:ascii="Times New Roman"/>
          <w:sz w:val="24"/>
          <w:szCs w:val="24"/>
        </w:rPr>
        <w:t>K</w:t>
      </w:r>
      <w:r w:rsidR="00245A0F">
        <w:rPr>
          <w:rFonts w:cs="Times New Roman" w:hAnsi="Times New Roman" w:ascii="Times New Roman"/>
          <w:sz w:val="24"/>
          <w:szCs w:val="24"/>
        </w:rPr>
        <w:t>ft Budimpesta, Mađarska – po pun, Hrvoj</w:t>
      </w:r>
      <w:r w:rsidR="00241E31">
        <w:rPr>
          <w:rFonts w:cs="Times New Roman" w:hAnsi="Times New Roman" w:ascii="Times New Roman"/>
          <w:sz w:val="24"/>
          <w:szCs w:val="24"/>
        </w:rPr>
        <w:t>e</w:t>
      </w:r>
      <w:r w:rsidR="00245A0F">
        <w:rPr>
          <w:rFonts w:cs="Times New Roman" w:hAnsi="Times New Roman" w:ascii="Times New Roman"/>
          <w:sz w:val="24"/>
          <w:szCs w:val="24"/>
        </w:rPr>
        <w:t xml:space="preserve"> Grenac, prema pun</w:t>
      </w:r>
      <w:r w:rsidR="00D21EAF">
        <w:rPr>
          <w:rFonts w:cs="Times New Roman" w:hAnsi="Times New Roman" w:ascii="Times New Roman"/>
          <w:sz w:val="24"/>
          <w:szCs w:val="24"/>
        </w:rPr>
        <w:t>.</w:t>
      </w:r>
      <w:r w:rsidR="00245A0F">
        <w:rPr>
          <w:rFonts w:cs="Times New Roman" w:hAnsi="Times New Roman" w:ascii="Times New Roman"/>
          <w:sz w:val="24"/>
          <w:szCs w:val="24"/>
        </w:rPr>
        <w:t xml:space="preserve"> koju dostavlja u spis</w:t>
      </w:r>
    </w:p>
    <w:p w:rsidRDefault="0026143A" w:rsidP="00241E31" w:rsidR="00241E31">
      <w:pPr>
        <w:pStyle w:val="Odlomakpopisa"/>
        <w:numPr>
          <w:ilvl w:val="0"/>
          <w:numId w:val="5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620E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PORSCHE LEASING d.o.o., Zagreb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245A0F">
        <w:rPr>
          <w:rFonts w:cs="Times New Roman" w:hAnsi="Times New Roman" w:ascii="Times New Roman"/>
          <w:sz w:val="24"/>
          <w:szCs w:val="24"/>
        </w:rPr>
        <w:t>po pun. Sebastijan Miše, odvj,. iz Zagreba</w:t>
      </w:r>
      <w:r w:rsidR="00241E31">
        <w:rPr>
          <w:rFonts w:cs="Times New Roman" w:hAnsi="Times New Roman" w:ascii="Times New Roman"/>
          <w:sz w:val="24"/>
          <w:szCs w:val="24"/>
        </w:rPr>
        <w:t xml:space="preserve"> punomoć uz prijavu tražbine</w:t>
      </w:r>
    </w:p>
    <w:p w:rsidRDefault="00245A0F" w:rsidP="00831A19" w:rsidR="00245A0F">
      <w:pPr>
        <w:pStyle w:val="Odlomakpopisa"/>
        <w:numPr>
          <w:ilvl w:val="0"/>
          <w:numId w:val="5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GRADSKA PLINARA KRAPINA d.o.o. </w:t>
      </w:r>
      <w:r w:rsidR="00241E31">
        <w:rPr>
          <w:rFonts w:cs="Times New Roman" w:hAnsi="Times New Roman" w:ascii="Times New Roman"/>
          <w:sz w:val="24"/>
          <w:szCs w:val="24"/>
        </w:rPr>
        <w:t>–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241E31">
        <w:rPr>
          <w:rFonts w:cs="Times New Roman" w:hAnsi="Times New Roman" w:ascii="Times New Roman"/>
          <w:sz w:val="24"/>
          <w:szCs w:val="24"/>
        </w:rPr>
        <w:t>po punomoćnicima Ivana Kamenički i Stjepan Pelin, prema pun</w:t>
      </w:r>
      <w:r w:rsidR="00BD27DC">
        <w:rPr>
          <w:rFonts w:cs="Times New Roman" w:hAnsi="Times New Roman" w:ascii="Times New Roman"/>
          <w:sz w:val="24"/>
          <w:szCs w:val="24"/>
        </w:rPr>
        <w:t>. koju dostavlja u spis</w:t>
      </w:r>
    </w:p>
    <w:p w:rsidRDefault="00241E31" w:rsidP="00831A19" w:rsidR="00241E31">
      <w:pPr>
        <w:pStyle w:val="Odlomakpopisa"/>
        <w:numPr>
          <w:ilvl w:val="0"/>
          <w:numId w:val="5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PHILIPS  ROMANIA </w:t>
      </w:r>
      <w:r w:rsidR="00792958">
        <w:rPr>
          <w:rFonts w:cs="Times New Roman" w:hAnsi="Times New Roman" w:ascii="Times New Roman"/>
          <w:sz w:val="24"/>
          <w:szCs w:val="24"/>
        </w:rPr>
        <w:t>S.R.L.</w:t>
      </w:r>
      <w:r>
        <w:rPr>
          <w:rFonts w:cs="Times New Roman" w:hAnsi="Times New Roman" w:ascii="Times New Roman"/>
          <w:sz w:val="24"/>
          <w:szCs w:val="24"/>
        </w:rPr>
        <w:t xml:space="preserve"> po pun. </w:t>
      </w:r>
      <w:r w:rsidR="008D00C7">
        <w:rPr>
          <w:rFonts w:cs="Times New Roman" w:hAnsi="Times New Roman" w:ascii="Times New Roman"/>
          <w:sz w:val="24"/>
          <w:szCs w:val="24"/>
        </w:rPr>
        <w:t>Danijela Simunović, odvj. iz Z</w:t>
      </w:r>
      <w:r>
        <w:rPr>
          <w:rFonts w:cs="Times New Roman" w:hAnsi="Times New Roman" w:ascii="Times New Roman"/>
          <w:sz w:val="24"/>
          <w:szCs w:val="24"/>
        </w:rPr>
        <w:t>agreba u zz  Filip Mitrašinović, punomoć uz prijavu tražbine</w:t>
      </w:r>
    </w:p>
    <w:p w:rsidRDefault="00241E31" w:rsidP="00831A19" w:rsidR="00241E31">
      <w:pPr>
        <w:pStyle w:val="Odlomakpopisa"/>
        <w:numPr>
          <w:ilvl w:val="0"/>
          <w:numId w:val="5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PAVO PROMET d.o.o. –po pun. Hrvoje Čipčić Bragadin, zz </w:t>
      </w:r>
      <w:r w:rsidR="002F413C">
        <w:rPr>
          <w:rFonts w:cs="Times New Roman" w:hAnsi="Times New Roman" w:ascii="Times New Roman"/>
          <w:sz w:val="24"/>
          <w:szCs w:val="24"/>
        </w:rPr>
        <w:t>Katarina Šmit, odvj. iz Z</w:t>
      </w:r>
      <w:r>
        <w:rPr>
          <w:rFonts w:cs="Times New Roman" w:hAnsi="Times New Roman" w:ascii="Times New Roman"/>
          <w:sz w:val="24"/>
          <w:szCs w:val="24"/>
        </w:rPr>
        <w:t>agr</w:t>
      </w:r>
      <w:r w:rsidR="002F413C">
        <w:rPr>
          <w:rFonts w:cs="Times New Roman" w:hAnsi="Times New Roman" w:ascii="Times New Roman"/>
          <w:sz w:val="24"/>
          <w:szCs w:val="24"/>
        </w:rPr>
        <w:t>e</w:t>
      </w:r>
      <w:r>
        <w:rPr>
          <w:rFonts w:cs="Times New Roman" w:hAnsi="Times New Roman" w:ascii="Times New Roman"/>
          <w:sz w:val="24"/>
          <w:szCs w:val="24"/>
        </w:rPr>
        <w:t>ba prema zamj. pun. koju dostavlja u</w:t>
      </w:r>
      <w:r w:rsidR="00BD27DC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spis</w:t>
      </w:r>
    </w:p>
    <w:p w:rsidRDefault="002F413C" w:rsidP="00831A19" w:rsidR="00241E31">
      <w:pPr>
        <w:pStyle w:val="Odlomakpopisa"/>
        <w:numPr>
          <w:ilvl w:val="0"/>
          <w:numId w:val="5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AUTO KLUB </w:t>
      </w:r>
      <w:r w:rsidR="00792958">
        <w:rPr>
          <w:rFonts w:cs="Times New Roman" w:hAnsi="Times New Roman" w:ascii="Times New Roman"/>
          <w:sz w:val="24"/>
          <w:szCs w:val="24"/>
        </w:rPr>
        <w:t>"</w:t>
      </w:r>
      <w:r>
        <w:rPr>
          <w:rFonts w:cs="Times New Roman" w:hAnsi="Times New Roman" w:ascii="Times New Roman"/>
          <w:sz w:val="24"/>
          <w:szCs w:val="24"/>
        </w:rPr>
        <w:t>SIGET</w:t>
      </w:r>
      <w:r w:rsidR="00792958">
        <w:rPr>
          <w:rFonts w:cs="Times New Roman" w:hAnsi="Times New Roman" w:ascii="Times New Roman"/>
          <w:sz w:val="24"/>
          <w:szCs w:val="24"/>
        </w:rPr>
        <w:t>"</w:t>
      </w:r>
      <w:r>
        <w:rPr>
          <w:rFonts w:cs="Times New Roman" w:hAnsi="Times New Roman" w:ascii="Times New Roman"/>
          <w:sz w:val="24"/>
          <w:szCs w:val="24"/>
        </w:rPr>
        <w:t>- po pun. Anja Božić, -punomoćnica po zaposlenju, punomoć dostavlja u spis</w:t>
      </w:r>
    </w:p>
    <w:p w:rsidRDefault="002F413C" w:rsidP="002F413C" w:rsidR="002F413C">
      <w:pPr>
        <w:pStyle w:val="Odlomakpopisa"/>
        <w:numPr>
          <w:ilvl w:val="0"/>
          <w:numId w:val="5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INSPEKT d.o.o. Zagreb-  Marica Ivanković-</w:t>
      </w:r>
      <w:r w:rsidRPr="002F413C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punomoćnica po zaposlenju, punomoć dostavlja u spis</w:t>
      </w:r>
    </w:p>
    <w:p w:rsidRDefault="00812D37" w:rsidP="00831A19" w:rsidR="002F413C">
      <w:pPr>
        <w:pStyle w:val="Odlomakpopisa"/>
        <w:numPr>
          <w:ilvl w:val="0"/>
          <w:numId w:val="5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INTERFRIGO </w:t>
      </w:r>
      <w:r w:rsidR="0070386A">
        <w:rPr>
          <w:rFonts w:cs="Times New Roman" w:hAnsi="Times New Roman" w:ascii="Times New Roman"/>
          <w:sz w:val="24"/>
          <w:szCs w:val="24"/>
        </w:rPr>
        <w:t>S.R.L.</w:t>
      </w:r>
      <w:r>
        <w:rPr>
          <w:rFonts w:cs="Times New Roman" w:hAnsi="Times New Roman" w:ascii="Times New Roman"/>
          <w:sz w:val="24"/>
          <w:szCs w:val="24"/>
        </w:rPr>
        <w:t>po pun. Beata Glinska- odvjetnica iz Zagreba, zz Katarina Šavuk, odvj. vježbenica</w:t>
      </w:r>
    </w:p>
    <w:p w:rsidRDefault="00812D37" w:rsidP="00831A19" w:rsidR="00812D37">
      <w:pPr>
        <w:pStyle w:val="Odlomakpopisa"/>
        <w:numPr>
          <w:ilvl w:val="0"/>
          <w:numId w:val="5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EURO OMEGA GRADNJA d.o.o.- po pun. Mladen Smoljan odvj. zz odvj. Josipa  Bušić</w:t>
      </w:r>
      <w:r w:rsidR="00CB17CB">
        <w:rPr>
          <w:rFonts w:cs="Times New Roman" w:hAnsi="Times New Roman" w:ascii="Times New Roman"/>
          <w:sz w:val="24"/>
          <w:szCs w:val="24"/>
        </w:rPr>
        <w:t>,odvj.  prema zamj. pun. koju dostavlja u spis</w:t>
      </w:r>
    </w:p>
    <w:p w:rsidRDefault="00CB17CB" w:rsidP="00831A19" w:rsidR="00812D37">
      <w:pPr>
        <w:pStyle w:val="Odlomakpopisa"/>
        <w:numPr>
          <w:ilvl w:val="0"/>
          <w:numId w:val="5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KENT BANK d.d. po pun. Katarina Baltić, prema pun. koju dostavlja u spis</w:t>
      </w:r>
    </w:p>
    <w:p w:rsidRDefault="00CB17CB" w:rsidP="00831A19" w:rsidR="002F413C">
      <w:pPr>
        <w:pStyle w:val="Odlomakpopisa"/>
        <w:numPr>
          <w:ilvl w:val="0"/>
          <w:numId w:val="5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VOD d.o.o. po pun. Mladen Sučević, odvj. u zz odvj. vjež. Tanja Vuđa, bez punomoći</w:t>
      </w:r>
    </w:p>
    <w:p w:rsidRDefault="00CB17CB" w:rsidP="00831A19" w:rsidR="00CB17CB">
      <w:pPr>
        <w:pStyle w:val="Odlomakpopisa"/>
        <w:numPr>
          <w:ilvl w:val="0"/>
          <w:numId w:val="5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PTP- ZAPREŠIĆ d.o.o. po pun. odvj. Sandra Grilec, zz</w:t>
      </w:r>
      <w:r w:rsidR="00BD27DC">
        <w:rPr>
          <w:rFonts w:cs="Times New Roman" w:hAnsi="Times New Roman" w:ascii="Times New Roman"/>
          <w:sz w:val="24"/>
          <w:szCs w:val="24"/>
        </w:rPr>
        <w:t xml:space="preserve"> I</w:t>
      </w:r>
      <w:r>
        <w:rPr>
          <w:rFonts w:cs="Times New Roman" w:hAnsi="Times New Roman" w:ascii="Times New Roman"/>
          <w:sz w:val="24"/>
          <w:szCs w:val="24"/>
        </w:rPr>
        <w:t>van Hršak, odvj. vježbenik</w:t>
      </w:r>
      <w:r w:rsidRPr="00CB17CB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bez punomoći</w:t>
      </w:r>
    </w:p>
    <w:p w:rsidRDefault="00CB17CB" w:rsidP="00831A19" w:rsidR="00CB17CB">
      <w:pPr>
        <w:pStyle w:val="Odlomakpopisa"/>
        <w:numPr>
          <w:ilvl w:val="0"/>
          <w:numId w:val="5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KONE d.o.o.- po pun. Katarina Krvavica odvjetnica bez punomoći </w:t>
      </w:r>
    </w:p>
    <w:p w:rsidRDefault="00CB17CB" w:rsidP="00831A19" w:rsidR="00CB17CB">
      <w:pPr>
        <w:pStyle w:val="Odlomakpopisa"/>
        <w:numPr>
          <w:ilvl w:val="0"/>
          <w:numId w:val="5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INA d.d.- i M-PROFIL d.o.o. – odvj. Tomi</w:t>
      </w:r>
      <w:r w:rsidR="00141E22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>la</w:t>
      </w:r>
      <w:r w:rsidR="00BD27DC">
        <w:rPr>
          <w:rFonts w:cs="Times New Roman" w:hAnsi="Times New Roman" w:ascii="Times New Roman"/>
          <w:sz w:val="24"/>
          <w:szCs w:val="24"/>
        </w:rPr>
        <w:t xml:space="preserve">v Orehovac, u zz Zejak Milica, </w:t>
      </w:r>
      <w:r>
        <w:rPr>
          <w:rFonts w:cs="Times New Roman" w:hAnsi="Times New Roman" w:ascii="Times New Roman"/>
          <w:sz w:val="24"/>
          <w:szCs w:val="24"/>
        </w:rPr>
        <w:t>o</w:t>
      </w:r>
      <w:r w:rsidR="00BD27DC">
        <w:rPr>
          <w:rFonts w:cs="Times New Roman" w:hAnsi="Times New Roman" w:ascii="Times New Roman"/>
          <w:sz w:val="24"/>
          <w:szCs w:val="24"/>
        </w:rPr>
        <w:t>d</w:t>
      </w:r>
      <w:r>
        <w:rPr>
          <w:rFonts w:cs="Times New Roman" w:hAnsi="Times New Roman" w:ascii="Times New Roman"/>
          <w:sz w:val="24"/>
          <w:szCs w:val="24"/>
        </w:rPr>
        <w:t>vj. vježbenik, punomoć uz p</w:t>
      </w:r>
      <w:r w:rsidR="00141E22">
        <w:rPr>
          <w:rFonts w:cs="Times New Roman" w:hAnsi="Times New Roman" w:ascii="Times New Roman"/>
          <w:sz w:val="24"/>
          <w:szCs w:val="24"/>
        </w:rPr>
        <w:t>r</w:t>
      </w:r>
      <w:r>
        <w:rPr>
          <w:rFonts w:cs="Times New Roman" w:hAnsi="Times New Roman" w:ascii="Times New Roman"/>
          <w:sz w:val="24"/>
          <w:szCs w:val="24"/>
        </w:rPr>
        <w:t>ij</w:t>
      </w:r>
      <w:r w:rsidR="00141E22">
        <w:rPr>
          <w:rFonts w:cs="Times New Roman" w:hAnsi="Times New Roman" w:ascii="Times New Roman"/>
          <w:sz w:val="24"/>
          <w:szCs w:val="24"/>
        </w:rPr>
        <w:t>a</w:t>
      </w:r>
      <w:r>
        <w:rPr>
          <w:rFonts w:cs="Times New Roman" w:hAnsi="Times New Roman" w:ascii="Times New Roman"/>
          <w:sz w:val="24"/>
          <w:szCs w:val="24"/>
        </w:rPr>
        <w:t>vu</w:t>
      </w:r>
    </w:p>
    <w:p w:rsidRDefault="00141E22" w:rsidP="00831A19" w:rsidR="00CB17CB">
      <w:pPr>
        <w:pStyle w:val="Odlomakpopisa"/>
        <w:numPr>
          <w:ilvl w:val="0"/>
          <w:numId w:val="5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ZUMTOBEL Lighting GmbH po pun- </w:t>
      </w:r>
      <w:r w:rsidR="00916D8F">
        <w:rPr>
          <w:rFonts w:cs="Times New Roman" w:hAnsi="Times New Roman" w:ascii="Times New Roman"/>
          <w:sz w:val="24"/>
          <w:szCs w:val="24"/>
        </w:rPr>
        <w:t>Marko Kapetanović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41E22" w:rsidP="00831A19" w:rsidR="00141E22" w:rsidRPr="00831A19">
      <w:pPr>
        <w:pStyle w:val="Odlomakpopisa"/>
        <w:numPr>
          <w:ilvl w:val="0"/>
          <w:numId w:val="5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ERSTE FACTORING  d.o.o. po pun. odvj. Tomi</w:t>
      </w:r>
      <w:r w:rsidR="00916D8F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>lav Čavić</w:t>
      </w:r>
      <w:r w:rsidR="00916D8F">
        <w:rPr>
          <w:rFonts w:cs="Times New Roman" w:hAnsi="Times New Roman" w:ascii="Times New Roman"/>
          <w:sz w:val="24"/>
          <w:szCs w:val="24"/>
        </w:rPr>
        <w:t>, u zz Mirna Tomašević, odvj. vježbenik</w:t>
      </w:r>
    </w:p>
    <w:p w:rsidRDefault="00596399" w:rsidP="00596399" w:rsidR="00596399" w:rsidRPr="00A2120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75573D" w:rsidP="0075573D" w:rsidR="0075573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Utvrđuje se da su pristupili </w:t>
      </w:r>
    </w:p>
    <w:p w:rsidRDefault="00E720DE" w:rsidP="0075573D" w:rsidR="00E720D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720DE" w:rsidP="0075573D" w:rsidR="00E720D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Željko Uremović</w:t>
      </w:r>
    </w:p>
    <w:p w:rsidRDefault="00E720DE" w:rsidP="0075573D" w:rsidR="00E720D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Zorica Topić Omaljev</w:t>
      </w:r>
    </w:p>
    <w:p w:rsidRDefault="00E720DE" w:rsidP="0075573D" w:rsidR="00E720D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Marko Komorski</w:t>
      </w:r>
    </w:p>
    <w:p w:rsidRDefault="00E720DE" w:rsidP="0075573D" w:rsidR="00E720D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Ante Dragičević</w:t>
      </w:r>
    </w:p>
    <w:p w:rsidRDefault="000F4149" w:rsidP="001A669A" w:rsidR="000F4149" w:rsidRPr="003262DE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C6AA2" w:rsidP="001A669A" w:rsidR="000F4149" w:rsidRPr="003262DE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262DE">
        <w:rPr>
          <w:rFonts w:cs="Times New Roman" w:hAnsi="Times New Roman" w:ascii="Times New Roman"/>
          <w:sz w:val="24"/>
          <w:szCs w:val="24"/>
        </w:rPr>
        <w:t xml:space="preserve">Utvrđuje se </w:t>
      </w:r>
      <w:r w:rsidR="000F4149" w:rsidRPr="003262DE">
        <w:rPr>
          <w:rFonts w:cs="Times New Roman" w:hAnsi="Times New Roman" w:ascii="Times New Roman"/>
          <w:sz w:val="24"/>
          <w:szCs w:val="24"/>
        </w:rPr>
        <w:t>kako slijedi:</w:t>
      </w:r>
    </w:p>
    <w:p w:rsidRDefault="000F4149" w:rsidP="001A669A" w:rsidR="000F4149" w:rsidRPr="003262DE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262DE">
        <w:rPr>
          <w:rFonts w:cs="Times New Roman" w:hAnsi="Times New Roman" w:ascii="Times New Roman"/>
          <w:sz w:val="24"/>
          <w:szCs w:val="24"/>
        </w:rPr>
        <w:t xml:space="preserve">- rješenjem ovog suda broj gornji od </w:t>
      </w:r>
      <w:r w:rsidR="00B5445A">
        <w:rPr>
          <w:rFonts w:cs="Times New Roman" w:hAnsi="Times New Roman" w:ascii="Times New Roman"/>
          <w:sz w:val="24"/>
          <w:szCs w:val="24"/>
        </w:rPr>
        <w:t>07</w:t>
      </w:r>
      <w:r w:rsidRPr="00EA746A">
        <w:rPr>
          <w:rFonts w:cs="Times New Roman" w:hAnsi="Times New Roman" w:ascii="Times New Roman"/>
          <w:sz w:val="24"/>
          <w:szCs w:val="24"/>
        </w:rPr>
        <w:t>.</w:t>
      </w:r>
      <w:r w:rsidR="003F200E" w:rsidRPr="00EA746A">
        <w:rPr>
          <w:rFonts w:cs="Times New Roman" w:hAnsi="Times New Roman" w:ascii="Times New Roman"/>
          <w:sz w:val="24"/>
          <w:szCs w:val="24"/>
        </w:rPr>
        <w:t xml:space="preserve"> </w:t>
      </w:r>
      <w:r w:rsidR="00B5445A">
        <w:rPr>
          <w:rFonts w:cs="Times New Roman" w:hAnsi="Times New Roman" w:ascii="Times New Roman"/>
          <w:sz w:val="24"/>
          <w:szCs w:val="24"/>
        </w:rPr>
        <w:t xml:space="preserve">rujna </w:t>
      </w:r>
      <w:r w:rsidR="004529B3" w:rsidRPr="00EA746A">
        <w:rPr>
          <w:rFonts w:cs="Times New Roman" w:hAnsi="Times New Roman" w:ascii="Times New Roman"/>
          <w:sz w:val="24"/>
          <w:szCs w:val="24"/>
        </w:rPr>
        <w:t>2017</w:t>
      </w:r>
      <w:r w:rsidRPr="00EA746A">
        <w:rPr>
          <w:rFonts w:cs="Times New Roman" w:hAnsi="Times New Roman" w:ascii="Times New Roman"/>
          <w:sz w:val="24"/>
          <w:szCs w:val="24"/>
        </w:rPr>
        <w:t>. otvoren</w:t>
      </w:r>
      <w:r w:rsidRPr="003262DE">
        <w:rPr>
          <w:rFonts w:cs="Times New Roman" w:hAnsi="Times New Roman" w:ascii="Times New Roman"/>
          <w:sz w:val="24"/>
          <w:szCs w:val="24"/>
        </w:rPr>
        <w:t xml:space="preserve"> je </w:t>
      </w:r>
      <w:r w:rsidR="00EF45B9" w:rsidRPr="003262DE">
        <w:rPr>
          <w:rFonts w:cs="Times New Roman" w:hAnsi="Times New Roman" w:ascii="Times New Roman"/>
          <w:sz w:val="24"/>
          <w:szCs w:val="24"/>
        </w:rPr>
        <w:t xml:space="preserve"> predstečajni </w:t>
      </w:r>
      <w:r w:rsidRPr="003262DE">
        <w:rPr>
          <w:rFonts w:cs="Times New Roman" w:hAnsi="Times New Roman" w:ascii="Times New Roman"/>
          <w:sz w:val="24"/>
          <w:szCs w:val="24"/>
        </w:rPr>
        <w:t xml:space="preserve">postupak nad dužnikom </w:t>
      </w:r>
      <w:r w:rsidR="006F11F5" w:rsidRPr="006F11F5">
        <w:rPr>
          <w:rFonts w:cs="Times New Roman" w:hAnsi="Times New Roman" w:ascii="Times New Roman"/>
          <w:sz w:val="24"/>
          <w:szCs w:val="24"/>
        </w:rPr>
        <w:t>PET-PROM d.o.o., Zagreb, Vrtni put 5 (OIB 67247311476)</w:t>
      </w:r>
    </w:p>
    <w:p w:rsidRDefault="000F4149" w:rsidP="001A669A" w:rsidR="000F4149" w:rsidRPr="003262DE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262DE">
        <w:rPr>
          <w:rFonts w:cs="Times New Roman" w:hAnsi="Times New Roman" w:ascii="Times New Roman"/>
          <w:sz w:val="24"/>
          <w:szCs w:val="24"/>
        </w:rPr>
        <w:t>- rješenjem o otv</w:t>
      </w:r>
      <w:r w:rsidR="00CC1432" w:rsidRPr="003262DE">
        <w:rPr>
          <w:rFonts w:cs="Times New Roman" w:hAnsi="Times New Roman" w:ascii="Times New Roman"/>
          <w:sz w:val="24"/>
          <w:szCs w:val="24"/>
        </w:rPr>
        <w:t>a</w:t>
      </w:r>
      <w:r w:rsidRPr="003262DE">
        <w:rPr>
          <w:rFonts w:cs="Times New Roman" w:hAnsi="Times New Roman" w:ascii="Times New Roman"/>
          <w:sz w:val="24"/>
          <w:szCs w:val="24"/>
        </w:rPr>
        <w:t xml:space="preserve">ranju </w:t>
      </w:r>
      <w:r w:rsidR="00EF45B9" w:rsidRPr="003262DE">
        <w:rPr>
          <w:rFonts w:cs="Times New Roman" w:hAnsi="Times New Roman" w:ascii="Times New Roman"/>
          <w:sz w:val="24"/>
          <w:szCs w:val="24"/>
        </w:rPr>
        <w:t xml:space="preserve"> predstečajnog </w:t>
      </w:r>
      <w:r w:rsidRPr="003262DE">
        <w:rPr>
          <w:rFonts w:cs="Times New Roman" w:hAnsi="Times New Roman" w:ascii="Times New Roman"/>
          <w:sz w:val="24"/>
          <w:szCs w:val="24"/>
        </w:rPr>
        <w:t xml:space="preserve">postupka nad dužnikom određeno je održavanje današnjeg ročišta </w:t>
      </w:r>
      <w:r w:rsidR="001169AB">
        <w:rPr>
          <w:rFonts w:cs="Times New Roman" w:hAnsi="Times New Roman" w:ascii="Times New Roman"/>
          <w:sz w:val="24"/>
          <w:szCs w:val="24"/>
        </w:rPr>
        <w:t xml:space="preserve">radi </w:t>
      </w:r>
      <w:r w:rsidRPr="003262DE">
        <w:rPr>
          <w:rFonts w:cs="Times New Roman" w:hAnsi="Times New Roman" w:ascii="Times New Roman"/>
          <w:sz w:val="24"/>
          <w:szCs w:val="24"/>
        </w:rPr>
        <w:t xml:space="preserve"> ispitivanje tražbina,</w:t>
      </w:r>
    </w:p>
    <w:p w:rsidRDefault="000F4149" w:rsidP="001A669A" w:rsidR="000F4149" w:rsidRPr="003262DE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262DE">
        <w:rPr>
          <w:rFonts w:cs="Times New Roman" w:hAnsi="Times New Roman" w:ascii="Times New Roman"/>
          <w:sz w:val="24"/>
          <w:szCs w:val="24"/>
        </w:rPr>
        <w:t xml:space="preserve">- na e-oglasnoj ploči suda </w:t>
      </w:r>
      <w:r w:rsidR="009C6AA2" w:rsidRPr="003262DE">
        <w:rPr>
          <w:rFonts w:cs="Times New Roman" w:hAnsi="Times New Roman" w:ascii="Times New Roman"/>
          <w:sz w:val="24"/>
          <w:szCs w:val="24"/>
        </w:rPr>
        <w:t>objavljeno</w:t>
      </w:r>
      <w:r w:rsidRPr="003262DE">
        <w:rPr>
          <w:rFonts w:cs="Times New Roman" w:hAnsi="Times New Roman" w:ascii="Times New Roman"/>
          <w:sz w:val="24"/>
          <w:szCs w:val="24"/>
        </w:rPr>
        <w:t xml:space="preserve"> je:</w:t>
      </w:r>
    </w:p>
    <w:p w:rsidRDefault="000F4149" w:rsidP="001A669A" w:rsidR="000F4149" w:rsidRPr="003262DE">
      <w:pPr>
        <w:spacing w:lineRule="auto" w:line="240" w:after="0"/>
        <w:ind w:left="1416"/>
        <w:jc w:val="both"/>
        <w:rPr>
          <w:rFonts w:cs="Times New Roman" w:hAnsi="Times New Roman" w:ascii="Times New Roman"/>
          <w:sz w:val="24"/>
          <w:szCs w:val="24"/>
        </w:rPr>
      </w:pPr>
      <w:r w:rsidRPr="003262DE">
        <w:rPr>
          <w:rFonts w:cs="Times New Roman" w:hAnsi="Times New Roman" w:ascii="Times New Roman"/>
          <w:sz w:val="24"/>
          <w:szCs w:val="24"/>
        </w:rPr>
        <w:t>-rješenje o otv</w:t>
      </w:r>
      <w:r w:rsidR="00CC1432" w:rsidRPr="003262DE">
        <w:rPr>
          <w:rFonts w:cs="Times New Roman" w:hAnsi="Times New Roman" w:ascii="Times New Roman"/>
          <w:sz w:val="24"/>
          <w:szCs w:val="24"/>
        </w:rPr>
        <w:t>a</w:t>
      </w:r>
      <w:r w:rsidRPr="003262DE">
        <w:rPr>
          <w:rFonts w:cs="Times New Roman" w:hAnsi="Times New Roman" w:ascii="Times New Roman"/>
          <w:sz w:val="24"/>
          <w:szCs w:val="24"/>
        </w:rPr>
        <w:t xml:space="preserve">ranju </w:t>
      </w:r>
      <w:r w:rsidR="00EF45B9" w:rsidRPr="003262DE">
        <w:rPr>
          <w:rFonts w:cs="Times New Roman" w:hAnsi="Times New Roman" w:ascii="Times New Roman"/>
          <w:sz w:val="24"/>
          <w:szCs w:val="24"/>
        </w:rPr>
        <w:t xml:space="preserve">predstečajne </w:t>
      </w:r>
      <w:r w:rsidRPr="003262DE">
        <w:rPr>
          <w:rFonts w:cs="Times New Roman" w:hAnsi="Times New Roman" w:ascii="Times New Roman"/>
          <w:sz w:val="24"/>
          <w:szCs w:val="24"/>
        </w:rPr>
        <w:t>postup</w:t>
      </w:r>
      <w:r w:rsidR="00EF45B9" w:rsidRPr="003262DE">
        <w:rPr>
          <w:rFonts w:cs="Times New Roman" w:hAnsi="Times New Roman" w:ascii="Times New Roman"/>
          <w:sz w:val="24"/>
          <w:szCs w:val="24"/>
        </w:rPr>
        <w:t>a</w:t>
      </w:r>
      <w:r w:rsidRPr="003262DE">
        <w:rPr>
          <w:rFonts w:cs="Times New Roman" w:hAnsi="Times New Roman" w:ascii="Times New Roman"/>
          <w:sz w:val="24"/>
          <w:szCs w:val="24"/>
        </w:rPr>
        <w:t xml:space="preserve">k nad </w:t>
      </w:r>
      <w:r w:rsidR="00F1547B" w:rsidRPr="003262DE">
        <w:rPr>
          <w:rFonts w:cs="Times New Roman" w:hAnsi="Times New Roman" w:ascii="Times New Roman"/>
          <w:sz w:val="24"/>
          <w:szCs w:val="24"/>
        </w:rPr>
        <w:t>dužnikom</w:t>
      </w:r>
      <w:r w:rsidRPr="003262DE">
        <w:rPr>
          <w:rFonts w:cs="Times New Roman" w:hAnsi="Times New Roman" w:ascii="Times New Roman"/>
          <w:sz w:val="24"/>
          <w:szCs w:val="24"/>
        </w:rPr>
        <w:t xml:space="preserve"> - dana </w:t>
      </w:r>
      <w:r w:rsidR="00971093">
        <w:rPr>
          <w:rFonts w:cs="Times New Roman" w:hAnsi="Times New Roman" w:ascii="Times New Roman"/>
          <w:sz w:val="24"/>
          <w:szCs w:val="24"/>
        </w:rPr>
        <w:t>07</w:t>
      </w:r>
      <w:r w:rsidRPr="003262DE">
        <w:rPr>
          <w:rFonts w:cs="Times New Roman" w:hAnsi="Times New Roman" w:ascii="Times New Roman"/>
          <w:sz w:val="24"/>
          <w:szCs w:val="24"/>
        </w:rPr>
        <w:t>.</w:t>
      </w:r>
      <w:r w:rsidR="004529B3">
        <w:rPr>
          <w:rFonts w:cs="Times New Roman" w:hAnsi="Times New Roman" w:ascii="Times New Roman"/>
          <w:sz w:val="24"/>
          <w:szCs w:val="24"/>
        </w:rPr>
        <w:t xml:space="preserve"> </w:t>
      </w:r>
      <w:r w:rsidR="00971093">
        <w:rPr>
          <w:rFonts w:cs="Times New Roman" w:hAnsi="Times New Roman" w:ascii="Times New Roman"/>
          <w:sz w:val="24"/>
          <w:szCs w:val="24"/>
        </w:rPr>
        <w:t xml:space="preserve">rujna </w:t>
      </w:r>
      <w:r w:rsidR="003F200E" w:rsidRPr="003262DE">
        <w:rPr>
          <w:rFonts w:cs="Times New Roman" w:hAnsi="Times New Roman" w:ascii="Times New Roman"/>
          <w:sz w:val="24"/>
          <w:szCs w:val="24"/>
        </w:rPr>
        <w:t>2017.</w:t>
      </w:r>
      <w:r w:rsidRPr="003262DE">
        <w:rPr>
          <w:rFonts w:cs="Times New Roman" w:hAnsi="Times New Roman" w:ascii="Times New Roman"/>
          <w:sz w:val="24"/>
          <w:szCs w:val="24"/>
        </w:rPr>
        <w:t>,</w:t>
      </w:r>
    </w:p>
    <w:p w:rsidRDefault="003F200E" w:rsidP="001A669A" w:rsidR="000F4149" w:rsidRPr="003262DE">
      <w:pPr>
        <w:spacing w:lineRule="auto" w:line="240" w:after="0"/>
        <w:ind w:left="1416"/>
        <w:jc w:val="both"/>
        <w:rPr>
          <w:rFonts w:cs="Times New Roman" w:hAnsi="Times New Roman" w:ascii="Times New Roman"/>
          <w:sz w:val="24"/>
          <w:szCs w:val="24"/>
        </w:rPr>
      </w:pPr>
      <w:r w:rsidRPr="003262DE">
        <w:rPr>
          <w:rFonts w:cs="Times New Roman" w:hAnsi="Times New Roman" w:ascii="Times New Roman"/>
          <w:sz w:val="24"/>
          <w:szCs w:val="24"/>
        </w:rPr>
        <w:t xml:space="preserve">-tablice prijavljenih tražbina - dana </w:t>
      </w:r>
      <w:r w:rsidR="00971093">
        <w:rPr>
          <w:rFonts w:cs="Times New Roman" w:hAnsi="Times New Roman" w:ascii="Times New Roman"/>
          <w:sz w:val="24"/>
          <w:szCs w:val="24"/>
        </w:rPr>
        <w:t>25</w:t>
      </w:r>
      <w:r w:rsidR="000F4149" w:rsidRPr="003262DE">
        <w:rPr>
          <w:rFonts w:cs="Times New Roman" w:hAnsi="Times New Roman" w:ascii="Times New Roman"/>
          <w:sz w:val="24"/>
          <w:szCs w:val="24"/>
        </w:rPr>
        <w:t>.</w:t>
      </w:r>
      <w:r w:rsidRPr="003262DE">
        <w:rPr>
          <w:rFonts w:cs="Times New Roman" w:hAnsi="Times New Roman" w:ascii="Times New Roman"/>
          <w:sz w:val="24"/>
          <w:szCs w:val="24"/>
        </w:rPr>
        <w:t xml:space="preserve"> </w:t>
      </w:r>
      <w:r w:rsidR="00971093">
        <w:rPr>
          <w:rFonts w:cs="Times New Roman" w:hAnsi="Times New Roman" w:ascii="Times New Roman"/>
          <w:sz w:val="24"/>
          <w:szCs w:val="24"/>
        </w:rPr>
        <w:t xml:space="preserve">rujna </w:t>
      </w:r>
      <w:r w:rsidRPr="003262DE">
        <w:rPr>
          <w:rFonts w:cs="Times New Roman" w:hAnsi="Times New Roman" w:ascii="Times New Roman"/>
          <w:sz w:val="24"/>
          <w:szCs w:val="24"/>
        </w:rPr>
        <w:t>2017</w:t>
      </w:r>
      <w:r w:rsidR="000F4149" w:rsidRPr="003262DE">
        <w:rPr>
          <w:rFonts w:cs="Times New Roman" w:hAnsi="Times New Roman" w:ascii="Times New Roman"/>
          <w:sz w:val="24"/>
          <w:szCs w:val="24"/>
        </w:rPr>
        <w:t>.</w:t>
      </w:r>
      <w:r w:rsidR="00971093">
        <w:rPr>
          <w:rFonts w:cs="Times New Roman" w:hAnsi="Times New Roman" w:ascii="Times New Roman"/>
          <w:sz w:val="24"/>
          <w:szCs w:val="24"/>
        </w:rPr>
        <w:t xml:space="preserve">, </w:t>
      </w:r>
      <w:r w:rsidR="00971093" w:rsidRPr="00971093">
        <w:rPr>
          <w:rFonts w:cs="Times New Roman" w:hAnsi="Times New Roman" w:ascii="Times New Roman"/>
          <w:sz w:val="24"/>
          <w:szCs w:val="24"/>
        </w:rPr>
        <w:t>DOPUNA TABLICE PRIJAVLJENIH TRAŽBINA</w:t>
      </w:r>
      <w:r w:rsidR="00971093">
        <w:rPr>
          <w:rFonts w:cs="Times New Roman" w:hAnsi="Times New Roman" w:ascii="Times New Roman"/>
          <w:sz w:val="24"/>
          <w:szCs w:val="24"/>
        </w:rPr>
        <w:t xml:space="preserve"> dana 26. rujna 2017., </w:t>
      </w:r>
      <w:r w:rsidR="00971093" w:rsidRPr="00971093">
        <w:rPr>
          <w:rFonts w:cs="Times New Roman" w:hAnsi="Times New Roman" w:ascii="Times New Roman"/>
          <w:sz w:val="24"/>
          <w:szCs w:val="24"/>
        </w:rPr>
        <w:t>II DOPUNA TABLICE PRIJAVLJENIH TRAŽBINA</w:t>
      </w:r>
      <w:r w:rsidR="00971093">
        <w:rPr>
          <w:rFonts w:cs="Times New Roman" w:hAnsi="Times New Roman" w:ascii="Times New Roman"/>
          <w:sz w:val="24"/>
          <w:szCs w:val="24"/>
        </w:rPr>
        <w:t xml:space="preserve"> dana 28. rujna 2017., d</w:t>
      </w:r>
      <w:r w:rsidR="00971093" w:rsidRPr="00971093">
        <w:rPr>
          <w:rFonts w:cs="Times New Roman" w:hAnsi="Times New Roman" w:ascii="Times New Roman"/>
          <w:sz w:val="24"/>
          <w:szCs w:val="24"/>
        </w:rPr>
        <w:t>opuna Tablice prijavljenih tražbina</w:t>
      </w:r>
      <w:r w:rsidR="00971093">
        <w:rPr>
          <w:rFonts w:cs="Times New Roman" w:hAnsi="Times New Roman" w:ascii="Times New Roman"/>
          <w:sz w:val="24"/>
          <w:szCs w:val="24"/>
        </w:rPr>
        <w:t xml:space="preserve"> </w:t>
      </w:r>
      <w:r w:rsidR="00971093" w:rsidRPr="00971093">
        <w:rPr>
          <w:rFonts w:cs="Times New Roman" w:hAnsi="Times New Roman" w:ascii="Times New Roman"/>
          <w:sz w:val="24"/>
          <w:szCs w:val="24"/>
        </w:rPr>
        <w:t xml:space="preserve">dana </w:t>
      </w:r>
      <w:bookmarkStart w:name="_Hlk497407627" w:id="2"/>
      <w:r w:rsidR="00971093">
        <w:rPr>
          <w:rFonts w:cs="Times New Roman" w:hAnsi="Times New Roman" w:ascii="Times New Roman"/>
          <w:sz w:val="24"/>
          <w:szCs w:val="24"/>
        </w:rPr>
        <w:t>02</w:t>
      </w:r>
      <w:r w:rsidR="00971093" w:rsidRPr="00971093">
        <w:rPr>
          <w:rFonts w:cs="Times New Roman" w:hAnsi="Times New Roman" w:ascii="Times New Roman"/>
          <w:sz w:val="24"/>
          <w:szCs w:val="24"/>
        </w:rPr>
        <w:t xml:space="preserve">. </w:t>
      </w:r>
      <w:r w:rsidR="00971093">
        <w:rPr>
          <w:rFonts w:cs="Times New Roman" w:hAnsi="Times New Roman" w:ascii="Times New Roman"/>
          <w:sz w:val="24"/>
          <w:szCs w:val="24"/>
        </w:rPr>
        <w:t xml:space="preserve">listopada </w:t>
      </w:r>
      <w:r w:rsidR="00971093" w:rsidRPr="00971093">
        <w:rPr>
          <w:rFonts w:cs="Times New Roman" w:hAnsi="Times New Roman" w:ascii="Times New Roman"/>
          <w:sz w:val="24"/>
          <w:szCs w:val="24"/>
        </w:rPr>
        <w:t>2017</w:t>
      </w:r>
      <w:bookmarkEnd w:id="2"/>
      <w:r w:rsidR="00971093">
        <w:rPr>
          <w:rFonts w:cs="Times New Roman" w:hAnsi="Times New Roman" w:ascii="Times New Roman"/>
          <w:sz w:val="24"/>
          <w:szCs w:val="24"/>
        </w:rPr>
        <w:t>., I</w:t>
      </w:r>
      <w:r w:rsidR="00971093" w:rsidRPr="00971093">
        <w:rPr>
          <w:rFonts w:cs="Times New Roman" w:hAnsi="Times New Roman" w:ascii="Times New Roman"/>
          <w:sz w:val="24"/>
          <w:szCs w:val="24"/>
        </w:rPr>
        <w:t>V DOPUNA TABLICE PRIJAVLJENIH TRAŽBINA</w:t>
      </w:r>
      <w:r w:rsidR="00971093">
        <w:rPr>
          <w:rFonts w:cs="Times New Roman" w:hAnsi="Times New Roman" w:ascii="Times New Roman"/>
          <w:sz w:val="24"/>
          <w:szCs w:val="24"/>
        </w:rPr>
        <w:t xml:space="preserve"> i </w:t>
      </w:r>
      <w:r w:rsidR="00971093" w:rsidRPr="00971093">
        <w:rPr>
          <w:rFonts w:cs="Times New Roman" w:hAnsi="Times New Roman" w:ascii="Times New Roman"/>
          <w:sz w:val="24"/>
          <w:szCs w:val="24"/>
        </w:rPr>
        <w:t>IV DOPUNA TABLICE PRIJAVLJENIH TRAŽBINA - ISPRAVAK</w:t>
      </w:r>
      <w:r w:rsidR="00971093">
        <w:rPr>
          <w:rFonts w:cs="Times New Roman" w:hAnsi="Times New Roman" w:ascii="Times New Roman"/>
          <w:sz w:val="24"/>
          <w:szCs w:val="24"/>
        </w:rPr>
        <w:t xml:space="preserve"> </w:t>
      </w:r>
      <w:bookmarkStart w:name="_Hlk497407751" w:id="3"/>
      <w:r w:rsidR="00971093">
        <w:rPr>
          <w:rFonts w:cs="Times New Roman" w:hAnsi="Times New Roman" w:ascii="Times New Roman"/>
          <w:sz w:val="24"/>
          <w:szCs w:val="24"/>
        </w:rPr>
        <w:t>dana 04</w:t>
      </w:r>
      <w:r w:rsidR="00971093" w:rsidRPr="00971093">
        <w:rPr>
          <w:rFonts w:cs="Times New Roman" w:hAnsi="Times New Roman" w:ascii="Times New Roman"/>
          <w:sz w:val="24"/>
          <w:szCs w:val="24"/>
        </w:rPr>
        <w:t>. listopada 2017</w:t>
      </w:r>
      <w:r w:rsidR="00971093">
        <w:rPr>
          <w:rFonts w:cs="Times New Roman" w:hAnsi="Times New Roman" w:ascii="Times New Roman"/>
          <w:sz w:val="24"/>
          <w:szCs w:val="24"/>
        </w:rPr>
        <w:t xml:space="preserve">., </w:t>
      </w:r>
      <w:bookmarkEnd w:id="3"/>
      <w:r w:rsidR="00971093" w:rsidRPr="00971093">
        <w:rPr>
          <w:rFonts w:cs="Times New Roman" w:hAnsi="Times New Roman" w:ascii="Times New Roman"/>
          <w:sz w:val="24"/>
          <w:szCs w:val="24"/>
        </w:rPr>
        <w:t>V DOPUNA TABLICE PRIJAVLJENIH TRAŽBINA</w:t>
      </w:r>
      <w:r w:rsidR="00971093">
        <w:rPr>
          <w:rFonts w:cs="Times New Roman" w:hAnsi="Times New Roman" w:ascii="Times New Roman"/>
          <w:sz w:val="24"/>
          <w:szCs w:val="24"/>
        </w:rPr>
        <w:t xml:space="preserve"> </w:t>
      </w:r>
      <w:r w:rsidR="00971093" w:rsidRPr="00971093">
        <w:rPr>
          <w:rFonts w:cs="Times New Roman" w:hAnsi="Times New Roman" w:ascii="Times New Roman"/>
          <w:sz w:val="24"/>
          <w:szCs w:val="24"/>
        </w:rPr>
        <w:t>dana 0</w:t>
      </w:r>
      <w:r w:rsidR="00971093">
        <w:rPr>
          <w:rFonts w:cs="Times New Roman" w:hAnsi="Times New Roman" w:ascii="Times New Roman"/>
          <w:sz w:val="24"/>
          <w:szCs w:val="24"/>
        </w:rPr>
        <w:t>5</w:t>
      </w:r>
      <w:r w:rsidR="00971093" w:rsidRPr="00971093">
        <w:rPr>
          <w:rFonts w:cs="Times New Roman" w:hAnsi="Times New Roman" w:ascii="Times New Roman"/>
          <w:sz w:val="24"/>
          <w:szCs w:val="24"/>
        </w:rPr>
        <w:t>. listopada 2017.,</w:t>
      </w:r>
      <w:r w:rsidR="00971093" w:rsidRPr="00971093">
        <w:t xml:space="preserve"> </w:t>
      </w:r>
      <w:r w:rsidR="00971093" w:rsidRPr="00971093">
        <w:rPr>
          <w:rFonts w:cs="Times New Roman" w:hAnsi="Times New Roman" w:ascii="Times New Roman"/>
          <w:sz w:val="24"/>
          <w:szCs w:val="24"/>
        </w:rPr>
        <w:t>VI DOPUNA TABLICE PRIJAVLJENIH TRAŽBINA</w:t>
      </w:r>
      <w:r w:rsidR="00971093">
        <w:rPr>
          <w:rFonts w:cs="Times New Roman" w:hAnsi="Times New Roman" w:ascii="Times New Roman"/>
          <w:sz w:val="24"/>
          <w:szCs w:val="24"/>
        </w:rPr>
        <w:t xml:space="preserve"> dana 06</w:t>
      </w:r>
      <w:r w:rsidR="00971093" w:rsidRPr="00971093">
        <w:rPr>
          <w:rFonts w:cs="Times New Roman" w:hAnsi="Times New Roman" w:ascii="Times New Roman"/>
          <w:sz w:val="24"/>
          <w:szCs w:val="24"/>
        </w:rPr>
        <w:t>. listopada 2017.,</w:t>
      </w:r>
      <w:r w:rsidR="00971093">
        <w:rPr>
          <w:rFonts w:cs="Times New Roman" w:hAnsi="Times New Roman" w:ascii="Times New Roman"/>
          <w:sz w:val="24"/>
          <w:szCs w:val="24"/>
        </w:rPr>
        <w:t xml:space="preserve"> V</w:t>
      </w:r>
      <w:r w:rsidR="00971093" w:rsidRPr="00971093">
        <w:rPr>
          <w:rFonts w:cs="Times New Roman" w:hAnsi="Times New Roman" w:ascii="Times New Roman"/>
          <w:sz w:val="24"/>
          <w:szCs w:val="24"/>
        </w:rPr>
        <w:t>II DOPUNA TABLICE PRIJAVLJENIH TRAŽBINA</w:t>
      </w:r>
      <w:r w:rsidR="00971093">
        <w:rPr>
          <w:rFonts w:cs="Times New Roman" w:hAnsi="Times New Roman" w:ascii="Times New Roman"/>
          <w:sz w:val="24"/>
          <w:szCs w:val="24"/>
        </w:rPr>
        <w:t xml:space="preserve"> </w:t>
      </w:r>
      <w:r w:rsidR="00971093" w:rsidRPr="00971093">
        <w:rPr>
          <w:rFonts w:cs="Times New Roman" w:hAnsi="Times New Roman" w:ascii="Times New Roman"/>
          <w:sz w:val="24"/>
          <w:szCs w:val="24"/>
        </w:rPr>
        <w:t xml:space="preserve">dana </w:t>
      </w:r>
      <w:r w:rsidR="00971093">
        <w:rPr>
          <w:rFonts w:cs="Times New Roman" w:hAnsi="Times New Roman" w:ascii="Times New Roman"/>
          <w:sz w:val="24"/>
          <w:szCs w:val="24"/>
        </w:rPr>
        <w:t>10</w:t>
      </w:r>
      <w:r w:rsidR="00971093" w:rsidRPr="00971093">
        <w:rPr>
          <w:rFonts w:cs="Times New Roman" w:hAnsi="Times New Roman" w:ascii="Times New Roman"/>
          <w:sz w:val="24"/>
          <w:szCs w:val="24"/>
        </w:rPr>
        <w:t>. listopada 2017.,</w:t>
      </w:r>
      <w:r w:rsidR="00971093">
        <w:rPr>
          <w:rFonts w:cs="Times New Roman" w:hAnsi="Times New Roman" w:ascii="Times New Roman"/>
          <w:sz w:val="24"/>
          <w:szCs w:val="24"/>
        </w:rPr>
        <w:t xml:space="preserve"> </w:t>
      </w:r>
      <w:r w:rsidR="00971093" w:rsidRPr="00971093">
        <w:rPr>
          <w:rFonts w:cs="Times New Roman" w:hAnsi="Times New Roman" w:ascii="Times New Roman"/>
          <w:sz w:val="24"/>
          <w:szCs w:val="24"/>
        </w:rPr>
        <w:t>VIII DOPUNA TABLICE PRIJAVLJENIH TRAŽBINA</w:t>
      </w:r>
      <w:r w:rsidR="00971093">
        <w:rPr>
          <w:rFonts w:cs="Times New Roman" w:hAnsi="Times New Roman" w:ascii="Times New Roman"/>
          <w:sz w:val="24"/>
          <w:szCs w:val="24"/>
        </w:rPr>
        <w:t xml:space="preserve"> </w:t>
      </w:r>
      <w:r w:rsidR="00971093" w:rsidRPr="00971093">
        <w:rPr>
          <w:rFonts w:cs="Times New Roman" w:hAnsi="Times New Roman" w:ascii="Times New Roman"/>
          <w:sz w:val="24"/>
          <w:szCs w:val="24"/>
        </w:rPr>
        <w:t xml:space="preserve">dana </w:t>
      </w:r>
      <w:r w:rsidR="00971093">
        <w:rPr>
          <w:rFonts w:cs="Times New Roman" w:hAnsi="Times New Roman" w:ascii="Times New Roman"/>
          <w:sz w:val="24"/>
          <w:szCs w:val="24"/>
        </w:rPr>
        <w:t>12</w:t>
      </w:r>
      <w:r w:rsidR="00971093" w:rsidRPr="00971093">
        <w:rPr>
          <w:rFonts w:cs="Times New Roman" w:hAnsi="Times New Roman" w:ascii="Times New Roman"/>
          <w:sz w:val="24"/>
          <w:szCs w:val="24"/>
        </w:rPr>
        <w:t>. listopada 2017.,</w:t>
      </w:r>
      <w:r w:rsidR="00971093">
        <w:rPr>
          <w:rFonts w:cs="Times New Roman" w:hAnsi="Times New Roman" w:ascii="Times New Roman"/>
          <w:sz w:val="24"/>
          <w:szCs w:val="24"/>
        </w:rPr>
        <w:t xml:space="preserve"> </w:t>
      </w:r>
      <w:r w:rsidR="00971093" w:rsidRPr="00971093">
        <w:rPr>
          <w:rFonts w:cs="Times New Roman" w:hAnsi="Times New Roman" w:ascii="Times New Roman"/>
          <w:sz w:val="24"/>
          <w:szCs w:val="24"/>
        </w:rPr>
        <w:t>IX DOPUNA TABLICE PRIJAVLJENIH TRAŽBINA</w:t>
      </w:r>
      <w:r w:rsidR="00971093">
        <w:rPr>
          <w:rFonts w:cs="Times New Roman" w:hAnsi="Times New Roman" w:ascii="Times New Roman"/>
          <w:sz w:val="24"/>
          <w:szCs w:val="24"/>
        </w:rPr>
        <w:t xml:space="preserve"> </w:t>
      </w:r>
      <w:bookmarkStart w:name="_Hlk497408126" w:id="4"/>
      <w:r w:rsidR="00971093" w:rsidRPr="00971093">
        <w:rPr>
          <w:rFonts w:cs="Times New Roman" w:hAnsi="Times New Roman" w:ascii="Times New Roman"/>
          <w:sz w:val="24"/>
          <w:szCs w:val="24"/>
        </w:rPr>
        <w:t>dana 1</w:t>
      </w:r>
      <w:r w:rsidR="00971093">
        <w:rPr>
          <w:rFonts w:cs="Times New Roman" w:hAnsi="Times New Roman" w:ascii="Times New Roman"/>
          <w:sz w:val="24"/>
          <w:szCs w:val="24"/>
        </w:rPr>
        <w:t>6</w:t>
      </w:r>
      <w:r w:rsidR="00971093" w:rsidRPr="00971093">
        <w:rPr>
          <w:rFonts w:cs="Times New Roman" w:hAnsi="Times New Roman" w:ascii="Times New Roman"/>
          <w:sz w:val="24"/>
          <w:szCs w:val="24"/>
        </w:rPr>
        <w:t>. listopada 2017.</w:t>
      </w:r>
      <w:bookmarkEnd w:id="4"/>
      <w:r w:rsidR="00971093" w:rsidRPr="00971093">
        <w:rPr>
          <w:rFonts w:cs="Times New Roman" w:hAnsi="Times New Roman" w:ascii="Times New Roman"/>
          <w:sz w:val="24"/>
          <w:szCs w:val="24"/>
        </w:rPr>
        <w:t>,</w:t>
      </w:r>
      <w:r w:rsidR="00971093">
        <w:rPr>
          <w:rFonts w:cs="Times New Roman" w:hAnsi="Times New Roman" w:ascii="Times New Roman"/>
          <w:sz w:val="24"/>
          <w:szCs w:val="24"/>
        </w:rPr>
        <w:t xml:space="preserve"> </w:t>
      </w:r>
      <w:r w:rsidR="00A71BA9" w:rsidRPr="00A71BA9">
        <w:rPr>
          <w:rFonts w:cs="Times New Roman" w:hAnsi="Times New Roman" w:ascii="Times New Roman"/>
          <w:sz w:val="24"/>
          <w:szCs w:val="24"/>
        </w:rPr>
        <w:t>X. Dopuna Tablice prijavljenih tražbina</w:t>
      </w:r>
      <w:r w:rsidR="00A71BA9">
        <w:rPr>
          <w:rFonts w:cs="Times New Roman" w:hAnsi="Times New Roman" w:ascii="Times New Roman"/>
          <w:sz w:val="24"/>
          <w:szCs w:val="24"/>
        </w:rPr>
        <w:t xml:space="preserve"> </w:t>
      </w:r>
      <w:r w:rsidR="00A71BA9" w:rsidRPr="00A71BA9">
        <w:rPr>
          <w:rFonts w:cs="Times New Roman" w:hAnsi="Times New Roman" w:ascii="Times New Roman"/>
          <w:sz w:val="24"/>
          <w:szCs w:val="24"/>
        </w:rPr>
        <w:t xml:space="preserve">dana </w:t>
      </w:r>
      <w:bookmarkStart w:name="_Hlk497408147" w:id="5"/>
      <w:r w:rsidR="00A71BA9" w:rsidRPr="00A71BA9">
        <w:rPr>
          <w:rFonts w:cs="Times New Roman" w:hAnsi="Times New Roman" w:ascii="Times New Roman"/>
          <w:sz w:val="24"/>
          <w:szCs w:val="24"/>
        </w:rPr>
        <w:t>1</w:t>
      </w:r>
      <w:r w:rsidR="00A71BA9">
        <w:rPr>
          <w:rFonts w:cs="Times New Roman" w:hAnsi="Times New Roman" w:ascii="Times New Roman"/>
          <w:sz w:val="24"/>
          <w:szCs w:val="24"/>
        </w:rPr>
        <w:t>9</w:t>
      </w:r>
      <w:r w:rsidR="00A71BA9" w:rsidRPr="00A71BA9">
        <w:rPr>
          <w:rFonts w:cs="Times New Roman" w:hAnsi="Times New Roman" w:ascii="Times New Roman"/>
          <w:sz w:val="24"/>
          <w:szCs w:val="24"/>
        </w:rPr>
        <w:t>. listopada 2017</w:t>
      </w:r>
      <w:bookmarkEnd w:id="5"/>
      <w:r w:rsidR="00A71BA9" w:rsidRPr="00A71BA9">
        <w:rPr>
          <w:rFonts w:cs="Times New Roman" w:hAnsi="Times New Roman" w:ascii="Times New Roman"/>
          <w:sz w:val="24"/>
          <w:szCs w:val="24"/>
        </w:rPr>
        <w:t>.</w:t>
      </w:r>
      <w:r w:rsidR="00A71BA9">
        <w:rPr>
          <w:rFonts w:cs="Times New Roman" w:hAnsi="Times New Roman" w:ascii="Times New Roman"/>
          <w:sz w:val="24"/>
          <w:szCs w:val="24"/>
        </w:rPr>
        <w:t xml:space="preserve">, </w:t>
      </w:r>
      <w:r w:rsidR="00A71BA9" w:rsidRPr="00A71BA9">
        <w:rPr>
          <w:rFonts w:cs="Times New Roman" w:hAnsi="Times New Roman" w:ascii="Times New Roman"/>
          <w:sz w:val="24"/>
          <w:szCs w:val="24"/>
        </w:rPr>
        <w:t>10.DOPUNA TABLICE PRIJAVLJENIH TRAŽBINA</w:t>
      </w:r>
      <w:r w:rsidR="00A71BA9">
        <w:rPr>
          <w:rFonts w:cs="Times New Roman" w:hAnsi="Times New Roman" w:ascii="Times New Roman"/>
          <w:sz w:val="24"/>
          <w:szCs w:val="24"/>
        </w:rPr>
        <w:t xml:space="preserve"> </w:t>
      </w:r>
      <w:r w:rsidR="00A71BA9" w:rsidRPr="00A71BA9">
        <w:rPr>
          <w:rFonts w:cs="Times New Roman" w:hAnsi="Times New Roman" w:ascii="Times New Roman"/>
          <w:sz w:val="24"/>
          <w:szCs w:val="24"/>
        </w:rPr>
        <w:t xml:space="preserve">dana </w:t>
      </w:r>
      <w:r w:rsidR="00A71BA9">
        <w:rPr>
          <w:rFonts w:cs="Times New Roman" w:hAnsi="Times New Roman" w:ascii="Times New Roman"/>
          <w:sz w:val="24"/>
          <w:szCs w:val="24"/>
        </w:rPr>
        <w:t>24</w:t>
      </w:r>
      <w:r w:rsidR="00A71BA9" w:rsidRPr="00A71BA9">
        <w:rPr>
          <w:rFonts w:cs="Times New Roman" w:hAnsi="Times New Roman" w:ascii="Times New Roman"/>
          <w:sz w:val="24"/>
          <w:szCs w:val="24"/>
        </w:rPr>
        <w:t>. listopada 2017</w:t>
      </w:r>
      <w:r w:rsidR="00A71BA9">
        <w:rPr>
          <w:rFonts w:cs="Times New Roman" w:hAnsi="Times New Roman" w:ascii="Times New Roman"/>
          <w:sz w:val="24"/>
          <w:szCs w:val="24"/>
        </w:rPr>
        <w:t xml:space="preserve">, </w:t>
      </w:r>
      <w:r w:rsidR="00A71BA9" w:rsidRPr="00A71BA9">
        <w:rPr>
          <w:rFonts w:cs="Times New Roman" w:hAnsi="Times New Roman" w:ascii="Times New Roman"/>
          <w:sz w:val="24"/>
          <w:szCs w:val="24"/>
        </w:rPr>
        <w:t>XII.Dopuna Tablice prijavljenih tražbina</w:t>
      </w:r>
      <w:r w:rsidR="00A71BA9">
        <w:rPr>
          <w:rFonts w:cs="Times New Roman" w:hAnsi="Times New Roman" w:ascii="Times New Roman"/>
          <w:sz w:val="24"/>
          <w:szCs w:val="24"/>
        </w:rPr>
        <w:t xml:space="preserve"> 31</w:t>
      </w:r>
      <w:r w:rsidR="00A71BA9" w:rsidRPr="00A71BA9">
        <w:rPr>
          <w:rFonts w:cs="Times New Roman" w:hAnsi="Times New Roman" w:ascii="Times New Roman"/>
          <w:sz w:val="24"/>
          <w:szCs w:val="24"/>
        </w:rPr>
        <w:t>. listopada 2017</w:t>
      </w:r>
      <w:r w:rsidR="00A71BA9">
        <w:rPr>
          <w:rFonts w:cs="Times New Roman" w:hAnsi="Times New Roman" w:ascii="Times New Roman"/>
          <w:sz w:val="24"/>
          <w:szCs w:val="24"/>
        </w:rPr>
        <w:t>.</w:t>
      </w:r>
    </w:p>
    <w:p w:rsidRDefault="000F4149" w:rsidP="00A71BA9" w:rsidR="000F4149" w:rsidRPr="003262DE">
      <w:pPr>
        <w:spacing w:lineRule="auto" w:line="240" w:after="0"/>
        <w:ind w:hanging="2" w:left="1418"/>
        <w:jc w:val="both"/>
        <w:rPr>
          <w:rFonts w:cs="Times New Roman" w:hAnsi="Times New Roman" w:ascii="Times New Roman"/>
          <w:sz w:val="24"/>
          <w:szCs w:val="24"/>
        </w:rPr>
      </w:pPr>
      <w:r w:rsidRPr="003262DE">
        <w:rPr>
          <w:rFonts w:cs="Times New Roman" w:hAnsi="Times New Roman" w:ascii="Times New Roman"/>
          <w:sz w:val="24"/>
          <w:szCs w:val="24"/>
        </w:rPr>
        <w:t xml:space="preserve">-očitovanje dužnika o prijavljenim tražbinama - </w:t>
      </w:r>
      <w:bookmarkStart w:name="_Hlk497408086" w:id="6"/>
      <w:r w:rsidRPr="003262DE">
        <w:rPr>
          <w:rFonts w:cs="Times New Roman" w:hAnsi="Times New Roman" w:ascii="Times New Roman"/>
          <w:sz w:val="24"/>
          <w:szCs w:val="24"/>
        </w:rPr>
        <w:t xml:space="preserve">dana </w:t>
      </w:r>
      <w:r w:rsidR="004529B3">
        <w:rPr>
          <w:rFonts w:cs="Times New Roman" w:hAnsi="Times New Roman" w:ascii="Times New Roman"/>
          <w:sz w:val="24"/>
          <w:szCs w:val="24"/>
        </w:rPr>
        <w:t>0</w:t>
      </w:r>
      <w:r w:rsidR="00971093">
        <w:rPr>
          <w:rFonts w:cs="Times New Roman" w:hAnsi="Times New Roman" w:ascii="Times New Roman"/>
          <w:sz w:val="24"/>
          <w:szCs w:val="24"/>
        </w:rPr>
        <w:t>6</w:t>
      </w:r>
      <w:r w:rsidR="004529B3" w:rsidRPr="003262DE">
        <w:rPr>
          <w:rFonts w:cs="Times New Roman" w:hAnsi="Times New Roman" w:ascii="Times New Roman"/>
          <w:sz w:val="24"/>
          <w:szCs w:val="24"/>
        </w:rPr>
        <w:t>.</w:t>
      </w:r>
      <w:r w:rsidR="004529B3">
        <w:rPr>
          <w:rFonts w:cs="Times New Roman" w:hAnsi="Times New Roman" w:ascii="Times New Roman"/>
          <w:sz w:val="24"/>
          <w:szCs w:val="24"/>
        </w:rPr>
        <w:t xml:space="preserve"> </w:t>
      </w:r>
      <w:r w:rsidR="00971093">
        <w:rPr>
          <w:rFonts w:cs="Times New Roman" w:hAnsi="Times New Roman" w:ascii="Times New Roman"/>
          <w:sz w:val="24"/>
          <w:szCs w:val="24"/>
        </w:rPr>
        <w:t xml:space="preserve">listopada </w:t>
      </w:r>
      <w:r w:rsidR="004529B3" w:rsidRPr="003262DE">
        <w:rPr>
          <w:rFonts w:cs="Times New Roman" w:hAnsi="Times New Roman" w:ascii="Times New Roman"/>
          <w:sz w:val="24"/>
          <w:szCs w:val="24"/>
        </w:rPr>
        <w:t>2017.</w:t>
      </w:r>
      <w:r w:rsidR="00A71BA9">
        <w:rPr>
          <w:rFonts w:cs="Times New Roman" w:hAnsi="Times New Roman" w:ascii="Times New Roman"/>
          <w:sz w:val="24"/>
          <w:szCs w:val="24"/>
        </w:rPr>
        <w:t xml:space="preserve">, </w:t>
      </w:r>
      <w:r w:rsidR="00A71BA9" w:rsidRPr="00A71BA9">
        <w:rPr>
          <w:rFonts w:cs="Times New Roman" w:hAnsi="Times New Roman" w:ascii="Times New Roman"/>
          <w:sz w:val="24"/>
          <w:szCs w:val="24"/>
        </w:rPr>
        <w:t>16. listopada 2017.</w:t>
      </w:r>
      <w:r w:rsidR="00A71BA9">
        <w:rPr>
          <w:rFonts w:cs="Times New Roman" w:hAnsi="Times New Roman" w:ascii="Times New Roman"/>
          <w:sz w:val="24"/>
          <w:szCs w:val="24"/>
        </w:rPr>
        <w:t xml:space="preserve">, </w:t>
      </w:r>
      <w:r w:rsidR="00A71BA9" w:rsidRPr="00A71BA9">
        <w:rPr>
          <w:rFonts w:cs="Times New Roman" w:hAnsi="Times New Roman" w:ascii="Times New Roman"/>
          <w:sz w:val="24"/>
          <w:szCs w:val="24"/>
        </w:rPr>
        <w:t>19. listopada 2017</w:t>
      </w:r>
      <w:r w:rsidR="00A71BA9">
        <w:rPr>
          <w:rFonts w:cs="Times New Roman" w:hAnsi="Times New Roman" w:ascii="Times New Roman"/>
          <w:sz w:val="24"/>
          <w:szCs w:val="24"/>
        </w:rPr>
        <w:t>., 26</w:t>
      </w:r>
      <w:r w:rsidR="00A71BA9" w:rsidRPr="00A71BA9">
        <w:rPr>
          <w:rFonts w:cs="Times New Roman" w:hAnsi="Times New Roman" w:ascii="Times New Roman"/>
          <w:sz w:val="24"/>
          <w:szCs w:val="24"/>
        </w:rPr>
        <w:t>. listopada 2017</w:t>
      </w:r>
    </w:p>
    <w:bookmarkEnd w:id="6"/>
    <w:p w:rsidRDefault="000F4149" w:rsidP="00A71BA9" w:rsidR="000F4149" w:rsidRPr="003262DE">
      <w:pPr>
        <w:spacing w:lineRule="auto" w:line="240" w:after="0"/>
        <w:ind w:hanging="2" w:left="1418"/>
        <w:jc w:val="both"/>
        <w:rPr>
          <w:rFonts w:cs="Times New Roman" w:hAnsi="Times New Roman" w:ascii="Times New Roman"/>
          <w:sz w:val="24"/>
          <w:szCs w:val="24"/>
        </w:rPr>
      </w:pPr>
      <w:r w:rsidRPr="003262DE">
        <w:rPr>
          <w:rFonts w:cs="Times New Roman" w:hAnsi="Times New Roman" w:ascii="Times New Roman"/>
          <w:sz w:val="24"/>
          <w:szCs w:val="24"/>
        </w:rPr>
        <w:t xml:space="preserve">-očitovanje povjerenika </w:t>
      </w:r>
      <w:r w:rsidR="00E32100" w:rsidRPr="003262DE">
        <w:rPr>
          <w:rFonts w:cs="Times New Roman" w:hAnsi="Times New Roman" w:ascii="Times New Roman"/>
          <w:sz w:val="24"/>
          <w:szCs w:val="24"/>
        </w:rPr>
        <w:t xml:space="preserve"> </w:t>
      </w:r>
      <w:r w:rsidRPr="003262DE">
        <w:rPr>
          <w:rFonts w:cs="Times New Roman" w:hAnsi="Times New Roman" w:ascii="Times New Roman"/>
          <w:sz w:val="24"/>
          <w:szCs w:val="24"/>
        </w:rPr>
        <w:t>o prijavljenim tražbinama -</w:t>
      </w:r>
      <w:r w:rsidR="003F200E" w:rsidRPr="003262DE">
        <w:rPr>
          <w:rFonts w:cs="Times New Roman" w:hAnsi="Times New Roman" w:ascii="Times New Roman"/>
          <w:sz w:val="24"/>
          <w:szCs w:val="24"/>
        </w:rPr>
        <w:t xml:space="preserve"> </w:t>
      </w:r>
      <w:r w:rsidR="00A71BA9" w:rsidRPr="00A71BA9">
        <w:rPr>
          <w:rFonts w:cs="Times New Roman" w:hAnsi="Times New Roman" w:ascii="Times New Roman"/>
          <w:sz w:val="24"/>
          <w:szCs w:val="24"/>
        </w:rPr>
        <w:t>dana 06. listopada 2017., 16. listopada 2017.</w:t>
      </w:r>
      <w:r w:rsidR="00A71BA9">
        <w:rPr>
          <w:rFonts w:cs="Times New Roman" w:hAnsi="Times New Roman" w:ascii="Times New Roman"/>
          <w:sz w:val="24"/>
          <w:szCs w:val="24"/>
        </w:rPr>
        <w:t xml:space="preserve">, </w:t>
      </w:r>
      <w:r w:rsidR="00A71BA9" w:rsidRPr="00A71BA9">
        <w:rPr>
          <w:rFonts w:cs="Times New Roman" w:hAnsi="Times New Roman" w:ascii="Times New Roman"/>
          <w:sz w:val="24"/>
          <w:szCs w:val="24"/>
        </w:rPr>
        <w:t>19. listopada 2017</w:t>
      </w:r>
      <w:r w:rsidR="00A71BA9">
        <w:rPr>
          <w:rFonts w:cs="Times New Roman" w:hAnsi="Times New Roman" w:ascii="Times New Roman"/>
          <w:sz w:val="24"/>
          <w:szCs w:val="24"/>
        </w:rPr>
        <w:t>., 26</w:t>
      </w:r>
      <w:r w:rsidR="00A71BA9" w:rsidRPr="00A71BA9">
        <w:rPr>
          <w:rFonts w:cs="Times New Roman" w:hAnsi="Times New Roman" w:ascii="Times New Roman"/>
          <w:sz w:val="24"/>
          <w:szCs w:val="24"/>
        </w:rPr>
        <w:t>. listopada 2017</w:t>
      </w:r>
    </w:p>
    <w:p w:rsidRDefault="000F4149" w:rsidP="001A669A" w:rsidR="000F4149" w:rsidRPr="003262DE">
      <w:pPr>
        <w:spacing w:lineRule="auto" w:line="240" w:after="0"/>
        <w:ind w:firstLine="708" w:left="708"/>
        <w:jc w:val="both"/>
        <w:rPr>
          <w:rFonts w:cs="Times New Roman" w:hAnsi="Times New Roman" w:ascii="Times New Roman"/>
          <w:sz w:val="24"/>
          <w:szCs w:val="24"/>
        </w:rPr>
      </w:pPr>
      <w:r w:rsidRPr="003262DE">
        <w:rPr>
          <w:rFonts w:cs="Times New Roman" w:hAnsi="Times New Roman" w:ascii="Times New Roman"/>
          <w:sz w:val="24"/>
          <w:szCs w:val="24"/>
        </w:rPr>
        <w:t xml:space="preserve">-tablica osporenih tražbina </w:t>
      </w:r>
      <w:r w:rsidR="0043126C" w:rsidRPr="003262DE">
        <w:rPr>
          <w:rFonts w:cs="Times New Roman" w:hAnsi="Times New Roman" w:ascii="Times New Roman"/>
          <w:sz w:val="24"/>
          <w:szCs w:val="24"/>
        </w:rPr>
        <w:t xml:space="preserve">- dana </w:t>
      </w:r>
      <w:r w:rsidR="00A71BA9" w:rsidRPr="00A71BA9">
        <w:rPr>
          <w:rFonts w:cs="Times New Roman" w:hAnsi="Times New Roman" w:ascii="Times New Roman"/>
          <w:sz w:val="24"/>
          <w:szCs w:val="24"/>
        </w:rPr>
        <w:t>19. listopada 2017</w:t>
      </w:r>
      <w:r w:rsidR="0043126C" w:rsidRPr="003262DE">
        <w:rPr>
          <w:rFonts w:cs="Times New Roman" w:hAnsi="Times New Roman" w:ascii="Times New Roman"/>
          <w:sz w:val="24"/>
          <w:szCs w:val="24"/>
        </w:rPr>
        <w:t>.</w:t>
      </w:r>
    </w:p>
    <w:p w:rsidRDefault="00EA746A" w:rsidP="001A669A" w:rsidR="000F4149" w:rsidRPr="00D436F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436F6">
        <w:rPr>
          <w:rFonts w:cs="Times New Roman" w:hAnsi="Times New Roman" w:ascii="Times New Roman"/>
          <w:sz w:val="24"/>
          <w:szCs w:val="24"/>
        </w:rPr>
        <w:tab/>
      </w:r>
      <w:r w:rsidR="000F4149" w:rsidRPr="00D436F6">
        <w:rPr>
          <w:rFonts w:cs="Times New Roman" w:hAnsi="Times New Roman" w:ascii="Times New Roman"/>
          <w:sz w:val="24"/>
          <w:szCs w:val="24"/>
        </w:rPr>
        <w:t xml:space="preserve">- u prijedlogu za otvaranje predstečajnog postupka dužnik je naveo </w:t>
      </w:r>
      <w:r w:rsidR="00D436F6" w:rsidRPr="00D436F6">
        <w:rPr>
          <w:rFonts w:cs="Times New Roman" w:hAnsi="Times New Roman" w:ascii="Times New Roman"/>
          <w:sz w:val="24"/>
          <w:szCs w:val="24"/>
        </w:rPr>
        <w:t xml:space="preserve">obveze u </w:t>
      </w:r>
      <w:r w:rsidR="000F4149" w:rsidRPr="00D436F6">
        <w:rPr>
          <w:rFonts w:cs="Times New Roman" w:hAnsi="Times New Roman" w:ascii="Times New Roman"/>
          <w:sz w:val="24"/>
          <w:szCs w:val="24"/>
        </w:rPr>
        <w:t>iznos</w:t>
      </w:r>
      <w:r w:rsidR="00D436F6" w:rsidRPr="00D436F6">
        <w:rPr>
          <w:rFonts w:cs="Times New Roman" w:hAnsi="Times New Roman" w:ascii="Times New Roman"/>
          <w:sz w:val="24"/>
          <w:szCs w:val="24"/>
        </w:rPr>
        <w:t>u</w:t>
      </w:r>
      <w:r w:rsidR="000F4149" w:rsidRPr="00D436F6">
        <w:rPr>
          <w:rFonts w:cs="Times New Roman" w:hAnsi="Times New Roman" w:ascii="Times New Roman"/>
          <w:sz w:val="24"/>
          <w:szCs w:val="24"/>
        </w:rPr>
        <w:t xml:space="preserve"> od</w:t>
      </w:r>
      <w:r w:rsidR="00CC1432" w:rsidRPr="00D436F6">
        <w:rPr>
          <w:rFonts w:cs="Times New Roman" w:hAnsi="Times New Roman" w:ascii="Times New Roman"/>
          <w:sz w:val="24"/>
          <w:szCs w:val="24"/>
        </w:rPr>
        <w:t xml:space="preserve"> </w:t>
      </w:r>
      <w:r w:rsidR="00A71BA9" w:rsidRPr="00D436F6">
        <w:rPr>
          <w:rFonts w:cs="Times New Roman" w:hAnsi="Times New Roman" w:ascii="Times New Roman"/>
          <w:sz w:val="24"/>
          <w:szCs w:val="24"/>
        </w:rPr>
        <w:t>182.090.179,84</w:t>
      </w:r>
      <w:r w:rsidR="001867B3" w:rsidRPr="00D436F6">
        <w:rPr>
          <w:rFonts w:cs="Times New Roman" w:hAnsi="Times New Roman" w:ascii="Times New Roman"/>
          <w:sz w:val="24"/>
          <w:szCs w:val="24"/>
        </w:rPr>
        <w:t xml:space="preserve"> kn</w:t>
      </w:r>
      <w:r w:rsidR="004529B3" w:rsidRPr="00D436F6">
        <w:rPr>
          <w:rFonts w:cs="Times New Roman" w:hAnsi="Times New Roman" w:ascii="Times New Roman"/>
          <w:sz w:val="24"/>
          <w:szCs w:val="24"/>
        </w:rPr>
        <w:t xml:space="preserve">, </w:t>
      </w:r>
    </w:p>
    <w:p w:rsidRDefault="000F4149" w:rsidP="001A669A" w:rsidR="000F414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262DE">
        <w:rPr>
          <w:rFonts w:cs="Times New Roman" w:hAnsi="Times New Roman" w:ascii="Times New Roman"/>
          <w:sz w:val="24"/>
          <w:szCs w:val="24"/>
        </w:rPr>
        <w:tab/>
        <w:t xml:space="preserve">-sudu </w:t>
      </w:r>
      <w:r w:rsidR="001169AB">
        <w:rPr>
          <w:rFonts w:cs="Times New Roman" w:hAnsi="Times New Roman" w:ascii="Times New Roman"/>
          <w:sz w:val="24"/>
          <w:szCs w:val="24"/>
        </w:rPr>
        <w:t xml:space="preserve">je dostavljen jedan prigovor </w:t>
      </w:r>
      <w:r w:rsidRPr="003262DE">
        <w:rPr>
          <w:rFonts w:cs="Times New Roman" w:hAnsi="Times New Roman" w:ascii="Times New Roman"/>
          <w:sz w:val="24"/>
          <w:szCs w:val="24"/>
        </w:rPr>
        <w:t>prigovor dužnikovih radnika i prijašnjih dužnikovih radnika iz članka 37. SZ-a</w:t>
      </w:r>
      <w:r w:rsidR="00BC656D">
        <w:rPr>
          <w:rFonts w:cs="Times New Roman" w:hAnsi="Times New Roman" w:ascii="Times New Roman"/>
          <w:sz w:val="24"/>
          <w:szCs w:val="24"/>
        </w:rPr>
        <w:t>, i to vjerovnika Josipa Juretića. P</w:t>
      </w:r>
      <w:r w:rsidR="001169AB">
        <w:rPr>
          <w:rFonts w:cs="Times New Roman" w:hAnsi="Times New Roman" w:ascii="Times New Roman"/>
          <w:sz w:val="24"/>
          <w:szCs w:val="24"/>
        </w:rPr>
        <w:t xml:space="preserve">o </w:t>
      </w:r>
      <w:r w:rsidR="00BC656D">
        <w:rPr>
          <w:rFonts w:cs="Times New Roman" w:hAnsi="Times New Roman" w:ascii="Times New Roman"/>
          <w:sz w:val="24"/>
          <w:szCs w:val="24"/>
        </w:rPr>
        <w:t xml:space="preserve">izjavljenom </w:t>
      </w:r>
      <w:r w:rsidR="001169AB">
        <w:rPr>
          <w:rFonts w:cs="Times New Roman" w:hAnsi="Times New Roman" w:ascii="Times New Roman"/>
          <w:sz w:val="24"/>
          <w:szCs w:val="24"/>
        </w:rPr>
        <w:t xml:space="preserve"> prigovoru sud</w:t>
      </w:r>
      <w:r w:rsidR="00BC656D">
        <w:rPr>
          <w:rFonts w:cs="Times New Roman" w:hAnsi="Times New Roman" w:ascii="Times New Roman"/>
          <w:sz w:val="24"/>
          <w:szCs w:val="24"/>
        </w:rPr>
        <w:t xml:space="preserve"> je </w:t>
      </w:r>
      <w:r w:rsidR="001169AB">
        <w:rPr>
          <w:rFonts w:cs="Times New Roman" w:hAnsi="Times New Roman" w:ascii="Times New Roman"/>
          <w:sz w:val="24"/>
          <w:szCs w:val="24"/>
        </w:rPr>
        <w:t xml:space="preserve"> donio zaključak od 7.studenog 2017</w:t>
      </w:r>
      <w:r w:rsidR="001867B3">
        <w:rPr>
          <w:rFonts w:cs="Times New Roman" w:hAnsi="Times New Roman" w:ascii="Times New Roman"/>
          <w:sz w:val="24"/>
          <w:szCs w:val="24"/>
        </w:rPr>
        <w:t>.</w:t>
      </w:r>
    </w:p>
    <w:p w:rsidRDefault="001867B3" w:rsidP="001A669A" w:rsidR="001867B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867B3" w:rsidP="00FF098A" w:rsidR="00FF098A">
      <w:pPr>
        <w:spacing w:after="0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7174EF">
        <w:rPr>
          <w:rFonts w:cs="Times New Roman" w:hAnsi="Times New Roman" w:ascii="Times New Roman"/>
          <w:sz w:val="24"/>
          <w:szCs w:val="24"/>
        </w:rPr>
        <w:t>Prema dopis</w:t>
      </w:r>
      <w:r w:rsidR="00A865C8">
        <w:rPr>
          <w:rFonts w:cs="Times New Roman" w:hAnsi="Times New Roman" w:ascii="Times New Roman"/>
          <w:sz w:val="24"/>
          <w:szCs w:val="24"/>
        </w:rPr>
        <w:t xml:space="preserve">ima </w:t>
      </w:r>
      <w:r w:rsidR="007174EF">
        <w:rPr>
          <w:rFonts w:cs="Times New Roman" w:hAnsi="Times New Roman" w:ascii="Times New Roman"/>
          <w:sz w:val="24"/>
          <w:szCs w:val="24"/>
        </w:rPr>
        <w:t xml:space="preserve"> Financijske  agencije </w:t>
      </w:r>
      <w:r w:rsidR="00A865C8">
        <w:rPr>
          <w:rFonts w:cs="Times New Roman" w:hAnsi="Times New Roman" w:ascii="Times New Roman"/>
          <w:sz w:val="24"/>
          <w:szCs w:val="24"/>
        </w:rPr>
        <w:t xml:space="preserve">dostavljenim sudu Financijska agencija je tražbine </w:t>
      </w:r>
      <w:r w:rsidR="007174EF">
        <w:rPr>
          <w:rFonts w:cs="Times New Roman" w:hAnsi="Times New Roman" w:ascii="Times New Roman"/>
          <w:sz w:val="24"/>
          <w:szCs w:val="24"/>
        </w:rPr>
        <w:t>sljedeći</w:t>
      </w:r>
      <w:r w:rsidR="00A865C8">
        <w:rPr>
          <w:rFonts w:cs="Times New Roman" w:hAnsi="Times New Roman" w:ascii="Times New Roman"/>
          <w:sz w:val="24"/>
          <w:szCs w:val="24"/>
        </w:rPr>
        <w:t>h</w:t>
      </w:r>
      <w:r w:rsidR="007174EF">
        <w:rPr>
          <w:rFonts w:cs="Times New Roman" w:hAnsi="Times New Roman" w:ascii="Times New Roman"/>
          <w:sz w:val="24"/>
          <w:szCs w:val="24"/>
        </w:rPr>
        <w:t xml:space="preserve"> vjerovni</w:t>
      </w:r>
      <w:r w:rsidR="00A865C8">
        <w:rPr>
          <w:rFonts w:cs="Times New Roman" w:hAnsi="Times New Roman" w:ascii="Times New Roman"/>
          <w:sz w:val="24"/>
          <w:szCs w:val="24"/>
        </w:rPr>
        <w:t xml:space="preserve">ka </w:t>
      </w:r>
      <w:r>
        <w:rPr>
          <w:rFonts w:cs="Times New Roman" w:hAnsi="Times New Roman" w:ascii="Times New Roman"/>
          <w:sz w:val="24"/>
          <w:szCs w:val="24"/>
        </w:rPr>
        <w:t>zaprim</w:t>
      </w:r>
      <w:r w:rsidR="00A865C8">
        <w:rPr>
          <w:rFonts w:cs="Times New Roman" w:hAnsi="Times New Roman" w:ascii="Times New Roman"/>
          <w:sz w:val="24"/>
          <w:szCs w:val="24"/>
        </w:rPr>
        <w:t xml:space="preserve">ila </w:t>
      </w:r>
      <w:r w:rsidR="00090A97">
        <w:rPr>
          <w:rFonts w:cs="Times New Roman" w:hAnsi="Times New Roman" w:ascii="Times New Roman"/>
          <w:sz w:val="24"/>
          <w:szCs w:val="24"/>
        </w:rPr>
        <w:t xml:space="preserve"> izvan roka iz članka 34. stavak 1. podstavak drugi Stečajnog zakona (N.N.br.71/15, dalje: SZ), </w:t>
      </w:r>
    </w:p>
    <w:p w:rsidRDefault="006F11F5" w:rsidP="00B5445A" w:rsidR="00FF098A" w:rsidRPr="00170449">
      <w:pPr>
        <w:pStyle w:val="Odlomakpopisa"/>
        <w:numPr>
          <w:ilvl w:val="0"/>
          <w:numId w:val="3"/>
        </w:numPr>
        <w:spacing w:lineRule="auto" w:line="240" w:after="0"/>
        <w:ind w:hanging="578" w:left="567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70449">
        <w:rPr>
          <w:rFonts w:cs="Times New Roman" w:eastAsia="Times New Roman" w:hAnsi="Times New Roman" w:ascii="Times New Roman"/>
          <w:sz w:val="24"/>
          <w:szCs w:val="24"/>
          <w:lang w:eastAsia="hr-HR"/>
        </w:rPr>
        <w:t>CORONA PROMET d.o.o.</w:t>
      </w:r>
      <w:r w:rsidR="00FF098A" w:rsidRPr="0017044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- datum podnošenja prijave tražbine </w:t>
      </w:r>
      <w:r w:rsidRPr="00170449">
        <w:rPr>
          <w:rFonts w:cs="Times New Roman" w:eastAsia="Times New Roman" w:hAnsi="Times New Roman" w:ascii="Times New Roman"/>
          <w:sz w:val="24"/>
          <w:szCs w:val="24"/>
          <w:lang w:eastAsia="hr-HR"/>
        </w:rPr>
        <w:t>04.10</w:t>
      </w:r>
      <w:r w:rsidR="00FF098A" w:rsidRPr="00170449">
        <w:rPr>
          <w:rFonts w:cs="Times New Roman" w:eastAsia="Times New Roman" w:hAnsi="Times New Roman" w:ascii="Times New Roman"/>
          <w:sz w:val="24"/>
          <w:szCs w:val="24"/>
          <w:lang w:eastAsia="hr-HR"/>
        </w:rPr>
        <w:t>.2017. godine;</w:t>
      </w:r>
    </w:p>
    <w:p w:rsidRDefault="006F11F5" w:rsidP="00B5445A" w:rsidR="00FF098A" w:rsidRPr="00170449">
      <w:pPr>
        <w:pStyle w:val="Odlomakpopisa"/>
        <w:numPr>
          <w:ilvl w:val="0"/>
          <w:numId w:val="3"/>
        </w:numPr>
        <w:spacing w:lineRule="auto" w:line="240" w:after="0"/>
        <w:ind w:hanging="578" w:left="567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70449">
        <w:rPr>
          <w:rFonts w:cs="Times New Roman" w:eastAsia="Times New Roman" w:hAnsi="Times New Roman" w:ascii="Times New Roman"/>
          <w:sz w:val="24"/>
          <w:szCs w:val="24"/>
          <w:lang w:eastAsia="hr-HR"/>
        </w:rPr>
        <w:t>HELP TRADE – DUBROVNIK d.o.o.</w:t>
      </w:r>
      <w:r w:rsidR="00FF098A" w:rsidRPr="0017044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- datum podnošenja prijave tražbine </w:t>
      </w:r>
      <w:r w:rsidRPr="00170449">
        <w:rPr>
          <w:rFonts w:cs="Times New Roman" w:eastAsia="Times New Roman" w:hAnsi="Times New Roman" w:ascii="Times New Roman"/>
          <w:sz w:val="24"/>
          <w:szCs w:val="24"/>
          <w:lang w:eastAsia="hr-HR"/>
        </w:rPr>
        <w:t>03.10.2017.</w:t>
      </w:r>
      <w:r w:rsidR="00FF098A" w:rsidRPr="0017044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godine;</w:t>
      </w:r>
    </w:p>
    <w:p w:rsidRDefault="006F11F5" w:rsidP="00B5445A" w:rsidR="00FF098A">
      <w:pPr>
        <w:pStyle w:val="Odlomakpopisa"/>
        <w:numPr>
          <w:ilvl w:val="0"/>
          <w:numId w:val="3"/>
        </w:numPr>
        <w:spacing w:lineRule="auto" w:line="240" w:after="0"/>
        <w:ind w:hanging="578" w:left="567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F11F5">
        <w:rPr>
          <w:rFonts w:cs="Times New Roman" w:eastAsia="Times New Roman" w:hAnsi="Times New Roman" w:ascii="Times New Roman"/>
          <w:sz w:val="24"/>
          <w:szCs w:val="24"/>
          <w:lang w:eastAsia="hr-HR"/>
        </w:rPr>
        <w:t>CONDITOR</w:t>
      </w:r>
      <w:r w:rsidR="00FF098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d.o.o. - datum podnošenja prijave tražbine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04</w:t>
      </w:r>
      <w:r w:rsidR="00FF098A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10</w:t>
      </w:r>
      <w:r w:rsidR="00FF098A">
        <w:rPr>
          <w:rFonts w:cs="Times New Roman" w:eastAsia="Times New Roman" w:hAnsi="Times New Roman" w:ascii="Times New Roman"/>
          <w:sz w:val="24"/>
          <w:szCs w:val="24"/>
          <w:lang w:eastAsia="hr-HR"/>
        </w:rPr>
        <w:t>.2017. godine;</w:t>
      </w:r>
    </w:p>
    <w:p w:rsidRDefault="006F11F5" w:rsidP="00B5445A" w:rsidR="006F11F5">
      <w:pPr>
        <w:pStyle w:val="Odlomakpopisa"/>
        <w:numPr>
          <w:ilvl w:val="0"/>
          <w:numId w:val="3"/>
        </w:numPr>
        <w:spacing w:lineRule="auto" w:line="240" w:after="0"/>
        <w:ind w:hanging="578" w:left="567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SPAN d.o.o. - datum podnošenja prijave tražbine </w:t>
      </w:r>
      <w:r w:rsidR="00B5445A" w:rsidRPr="00B5445A">
        <w:rPr>
          <w:rFonts w:cs="Times New Roman" w:eastAsia="Times New Roman" w:hAnsi="Times New Roman" w:ascii="Times New Roman"/>
          <w:sz w:val="24"/>
          <w:szCs w:val="24"/>
          <w:lang w:eastAsia="hr-HR"/>
        </w:rPr>
        <w:t>11.10.2017.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godine;</w:t>
      </w:r>
    </w:p>
    <w:p w:rsidRDefault="00B5445A" w:rsidP="00B5445A" w:rsidR="006F11F5">
      <w:pPr>
        <w:pStyle w:val="Odlomakpopisa"/>
        <w:numPr>
          <w:ilvl w:val="0"/>
          <w:numId w:val="3"/>
        </w:numPr>
        <w:spacing w:lineRule="auto" w:line="240" w:after="0"/>
        <w:ind w:hanging="578" w:left="567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DANFOSS </w:t>
      </w:r>
      <w:r w:rsidR="006F11F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d.o.o. - datum podnošenja prijave tražbine </w:t>
      </w:r>
      <w:r w:rsidRPr="00B5445A">
        <w:rPr>
          <w:rFonts w:cs="Times New Roman" w:eastAsia="Times New Roman" w:hAnsi="Times New Roman" w:ascii="Times New Roman"/>
          <w:sz w:val="24"/>
          <w:szCs w:val="24"/>
          <w:lang w:eastAsia="hr-HR"/>
        </w:rPr>
        <w:t>13.10.2017</w:t>
      </w:r>
      <w:r w:rsidR="006F11F5"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godine;</w:t>
      </w:r>
    </w:p>
    <w:p w:rsidRDefault="00B5445A" w:rsidP="00B5445A" w:rsidR="006F11F5">
      <w:pPr>
        <w:pStyle w:val="Odlomakpopisa"/>
        <w:numPr>
          <w:ilvl w:val="0"/>
          <w:numId w:val="3"/>
        </w:numPr>
        <w:spacing w:lineRule="auto" w:line="240" w:after="0"/>
        <w:ind w:hanging="578" w:left="567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5445A">
        <w:rPr>
          <w:rFonts w:cs="Times New Roman" w:eastAsia="Times New Roman" w:hAnsi="Times New Roman" w:ascii="Times New Roman"/>
          <w:sz w:val="24"/>
          <w:szCs w:val="24"/>
          <w:lang w:eastAsia="hr-HR"/>
        </w:rPr>
        <w:t>DIGITALNI TAHOGRAF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d.o.o.</w:t>
      </w:r>
      <w:r w:rsidR="006F11F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- datum podnošenja prijave tražbine </w:t>
      </w:r>
      <w:r w:rsidRPr="00B5445A">
        <w:rPr>
          <w:rFonts w:cs="Times New Roman" w:eastAsia="Times New Roman" w:hAnsi="Times New Roman" w:ascii="Times New Roman"/>
          <w:sz w:val="24"/>
          <w:szCs w:val="24"/>
          <w:lang w:eastAsia="hr-HR"/>
        </w:rPr>
        <w:t>17.10.2017</w:t>
      </w:r>
      <w:r w:rsidR="006F11F5" w:rsidRPr="006F11F5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6F11F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godine;</w:t>
      </w:r>
    </w:p>
    <w:p w:rsidRDefault="00B5445A" w:rsidP="00B5445A" w:rsidR="00B5445A">
      <w:pPr>
        <w:pStyle w:val="Odlomakpopisa"/>
        <w:numPr>
          <w:ilvl w:val="0"/>
          <w:numId w:val="3"/>
        </w:numPr>
        <w:spacing w:lineRule="auto" w:line="240" w:after="0"/>
        <w:ind w:hanging="578" w:left="567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INSPEKT d.o.o.- datum podnošenja prijave tražbine </w:t>
      </w:r>
      <w:r w:rsidRPr="006F11F5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 w:rsidRPr="006F11F5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10</w:t>
      </w:r>
      <w:r w:rsidRPr="006F11F5">
        <w:rPr>
          <w:rFonts w:cs="Times New Roman" w:eastAsia="Times New Roman" w:hAnsi="Times New Roman" w:ascii="Times New Roman"/>
          <w:sz w:val="24"/>
          <w:szCs w:val="24"/>
          <w:lang w:eastAsia="hr-HR"/>
        </w:rPr>
        <w:t>.2017.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godine;</w:t>
      </w:r>
    </w:p>
    <w:p w:rsidRDefault="00B5445A" w:rsidP="00FF098A" w:rsidR="00B5445A">
      <w:pPr>
        <w:spacing w:lineRule="auto" w:line="240" w:after="0"/>
        <w:ind w:firstLine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F098A" w:rsidP="00FF098A" w:rsidR="001867B3" w:rsidRPr="003262DE">
      <w:pPr>
        <w:spacing w:lineRule="auto" w:line="240" w:after="0"/>
        <w:ind w:firstLine="567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Prijave </w:t>
      </w:r>
      <w:r w:rsidR="00090A97">
        <w:rPr>
          <w:rFonts w:cs="Times New Roman" w:hAnsi="Times New Roman" w:ascii="Times New Roman"/>
          <w:sz w:val="24"/>
          <w:szCs w:val="24"/>
        </w:rPr>
        <w:t xml:space="preserve">tražbina </w:t>
      </w:r>
      <w:r>
        <w:rPr>
          <w:rFonts w:cs="Times New Roman" w:hAnsi="Times New Roman" w:ascii="Times New Roman"/>
          <w:sz w:val="24"/>
          <w:szCs w:val="24"/>
        </w:rPr>
        <w:t>naprijed navedenih vjerovnika ć</w:t>
      </w:r>
      <w:r w:rsidR="00090A97">
        <w:rPr>
          <w:rFonts w:cs="Times New Roman" w:hAnsi="Times New Roman" w:ascii="Times New Roman"/>
          <w:sz w:val="24"/>
          <w:szCs w:val="24"/>
        </w:rPr>
        <w:t xml:space="preserve">e biti odbačene posebnim rješenjem temeljem članka 36. stavak </w:t>
      </w:r>
      <w:r w:rsidR="007506D3">
        <w:rPr>
          <w:rFonts w:cs="Times New Roman" w:hAnsi="Times New Roman" w:ascii="Times New Roman"/>
          <w:sz w:val="24"/>
          <w:szCs w:val="24"/>
        </w:rPr>
        <w:t>6. SZ-a</w:t>
      </w:r>
      <w:r>
        <w:rPr>
          <w:rFonts w:cs="Times New Roman" w:hAnsi="Times New Roman" w:ascii="Times New Roman"/>
          <w:sz w:val="24"/>
          <w:szCs w:val="24"/>
        </w:rPr>
        <w:t>, a nisu predmet ispitivanja na današnjem ročištu</w:t>
      </w:r>
      <w:r w:rsidR="007506D3">
        <w:rPr>
          <w:rFonts w:cs="Times New Roman" w:hAnsi="Times New Roman" w:ascii="Times New Roman"/>
          <w:sz w:val="24"/>
          <w:szCs w:val="24"/>
        </w:rPr>
        <w:t>.</w:t>
      </w:r>
    </w:p>
    <w:p w:rsidRDefault="0043126C" w:rsidP="001A669A" w:rsidR="0043126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C656D" w:rsidP="001A669A" w:rsidR="009B147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Uvidom u tablice prijavljenih i osporenih tražbina utvrđeno je da je dužnik i povjerenik osporio </w:t>
      </w:r>
      <w:r w:rsidR="009B147F">
        <w:rPr>
          <w:rFonts w:cs="Times New Roman" w:hAnsi="Times New Roman" w:ascii="Times New Roman"/>
          <w:sz w:val="24"/>
          <w:szCs w:val="24"/>
        </w:rPr>
        <w:t>tražbinu vjerovniku PASTOR – TVORNICA VATROGASNIH APARATA d.d. u iznosu od 1.250,00 kn na ime troška prijave tražbine</w:t>
      </w:r>
    </w:p>
    <w:p w:rsidRDefault="009B147F" w:rsidP="001A669A" w:rsidR="00F529C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Tražbina vjerovnika PASTOR – TVORNICA VATROGASNIH APARATA d.d. u iznosu od 1.250,00 kn, na ime troška prijave tražbine neće se raspravljati na današnjem ročištu</w:t>
      </w:r>
      <w:r w:rsidR="00F529CA">
        <w:rPr>
          <w:rFonts w:cs="Times New Roman" w:hAnsi="Times New Roman" w:ascii="Times New Roman"/>
          <w:sz w:val="24"/>
          <w:szCs w:val="24"/>
        </w:rPr>
        <w:t>, jer je ova prijava tražbine odbačena posebnim rješenjem kao nedopuštena.</w:t>
      </w:r>
    </w:p>
    <w:p w:rsidRDefault="00F529CA" w:rsidP="001A669A" w:rsidR="00F529C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529CA" w:rsidP="00D67632" w:rsidR="00F529CA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67632">
        <w:rPr>
          <w:rFonts w:cs="Times New Roman" w:hAnsi="Times New Roman" w:ascii="Times New Roman"/>
          <w:sz w:val="24"/>
          <w:szCs w:val="24"/>
        </w:rPr>
        <w:t xml:space="preserve">Uvidom u spis, te prijave tražbina utvrđeno je da </w:t>
      </w:r>
      <w:r w:rsidR="00D67632" w:rsidRPr="00D67632">
        <w:rPr>
          <w:rFonts w:cs="Times New Roman" w:hAnsi="Times New Roman" w:ascii="Times New Roman"/>
          <w:sz w:val="24"/>
          <w:szCs w:val="24"/>
        </w:rPr>
        <w:t xml:space="preserve">su zaposlenici i bivši zaposlenici dužnika </w:t>
      </w:r>
      <w:r w:rsidR="00D67632">
        <w:rPr>
          <w:rFonts w:cs="Times New Roman" w:hAnsi="Times New Roman" w:ascii="Times New Roman"/>
          <w:sz w:val="24"/>
          <w:szCs w:val="24"/>
        </w:rPr>
        <w:t>prijavili svoje tražbine iz radnog odnosa i to:</w:t>
      </w:r>
      <w:r w:rsidRPr="00D67632">
        <w:rPr>
          <w:rFonts w:cs="Times New Roman" w:hAnsi="Times New Roman" w:ascii="Times New Roman"/>
          <w:sz w:val="24"/>
          <w:szCs w:val="24"/>
        </w:rPr>
        <w:t xml:space="preserve"> </w:t>
      </w:r>
      <w:r w:rsidRPr="00D6763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BOŽIDAR BRADARIĆ, </w:t>
      </w:r>
      <w:r w:rsidR="00D6763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prijavio tražbinu iz radnog odnosa dana </w:t>
      </w:r>
      <w:r w:rsidRPr="00D67632">
        <w:rPr>
          <w:rFonts w:cs="Times New Roman" w:eastAsia="Times New Roman" w:hAnsi="Times New Roman" w:ascii="Times New Roman"/>
          <w:sz w:val="24"/>
          <w:szCs w:val="24"/>
          <w:lang w:eastAsia="hr-HR"/>
        </w:rPr>
        <w:t>20.10.2017. godine;</w:t>
      </w:r>
      <w:r w:rsidR="00D6763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a JOSIP JURETIĆ, prijavio tražbinu iz radnog odnosa dana 25.rujna 2017.</w:t>
      </w:r>
    </w:p>
    <w:p w:rsidRDefault="00671897" w:rsidP="00D67632" w:rsidR="00D67632" w:rsidRPr="00D67632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Prijave t</w:t>
      </w:r>
      <w:r w:rsidR="00D67632">
        <w:rPr>
          <w:rFonts w:cs="Times New Roman" w:eastAsia="Times New Roman" w:hAnsi="Times New Roman" w:ascii="Times New Roman"/>
          <w:sz w:val="24"/>
          <w:szCs w:val="24"/>
          <w:lang w:eastAsia="hr-HR"/>
        </w:rPr>
        <w:t>ražbin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D6763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naprijed navedenih </w:t>
      </w:r>
      <w:r w:rsidR="00D67632">
        <w:rPr>
          <w:rFonts w:cs="Times New Roman" w:eastAsia="Times New Roman" w:hAnsi="Times New Roman" w:ascii="Times New Roman"/>
          <w:sz w:val="24"/>
          <w:szCs w:val="24"/>
          <w:lang w:eastAsia="hr-HR"/>
        </w:rPr>
        <w:t>zaposle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nika odbačene </w:t>
      </w:r>
      <w:r w:rsidR="0017044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su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posebnim rješenjem</w:t>
      </w:r>
    </w:p>
    <w:p w:rsidRDefault="00F529CA" w:rsidP="001A669A" w:rsidR="00F529C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529CA" w:rsidP="001A669A" w:rsidR="007506D3" w:rsidRPr="0017044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7506D3" w:rsidRPr="00170449">
        <w:rPr>
          <w:rFonts w:cs="Times New Roman" w:hAnsi="Times New Roman" w:ascii="Times New Roman"/>
          <w:sz w:val="24"/>
          <w:szCs w:val="24"/>
        </w:rPr>
        <w:tab/>
        <w:t xml:space="preserve">Spisu prileži popis vjerovnika i njihovih </w:t>
      </w:r>
      <w:bookmarkStart w:name="_Hlk497475138" w:id="7"/>
      <w:r w:rsidR="007506D3" w:rsidRPr="00170449">
        <w:rPr>
          <w:rFonts w:cs="Times New Roman" w:hAnsi="Times New Roman" w:ascii="Times New Roman"/>
          <w:sz w:val="24"/>
          <w:szCs w:val="24"/>
        </w:rPr>
        <w:t>tražbina koje su smanjene ili prestale u vremenu od podnošenja prijedloga za otvaranje predstečajnog postupka</w:t>
      </w:r>
      <w:r w:rsidR="00923E4B" w:rsidRPr="00170449">
        <w:rPr>
          <w:rFonts w:cs="Times New Roman" w:hAnsi="Times New Roman" w:ascii="Times New Roman"/>
          <w:sz w:val="24"/>
          <w:szCs w:val="24"/>
        </w:rPr>
        <w:t>,</w:t>
      </w:r>
      <w:r w:rsidR="009A7DE5" w:rsidRPr="00170449">
        <w:rPr>
          <w:rFonts w:cs="Times New Roman" w:hAnsi="Times New Roman" w:ascii="Times New Roman"/>
          <w:sz w:val="24"/>
          <w:szCs w:val="24"/>
        </w:rPr>
        <w:t xml:space="preserve"> pa do današnjeg dana  održavanja ročišta za ispitivanje tražbina</w:t>
      </w:r>
      <w:bookmarkEnd w:id="7"/>
      <w:r w:rsidR="007506D3" w:rsidRPr="00170449">
        <w:rPr>
          <w:rFonts w:cs="Times New Roman" w:hAnsi="Times New Roman" w:ascii="Times New Roman"/>
          <w:sz w:val="24"/>
          <w:szCs w:val="24"/>
        </w:rPr>
        <w:t>, te se te tražbine neće utvrđivati na današnjem ročištu.</w:t>
      </w:r>
    </w:p>
    <w:p w:rsidRDefault="007506D3" w:rsidP="001A669A" w:rsidR="007506D3" w:rsidRPr="0017044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70449">
        <w:rPr>
          <w:rFonts w:cs="Times New Roman" w:hAnsi="Times New Roman" w:ascii="Times New Roman"/>
          <w:sz w:val="24"/>
          <w:szCs w:val="24"/>
        </w:rPr>
        <w:t xml:space="preserve">   </w:t>
      </w:r>
    </w:p>
    <w:p w:rsidRDefault="000F4149" w:rsidP="001A669A" w:rsidR="000F4149" w:rsidRPr="003262D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262DE">
        <w:rPr>
          <w:rFonts w:cs="Times New Roman" w:hAnsi="Times New Roman" w:ascii="Times New Roman"/>
          <w:sz w:val="24"/>
          <w:szCs w:val="24"/>
        </w:rPr>
        <w:tab/>
        <w:t>Predmet današnjeg ročišta je ispitivanje prijavljenih tražbina (čl.46/1 SZ-a) koje su vjerovnici dostavili Financijskoj agenciji u propisanom roku (čl.35/1/2 SZ-a), odnosno tražbina koje je dužnik nave</w:t>
      </w:r>
      <w:r w:rsidR="001D0969" w:rsidRPr="003262DE">
        <w:rPr>
          <w:rFonts w:cs="Times New Roman" w:hAnsi="Times New Roman" w:ascii="Times New Roman"/>
          <w:sz w:val="24"/>
          <w:szCs w:val="24"/>
        </w:rPr>
        <w:t>o</w:t>
      </w:r>
      <w:r w:rsidRPr="003262DE">
        <w:rPr>
          <w:rFonts w:cs="Times New Roman" w:hAnsi="Times New Roman" w:ascii="Times New Roman"/>
          <w:sz w:val="24"/>
          <w:szCs w:val="24"/>
        </w:rPr>
        <w:t xml:space="preserve"> u prijedlogu za otvaranje predstečajnog postupka za koje prijave tražbina postoji predmnjeva prijave (čl.39.)  </w:t>
      </w:r>
    </w:p>
    <w:p w:rsidRDefault="000F4149" w:rsidP="001A669A" w:rsidR="000F4149" w:rsidRPr="003262D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F4149" w:rsidP="001A669A" w:rsidR="000F4149" w:rsidRPr="003262D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262DE">
        <w:rPr>
          <w:rFonts w:cs="Times New Roman" w:hAnsi="Times New Roman" w:ascii="Times New Roman"/>
          <w:sz w:val="24"/>
          <w:szCs w:val="24"/>
        </w:rPr>
        <w:tab/>
        <w:t>Tražbina prijavljena u propisanom roku, odnosno tražbina za koju postoji predmnjeva prijave tražbine  smatra se utvrđenom ako je nije osporio dužnik, povjerenik ili vjerovnik (čl.47. SZ-a).</w:t>
      </w:r>
    </w:p>
    <w:p w:rsidRDefault="000F4149" w:rsidP="001A669A" w:rsidR="000F414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57FDD" w:rsidP="001A669A" w:rsidR="00A57FDD" w:rsidRPr="003262D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F4149" w:rsidP="001A669A" w:rsidR="000F4149" w:rsidRPr="003262DE">
      <w:p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  <w:r w:rsidRPr="003262DE">
        <w:rPr>
          <w:rFonts w:cs="Times New Roman" w:hAnsi="Times New Roman" w:ascii="Times New Roman"/>
          <w:b/>
          <w:sz w:val="24"/>
          <w:szCs w:val="24"/>
        </w:rPr>
        <w:tab/>
        <w:t xml:space="preserve"> Utvrđuje se da niže navedene prijave tražbina nije osporio dužnik, povjerenik ili vjerovnik, te se temeljem članka 47. SZ-a utvrđenim smatraju sljedeće tražbine:</w:t>
      </w:r>
    </w:p>
    <w:p w:rsidRDefault="003F200E" w:rsidP="001A669A" w:rsidR="003F200E" w:rsidRPr="003262DE">
      <w:p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</w:p>
    <w:tbl>
      <w:tblPr>
        <w:tblW w:type="pct" w:w="5291"/>
        <w:tblLook w:val="04A0" w:noVBand="1" w:noHBand="0" w:lastColumn="0" w:firstColumn="1" w:lastRow="0" w:firstRow="1"/>
      </w:tblPr>
      <w:tblGrid>
        <w:gridCol w:w="636"/>
        <w:gridCol w:w="2931"/>
        <w:gridCol w:w="1536"/>
        <w:gridCol w:w="3130"/>
        <w:gridCol w:w="1596"/>
      </w:tblGrid>
      <w:tr w:rsidTr="00671897" w:rsidR="004D155A" w:rsidRPr="00C620EB">
        <w:trPr>
          <w:trHeight w:val="1380"/>
        </w:trPr>
        <w:tc>
          <w:tcPr>
            <w:tcW w:type="pct" w:w="324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lastRenderedPageBreak/>
              <w:t>Rbr.</w:t>
            </w:r>
          </w:p>
        </w:tc>
        <w:tc>
          <w:tcPr>
            <w:tcW w:type="pct" w:w="1491"/>
            <w:tcBorders>
              <w:top w:space="0" w:sz="8" w:color="auto" w:val="single"/>
              <w:left w:space="0" w:sz="4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Naziv vjerovnika</w:t>
            </w:r>
          </w:p>
        </w:tc>
        <w:tc>
          <w:tcPr>
            <w:tcW w:type="pct" w:w="781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OIB</w:t>
            </w:r>
          </w:p>
        </w:tc>
        <w:tc>
          <w:tcPr>
            <w:tcW w:type="pct" w:w="1592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Sjedište / adresa</w:t>
            </w:r>
          </w:p>
        </w:tc>
        <w:tc>
          <w:tcPr>
            <w:tcW w:type="pct" w:w="812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IZNOS TRAŽBINE</w:t>
            </w:r>
          </w:p>
        </w:tc>
      </w:tr>
      <w:tr w:rsidTr="00671897" w:rsidR="004D155A" w:rsidRPr="00C620EB">
        <w:trPr>
          <w:trHeight w:val="315"/>
        </w:trPr>
        <w:tc>
          <w:tcPr>
            <w:tcW w:type="pct" w:w="324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</w:t>
            </w:r>
          </w:p>
        </w:tc>
        <w:tc>
          <w:tcPr>
            <w:tcW w:type="pct" w:w="149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A.C.KOTROMANOVIĆ d.o.o.</w:t>
            </w:r>
          </w:p>
        </w:tc>
        <w:tc>
          <w:tcPr>
            <w:tcW w:type="pct" w:w="78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82564933243</w:t>
            </w:r>
          </w:p>
        </w:tc>
        <w:tc>
          <w:tcPr>
            <w:tcW w:type="pct" w:w="15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Industrijska zona jug 5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, </w:t>
            </w: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31000 OSIJEK</w:t>
            </w:r>
          </w:p>
        </w:tc>
        <w:tc>
          <w:tcPr>
            <w:tcW w:type="pct" w:w="812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11.047,11 </w:t>
            </w:r>
          </w:p>
        </w:tc>
      </w:tr>
      <w:tr w:rsidTr="00671897" w:rsidR="004D155A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A.T. RUŠENJE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25304381929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Glavna ulica 30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, </w:t>
            </w: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10360 SESVETE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8.625,00 </w:t>
            </w:r>
          </w:p>
        </w:tc>
      </w:tr>
      <w:tr w:rsidTr="00671897" w:rsidR="004D155A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ABAKUS VJEŠTAČENJA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29594838593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ULICA NIKOLE TESLE 16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, </w:t>
            </w: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28.062,50 </w:t>
            </w:r>
          </w:p>
        </w:tc>
      </w:tr>
      <w:tr w:rsidTr="00671897" w:rsidR="004D155A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ABSOLUTE d.o.o., Zagreb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97586475497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Storžička 21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, </w:t>
            </w: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3.180,00 </w:t>
            </w:r>
          </w:p>
        </w:tc>
      </w:tr>
      <w:tr w:rsidTr="00671897" w:rsidR="004D155A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ACI d.d.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17195049659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M.Tita 151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, </w:t>
            </w: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51410 OPATIJA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4.336,67 </w:t>
            </w:r>
          </w:p>
        </w:tc>
      </w:tr>
      <w:tr w:rsidTr="00671897" w:rsidR="004D155A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6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ACO GRAĐEVINSKI ELEMENTI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25074288719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Radnička cesta 177,Zagreb,10000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57FDD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410.308,51</w:t>
            </w:r>
          </w:p>
        </w:tc>
      </w:tr>
      <w:tr w:rsidTr="00671897" w:rsidR="004D155A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7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ADDIKO BANK 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d.d.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14036333877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SLAVONSKA AVENIJA 6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, </w:t>
            </w: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814.070,09 </w:t>
            </w:r>
          </w:p>
        </w:tc>
      </w:tr>
      <w:tr w:rsidTr="00671897" w:rsidR="004D155A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8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AEDIFICIUM j.d.o.o., Dugo Selo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28801824588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Cvetkovićeva 6,Jalševec Nartski,10370 DUGO SELO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43.255,50 </w:t>
            </w:r>
          </w:p>
        </w:tc>
      </w:tr>
      <w:tr w:rsidTr="00671897" w:rsidR="004D155A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9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AGRIA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76958388708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SV. L.B. MANDIĆA 215,Karanac,31000 OSIJEK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71.892,41 </w:t>
            </w:r>
          </w:p>
        </w:tc>
      </w:tr>
      <w:tr w:rsidTr="00671897" w:rsidR="004D155A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10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AGROKOR TRGOVINA D.D.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40715974731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Trg Dražena Petrovića 3,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7.852,93 </w:t>
            </w:r>
          </w:p>
        </w:tc>
      </w:tr>
      <w:tr w:rsidTr="00671897" w:rsidR="004D155A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11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AKMADŽIĆ MARINA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18518985367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Bana josipa Jelačiča 39a, 21400 Supetar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1.899,75 </w:t>
            </w:r>
          </w:p>
        </w:tc>
      </w:tr>
      <w:tr w:rsidTr="00671897" w:rsidR="004D155A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12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AKMADŽIĆ ZDENKA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21989901919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BANA J.JELAČIĆA 39A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, </w:t>
            </w: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21400 SUPETAR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36.428,74 </w:t>
            </w:r>
          </w:p>
        </w:tc>
      </w:tr>
      <w:tr w:rsidTr="00671897" w:rsidR="004D155A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13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AKORN DISTRIBUTION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47334251464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Vrtni put 5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, </w:t>
            </w: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273.823,86 </w:t>
            </w:r>
          </w:p>
        </w:tc>
      </w:tr>
      <w:tr w:rsidTr="00671897" w:rsidR="004D155A" w:rsidRPr="00C620EB">
        <w:trPr>
          <w:trHeight w:val="189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14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AKORN DISTRIBUTION d.o.o. (UVJETNA/REGRESNA TRAŽBINA)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47334251464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Vrtni put 5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, </w:t>
            </w: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97.115.470,00 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- tražbina pod odgodnim uvjetom koji nastupa ako glavni dužnik ne namiri dug vjerovniku ili ako dužnik ne izvrši neku činidbu </w:t>
            </w:r>
          </w:p>
        </w:tc>
      </w:tr>
      <w:tr w:rsidTr="00671897" w:rsidR="004D155A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15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ALD Automotive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45116797997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BETINSKA 1,VELIKO POLJE,10010 ZAGREB SLOBOŠTINA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0,00 </w:t>
            </w:r>
          </w:p>
        </w:tc>
      </w:tr>
      <w:tr w:rsidTr="00671897" w:rsidR="004D155A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16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ALFA-MONT OBRT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84785689572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PRUDNIČKA CESTA 16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, </w:t>
            </w: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10291 PRIGORJE BRDOVEČKO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20.000,00 </w:t>
            </w:r>
          </w:p>
        </w:tc>
      </w:tr>
      <w:tr w:rsidTr="00671897" w:rsidR="004D155A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17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ALING d.o.o., Zagreb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67349852816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Folnegovićeva 6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, </w:t>
            </w: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10000 </w:t>
            </w: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lastRenderedPageBreak/>
              <w:t>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lastRenderedPageBreak/>
              <w:t xml:space="preserve">5.251,25 </w:t>
            </w:r>
          </w:p>
        </w:tc>
      </w:tr>
      <w:tr w:rsidTr="00671897" w:rsidR="004D155A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lastRenderedPageBreak/>
              <w:t>18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ALLIANZ Zagreb d.d.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23759810849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HEINZELOVA 70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, </w:t>
            </w: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13.677,13 </w:t>
            </w:r>
          </w:p>
        </w:tc>
      </w:tr>
      <w:tr w:rsidTr="00671897" w:rsidR="004D155A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19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ALTERRA GRUPA 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33688144353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KUSTOŠIJANSKA ULICA 1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, </w:t>
            </w: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80.346,22 </w:t>
            </w:r>
          </w:p>
        </w:tc>
      </w:tr>
      <w:tr w:rsidTr="00671897" w:rsidR="004D155A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20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ALU VITRUM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14325775019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BREZOVEC ZELINSKI 5b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, </w:t>
            </w: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10382 DONJA ZELINA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192.306,46 </w:t>
            </w:r>
          </w:p>
        </w:tc>
      </w:tr>
      <w:tr w:rsidTr="00671897" w:rsidR="004D155A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21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AMPLUS PICTUS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14138952609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JANKOMIR 25F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, </w:t>
            </w: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10090 ZAGREB-SUSEDGRAD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41.250,25 </w:t>
            </w:r>
          </w:p>
        </w:tc>
      </w:tr>
      <w:tr w:rsidTr="00671897" w:rsidR="004D155A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22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AQUA NAVIS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58411618728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MARDEGANIJEVA 30,PULA,52100 PULA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1.500,00 </w:t>
            </w:r>
          </w:p>
        </w:tc>
      </w:tr>
      <w:tr w:rsidTr="00671897" w:rsidR="004D155A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23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ARDOR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45824021536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AV.DUBROVNIK 15/1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, </w:t>
            </w: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10020 ZAGREB-NOVI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9.152,27 </w:t>
            </w:r>
          </w:p>
        </w:tc>
      </w:tr>
      <w:tr w:rsidTr="00671897" w:rsidR="004D155A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24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ARFA Services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34030497273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VRTNI PUT 5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, </w:t>
            </w: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0,00 </w:t>
            </w:r>
          </w:p>
        </w:tc>
      </w:tr>
      <w:tr w:rsidTr="00671897" w:rsidR="004D155A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25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ARIJA NOVA d.o.o., Zadar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83573049849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Put Biliga 2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, </w:t>
            </w: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23000 ZADAR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21.370,92 </w:t>
            </w:r>
          </w:p>
        </w:tc>
      </w:tr>
      <w:tr w:rsidTr="00671897" w:rsidR="004D155A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26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ARNEG S.p.A.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Via Venezia 58,, 35010 Campo San Martino (PD),ITALY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55.755,60 </w:t>
            </w:r>
          </w:p>
        </w:tc>
      </w:tr>
      <w:tr w:rsidTr="00671897" w:rsidR="004D155A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27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ASSA  ABLOY CROATIA d.o.o., Bjelovar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13933798090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Pakračka ulica 6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, </w:t>
            </w: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43000 BJELOVAR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1.232,00 </w:t>
            </w:r>
          </w:p>
        </w:tc>
      </w:tr>
      <w:tr w:rsidTr="00671897" w:rsidR="004D155A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28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AUDAX d.o.o., Dugopolje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57716585491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BANA JELAČIĆA 25 B,DUGOPOLJE,21204 DUGOPOLJE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25.066,65 </w:t>
            </w:r>
          </w:p>
        </w:tc>
      </w:tr>
      <w:tr w:rsidTr="00671897" w:rsidR="004D155A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29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AUTO GRIFON d.o.o.,Zagreb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36117467723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Koledovčina 8,Zagreb,10000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19.708,54 </w:t>
            </w:r>
          </w:p>
        </w:tc>
      </w:tr>
      <w:tr w:rsidTr="00671897" w:rsidR="004D155A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30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AUTO KLUB "SIGET", Zagreb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30716520726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SIGET 17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, </w:t>
            </w: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10020 ZAGREB-NOVI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52.110,47 </w:t>
            </w:r>
          </w:p>
        </w:tc>
      </w:tr>
      <w:tr w:rsidTr="00671897" w:rsidR="004D155A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31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AUTO LIM-LAK, vl. Vlado Štefanac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48226428116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MOSTANJE 35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, </w:t>
            </w: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47000 KARLOVAC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7.635,79 </w:t>
            </w:r>
          </w:p>
        </w:tc>
      </w:tr>
      <w:tr w:rsidTr="00671897" w:rsidR="004D155A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32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AUTO PARTNER D.O.O., KOPRIVNICA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88168233460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Obrtnička 5, KOPRIVNICA,48000 KOPRIVNICA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4.861,26 </w:t>
            </w:r>
          </w:p>
        </w:tc>
      </w:tr>
      <w:tr w:rsidTr="00671897" w:rsidR="004D155A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33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AUTO SERVIS P.M.O. LOVRIĆ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43539611332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Matije Vlačića 79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, </w:t>
            </w: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23000 ZADAR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12.485,00 </w:t>
            </w:r>
          </w:p>
        </w:tc>
      </w:tr>
      <w:tr w:rsidTr="00671897" w:rsidR="004D155A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34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AUTOFLOTA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96788157124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Savska Opatovina 42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, </w:t>
            </w: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10090 ZAGREB-SUSEDGRAD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2.711,25 </w:t>
            </w:r>
          </w:p>
        </w:tc>
      </w:tr>
      <w:tr w:rsidTr="00671897" w:rsidR="004D155A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35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AUTOGLASS SERVIS vl. Krunoslav Grivić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82301125166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Lipanjska 11a,Stari grad,21460 STARI GRAD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1.756,25 </w:t>
            </w:r>
          </w:p>
        </w:tc>
      </w:tr>
      <w:tr w:rsidTr="00671897" w:rsidR="004D155A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36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B M D d.o.o. kao upravitelj Stambene zgrade Jakova Gotovca 25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79273112873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Dobrodolska 13, Sesvete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958,26 </w:t>
            </w:r>
          </w:p>
        </w:tc>
      </w:tr>
      <w:tr w:rsidTr="00671897" w:rsidR="004D155A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37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BAKANT d.o.o., Stobreć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57926997437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SLANICE 17,ŠINE-STOBREĆ,21000 SPLIT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36.420,53 </w:t>
            </w:r>
          </w:p>
        </w:tc>
      </w:tr>
      <w:tr w:rsidTr="00671897" w:rsidR="004D155A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38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BALAKOVIĆ d.o.o., Osijek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25886151381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Medulinska 20,Osijek,31000 OSIJEK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5.150,74 </w:t>
            </w:r>
          </w:p>
        </w:tc>
      </w:tr>
      <w:tr w:rsidTr="00671897" w:rsidR="004D155A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lastRenderedPageBreak/>
              <w:t>39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BANJ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88986316674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GRAĐANSKA C. 48,ZAGREB,10000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1.535,16 </w:t>
            </w:r>
          </w:p>
        </w:tc>
      </w:tr>
      <w:tr w:rsidTr="00671897" w:rsidR="004D155A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40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BART ELEKTRONIKA d.o.o., Sisak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44760951367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DR. ANTE STARČEVIĆA 16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, </w:t>
            </w: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44000 SISAK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26.505,24 </w:t>
            </w:r>
          </w:p>
        </w:tc>
      </w:tr>
      <w:tr w:rsidTr="00671897" w:rsidR="004D155A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41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BAUSTOFF+METALL HRVATSKA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02041255260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Gospodarska 9,Gornji Stupnik,10250 LUČKO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119.815,92 </w:t>
            </w:r>
          </w:p>
        </w:tc>
      </w:tr>
      <w:tr w:rsidTr="00671897" w:rsidR="004D155A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42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BB SERVIS RIJEKA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68782038736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Bračka 7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, </w:t>
            </w: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51000 RIJEKA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1.400,00 </w:t>
            </w:r>
          </w:p>
        </w:tc>
      </w:tr>
      <w:tr w:rsidTr="00671897" w:rsidR="004D155A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43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BEL-TEL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98292179663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Biljska cesta 37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, </w:t>
            </w: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31000 OSIJEK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18.154,13 </w:t>
            </w:r>
          </w:p>
        </w:tc>
      </w:tr>
      <w:tr w:rsidTr="00671897" w:rsidR="004D155A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44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BERLINERLuft.Tehnika d.o.o.-veza Š-1500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40830860625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Gornjostupnička 126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, </w:t>
            </w: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10255 GORNJI STUPNIK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9.178,41 </w:t>
            </w:r>
          </w:p>
        </w:tc>
      </w:tr>
      <w:tr w:rsidTr="00671897" w:rsidR="004D155A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45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BID KONTROLA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76516591598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Avenija Većeslava Holjevca 40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, </w:t>
            </w: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63.955,99 </w:t>
            </w:r>
          </w:p>
        </w:tc>
      </w:tr>
      <w:tr w:rsidTr="00671897" w:rsidR="004D155A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46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BIHOR d.o.o., Kunovec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25448831286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Botinovec 483II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, </w:t>
            </w: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48311 KUNOVEC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98.466,31 </w:t>
            </w:r>
          </w:p>
        </w:tc>
      </w:tr>
      <w:tr w:rsidTr="00671897" w:rsidR="004D155A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47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BILKO d.o.o., Zagreb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18553299112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Ul.grada Vukovara 246,Zagreb,10000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24.453,75 </w:t>
            </w:r>
          </w:p>
        </w:tc>
      </w:tr>
      <w:tr w:rsidTr="00671897" w:rsidR="004D155A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48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BKS Bank d.d.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61436608168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Mljekarski trg 3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, </w:t>
            </w: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51000 RIJEKA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130.938,36 </w:t>
            </w:r>
          </w:p>
        </w:tc>
      </w:tr>
      <w:tr w:rsidTr="00671897" w:rsidR="004D155A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49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BMK INFORMATIKA j.d.o.o.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81747263316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Matije Gupca 5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, </w:t>
            </w: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10434 STRMEC SAMOBORSKI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25.000,00 </w:t>
            </w:r>
          </w:p>
        </w:tc>
      </w:tr>
      <w:tr w:rsidTr="00671897" w:rsidR="004D155A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50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BM-KLIVENT vlo.Boris Makar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56473980105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ILICA 325,ZAGREB,10090 ZAGREB-SUSEDGRAD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1.500,00 </w:t>
            </w:r>
          </w:p>
        </w:tc>
      </w:tr>
      <w:tr w:rsidTr="00671897" w:rsidR="004D155A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51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BONUS SERVIS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54101863494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IVANA ŠIBLA 15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, </w:t>
            </w: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6.050,00 </w:t>
            </w:r>
          </w:p>
        </w:tc>
      </w:tr>
      <w:tr w:rsidTr="00671897" w:rsidR="004D155A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52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BORNA MONT j.d.o.o.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06082290015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Stara cesta 16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, </w:t>
            </w: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10297 JAKOVLJE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46.742,70 </w:t>
            </w:r>
          </w:p>
        </w:tc>
      </w:tr>
      <w:tr w:rsidTr="00671897" w:rsidR="004D155A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53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BOROVAC d.o.o., Metković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90132265617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Splitska bb,Metković,20350 METKOVIĆ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17.610,54 </w:t>
            </w:r>
          </w:p>
        </w:tc>
      </w:tr>
      <w:tr w:rsidTr="00671897" w:rsidR="004D155A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54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BRAMINI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61883395124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Gundulićeva 3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, </w:t>
            </w: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5.820,00 </w:t>
            </w:r>
          </w:p>
        </w:tc>
      </w:tr>
      <w:tr w:rsidTr="00671897" w:rsidR="004D155A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55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BRAVARIJA GRACIJANO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48621469250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ŠIŠANSKA CESTA 14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, </w:t>
            </w: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52100 PULA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8.437,24 </w:t>
            </w:r>
          </w:p>
        </w:tc>
      </w:tr>
      <w:tr w:rsidTr="00671897" w:rsidR="004D155A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56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BRAVARIJA GRUBIŠIĆ, vl.Dubravka Grubišić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73115172933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Bogoslava Šuleka 19 a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, </w:t>
            </w: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35000 SLAVONSKI BROD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22.861,94 </w:t>
            </w:r>
          </w:p>
        </w:tc>
      </w:tr>
      <w:tr w:rsidTr="00671897" w:rsidR="004D155A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57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BS MECH d.o.o.(ZIG-ZAG)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58246803389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DUBRAVA 180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, </w:t>
            </w: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10040 ZAGREB-DUBRAVA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3.052,72 </w:t>
            </w:r>
          </w:p>
        </w:tc>
      </w:tr>
      <w:tr w:rsidTr="00671897" w:rsidR="004D155A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58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C Automobil Import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55279328758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Bani 75,Buzin,10010 ZAGREB SLOBOŠTINA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16.122,80 </w:t>
            </w:r>
          </w:p>
        </w:tc>
      </w:tr>
      <w:tr w:rsidTr="00671897" w:rsidR="004D155A" w:rsidRPr="00C620EB">
        <w:trPr>
          <w:trHeight w:val="157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59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CENTAR BUNDEK d.o.o., Zagreb (UVJETNA/REGRESNA TRAŽBINA)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33746159577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Ede Murtića 11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, </w:t>
            </w: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3.265,00 </w:t>
            </w:r>
            <w:r w:rsidRPr="002754C2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- tražbina pod odgodnim uvjetom koji nastupa ako glavni dužnik ne namiri dug </w:t>
            </w:r>
            <w:r w:rsidRPr="002754C2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lastRenderedPageBreak/>
              <w:t xml:space="preserve">vjerovniku ili ako dužnik ne izvrši neku činidbu </w:t>
            </w:r>
          </w:p>
        </w:tc>
      </w:tr>
      <w:tr w:rsidTr="00671897" w:rsidR="004D155A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lastRenderedPageBreak/>
              <w:t>60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CENTAR SUHE GRADNJE j.d.o.o.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08836098303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IVANE LANG 16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, </w:t>
            </w: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10360 SESVETE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3.077,11 </w:t>
            </w:r>
          </w:p>
        </w:tc>
      </w:tr>
      <w:tr w:rsidTr="00671897" w:rsidR="004D155A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61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CENTAR ZA VOZILA HRVATSKE d.d.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73294314024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ILICA 15,ZAGREB,10000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27.819,70 </w:t>
            </w:r>
          </w:p>
        </w:tc>
      </w:tr>
      <w:tr w:rsidTr="00671897" w:rsidR="004D155A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62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CETRA srl, Italy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Via Gilberto Pontecorvo 2/a,, 40051 Altedo (BO),ITALY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62.661,84 </w:t>
            </w:r>
          </w:p>
        </w:tc>
      </w:tr>
      <w:tr w:rsidTr="00671897" w:rsidR="004D155A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63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CMC EKOCON d.o.o., Buzet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21688419865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Sveti Ivan 3/2,Buzet,52420 BUZET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1.205,73 </w:t>
            </w:r>
          </w:p>
        </w:tc>
      </w:tr>
      <w:tr w:rsidTr="00671897" w:rsidR="004D155A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64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CONDITOR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76374675207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PUT PLOKITA 51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, </w:t>
            </w: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21000 SPLIT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19.000,00</w:t>
            </w: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</w:t>
            </w:r>
          </w:p>
        </w:tc>
      </w:tr>
      <w:tr w:rsidTr="00671897" w:rsidR="004D155A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65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CONTAINEX-HANDELSGELLSCHAFT m.b.H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Strasse 14,, ..,AUSTRIJA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3.072,77 </w:t>
            </w:r>
          </w:p>
        </w:tc>
      </w:tr>
      <w:tr w:rsidTr="00671897" w:rsidR="004D155A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66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CORONA PROMET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34557796275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Ulica grada Wirgesa 4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, </w:t>
            </w: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10430 SAMOBOR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66.922,52</w:t>
            </w: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</w:t>
            </w:r>
          </w:p>
        </w:tc>
      </w:tr>
      <w:tr w:rsidTr="00671897" w:rsidR="004D155A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67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CRAZY HEART j.d.o.o., vl. Josip Radoš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13497513400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Kroz Smrdečac 33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, </w:t>
            </w: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21000 SPLIT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3.000,38 </w:t>
            </w:r>
          </w:p>
        </w:tc>
      </w:tr>
      <w:tr w:rsidTr="00671897" w:rsidR="004D155A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68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CROM d.o.o., Zagreb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17145318195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OBRTNIČKA 2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, </w:t>
            </w: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13.618,17 </w:t>
            </w:r>
          </w:p>
        </w:tc>
      </w:tr>
      <w:tr w:rsidTr="00671897" w:rsidR="004D155A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69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ČAROBNI TIM d.o.o., Osijek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17346302043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Princa Eugena Savojskog 49,Osijek,31000 OSIJEK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3.950,00 </w:t>
            </w:r>
          </w:p>
        </w:tc>
      </w:tr>
      <w:tr w:rsidTr="00671897" w:rsidR="004D155A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70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D PROJEKT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72443908267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Kroz Smrdečac 27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, </w:t>
            </w: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21000 SPLIT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10.000,00 </w:t>
            </w:r>
          </w:p>
        </w:tc>
      </w:tr>
      <w:tr w:rsidTr="00671897" w:rsidR="004D155A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71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D.D. FRIGO GRUPA d.o.o., Višnjevac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35066825133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Petra Svačića 17 c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, </w:t>
            </w: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31220 VIŠNJEVAC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3.796,34 </w:t>
            </w:r>
          </w:p>
        </w:tc>
      </w:tr>
      <w:tr w:rsidTr="00671897" w:rsidR="004D155A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72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DALMACIJA KLIMA d.o.o., Split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42661437820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WASHINGTONOVA 5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, </w:t>
            </w: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21000 SPLIT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3.699,81 </w:t>
            </w:r>
          </w:p>
        </w:tc>
      </w:tr>
      <w:tr w:rsidTr="00671897" w:rsidR="004D155A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73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DANFOSS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10993670080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Damira Gavrana Tomljenovića 11,CENTAR BUNDEK,10000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29.691,98 </w:t>
            </w:r>
          </w:p>
        </w:tc>
      </w:tr>
      <w:tr w:rsidTr="00671897" w:rsidR="004D155A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74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DE RIGO REFRIGERATION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GORJUPOVA ULICA 13,, .,SLOVENIJA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24.741,12 </w:t>
            </w:r>
          </w:p>
        </w:tc>
      </w:tr>
      <w:tr w:rsidTr="00671897" w:rsidR="004D155A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75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DEROSSI METALI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90670754845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VINEŽ 338/A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, </w:t>
            </w: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52220 LABIN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4.025,00 </w:t>
            </w:r>
          </w:p>
        </w:tc>
      </w:tr>
      <w:tr w:rsidTr="00671897" w:rsidR="004D155A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76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DIJAMANT-REZ d.o.o., Sesvetski Kraljevec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63932855896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SELSKA ULICA 67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, </w:t>
            </w: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10360 SESVETE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124.323,14 </w:t>
            </w:r>
          </w:p>
        </w:tc>
      </w:tr>
      <w:tr w:rsidTr="00671897" w:rsidR="004D155A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77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DIMNJAK OSIJEK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93385987809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BILJSKA CESTA 66,OSIJEK,31000 OSIJEK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4.735,73 </w:t>
            </w:r>
          </w:p>
        </w:tc>
      </w:tr>
      <w:tr w:rsidTr="00671897" w:rsidR="004D155A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78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DM-COMMERC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46725741756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V.Klaića 6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, </w:t>
            </w: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35000 SLAVONSKI BROD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1.350,00 </w:t>
            </w:r>
          </w:p>
        </w:tc>
      </w:tr>
      <w:tr w:rsidTr="00671897" w:rsidR="004D155A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79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DMK SERVISI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99277549338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BILJSKA CESTA 66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, </w:t>
            </w: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31000 OSIJEK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2.048,00 </w:t>
            </w:r>
          </w:p>
        </w:tc>
      </w:tr>
      <w:tr w:rsidTr="00671897" w:rsidR="004D155A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80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DOMO-TRANS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39572964090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Osječka ulica 5/b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, </w:t>
            </w: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21000 </w:t>
            </w: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lastRenderedPageBreak/>
              <w:t>SPLIT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lastRenderedPageBreak/>
              <w:t xml:space="preserve">4.000,00 </w:t>
            </w:r>
          </w:p>
        </w:tc>
      </w:tr>
      <w:tr w:rsidTr="00671897" w:rsidR="004D155A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lastRenderedPageBreak/>
              <w:t>81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DOMOULAGANJA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28535038033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ĆIRA CARIĆA 3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, </w:t>
            </w: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20000 DUBROVNIK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27.032,00 </w:t>
            </w:r>
          </w:p>
        </w:tc>
      </w:tr>
      <w:tr w:rsidTr="00671897" w:rsidR="004D155A" w:rsidRPr="00C620EB">
        <w:trPr>
          <w:trHeight w:val="94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82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DQS ZAGREB društvo s ograničenom odgovornošću za potvrđivanje sukladnosti poslovnih sustava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66002266393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Avenija Većeslava Holjevca 23, 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25.322,26 </w:t>
            </w:r>
          </w:p>
        </w:tc>
      </w:tr>
      <w:tr w:rsidTr="00671897" w:rsidR="004D155A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83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DRIM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96004393355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Kralja Petra Svačića 9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, </w:t>
            </w: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31511 BELJEVINA ĐURĐENOVAC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1.270,33 </w:t>
            </w:r>
          </w:p>
        </w:tc>
      </w:tr>
      <w:tr w:rsidTr="00671897" w:rsidR="004D155A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84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DUO STEP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17569225279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JUROVO 10,ŽAKANJE,47276 ŽAKANJE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11.312,49 </w:t>
            </w:r>
          </w:p>
        </w:tc>
      </w:tr>
      <w:tr w:rsidTr="00671897" w:rsidR="004D155A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85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DURAFLEX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77230090958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Ježdovečka 22 d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, </w:t>
            </w: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10250 LUČKO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23.692,38 </w:t>
            </w:r>
          </w:p>
        </w:tc>
      </w:tr>
      <w:tr w:rsidTr="00671897" w:rsidR="004D155A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86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DVAKOM d.o.o., Zagreb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86637426089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Banjavčićeva 22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, </w:t>
            </w: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13.792,07 </w:t>
            </w:r>
          </w:p>
        </w:tc>
      </w:tr>
      <w:tr w:rsidTr="00671897" w:rsidR="004D155A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87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ECCO ING d.o.o., Hotel Vestibul Palace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28671967175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Iza Vestibula 4a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, </w:t>
            </w: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21000 SPLIT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2.246,00 </w:t>
            </w:r>
          </w:p>
        </w:tc>
      </w:tr>
      <w:tr w:rsidTr="00671897" w:rsidR="004D155A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88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E-KOLEKTOR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50538578553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SLAVONSKA  AVENIJA 58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, </w:t>
            </w: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21.488,23 </w:t>
            </w:r>
          </w:p>
        </w:tc>
      </w:tr>
      <w:tr w:rsidTr="00671897" w:rsidR="004D155A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89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EL BAKOTA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22856786599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BANA JOSIPA JELAČIĆA 30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, </w:t>
            </w: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22000 ŠIBENIK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7.193,43 </w:t>
            </w:r>
          </w:p>
        </w:tc>
      </w:tr>
      <w:tr w:rsidTr="00671897" w:rsidR="004D155A" w:rsidRPr="00C620EB">
        <w:trPr>
          <w:trHeight w:val="189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90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ELECTROLUX d.o.o. (UVJETNA/REGRESNA TRAŽBINA)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66577083673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SLAVONSKA  AVENIJA 3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, </w:t>
            </w: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2.592.642,15 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- tražbina pod odgodnim uvjetom koji nastupa ako glavni dužnik ne namiri dug vjerovniku ili ako dužnik ne izvrši neku činidbu</w:t>
            </w:r>
          </w:p>
        </w:tc>
      </w:tr>
      <w:tr w:rsidTr="00671897" w:rsidR="004D155A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91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ELEKTRA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53086210999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RUDARSKA 9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, </w:t>
            </w: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52220 LABIN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2.246,40 </w:t>
            </w:r>
          </w:p>
        </w:tc>
      </w:tr>
      <w:tr w:rsidTr="00671897" w:rsidR="004D155A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92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ELEKTRO CENTAR PETEK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17491977848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ETANSKA CESTA 8,IVANIĆ GRAD,10310 IVANIĆ GRAD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7.663,58 </w:t>
            </w:r>
          </w:p>
        </w:tc>
      </w:tr>
      <w:tr w:rsidTr="00671897" w:rsidR="004D155A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93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ELEKTRO KATANUŠIĆ vl.Zoran Katanušić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58807941535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Blajburška 65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, </w:t>
            </w: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21260 IMOTSKI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13.995,00 </w:t>
            </w:r>
          </w:p>
        </w:tc>
      </w:tr>
      <w:tr w:rsidTr="00671897" w:rsidR="004D155A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94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ELEKTRO OBRT DADO vl.Alenka Uranić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48596388031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S.S.Kranjčevića 3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, </w:t>
            </w: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47000 KARLOVAC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1.486,50 </w:t>
            </w:r>
          </w:p>
        </w:tc>
      </w:tr>
      <w:tr w:rsidTr="00671897" w:rsidR="004D155A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95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ELEKTRO SERVIS - VUJEVIĆ, Knin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22348411397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TVRTKOVA 1,KNIN,23400 KNIN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1.901,27 </w:t>
            </w:r>
          </w:p>
        </w:tc>
      </w:tr>
      <w:tr w:rsidTr="00671897" w:rsidR="004D155A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96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ELEKTROKOVINA d.o.o., Hrvatski Leskovac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31397555146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STARA CESTA 32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, </w:t>
            </w: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10251 HRVATSKI LESKOVAC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75.367,61 </w:t>
            </w:r>
          </w:p>
        </w:tc>
      </w:tr>
      <w:tr w:rsidTr="00671897" w:rsidR="004D155A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lastRenderedPageBreak/>
              <w:t>97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ELEKTROMEHANIKA PODREKA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60813696263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Brajde 18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, </w:t>
            </w: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52465 TAR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1.771,38 </w:t>
            </w:r>
          </w:p>
        </w:tc>
      </w:tr>
      <w:tr w:rsidTr="00671897" w:rsidR="004D155A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98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ELEKTROMETAL d.d., BJELOVAR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45669853088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FERDE RUSANA 21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, </w:t>
            </w: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43000 BJELOVAR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86.103,95 </w:t>
            </w:r>
          </w:p>
        </w:tc>
      </w:tr>
      <w:tr w:rsidTr="00671897" w:rsidR="004D155A" w:rsidRPr="00C620EB">
        <w:trPr>
          <w:trHeight w:val="157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99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ELEKTROMETAL d.d., BJELOVAR (UVJETNA/REGRESNA TRAŽBINA)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45669853088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FERDE RUSANA 21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, </w:t>
            </w: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43000 BJELOVAR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236.315,00 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- tražbina pod odgodnim uvjetom koji nastupa ako glavni dužnik ne namiri dug vjerovniku ili ako dužnik ne izvrši neku činidbu</w:t>
            </w:r>
          </w:p>
        </w:tc>
      </w:tr>
      <w:tr w:rsidTr="00671897" w:rsidR="004D155A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100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ELEKTROSERVIS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33129193032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Bana Jelačića 166,Vinkovci,32100 VINKOVCI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26.817,92 </w:t>
            </w:r>
          </w:p>
        </w:tc>
      </w:tr>
      <w:tr w:rsidTr="00671897" w:rsidR="004D155A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101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ELEKTRO-TEAM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26176974494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RIJEČKA 16/A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, </w:t>
            </w: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20000 DUBROVNIK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34.479,14 </w:t>
            </w:r>
          </w:p>
        </w:tc>
      </w:tr>
      <w:tr w:rsidTr="00671897" w:rsidR="004D155A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102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EL-GRI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72662515745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Grada Mainza 6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, </w:t>
            </w: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7.950,00 </w:t>
            </w:r>
          </w:p>
        </w:tc>
      </w:tr>
      <w:tr w:rsidTr="00671897" w:rsidR="004D155A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103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ELI INŽENJERING d.o.o., Cavtat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75699600129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S.S.Kranjčevića 58,Cavtat,20210 CAVTAT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1.670,78 </w:t>
            </w:r>
          </w:p>
        </w:tc>
      </w:tr>
      <w:tr w:rsidTr="00671897" w:rsidR="004D155A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104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ELITE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PIAZZA DEGLI AFFARI 6,, IT-20123 MILANO,ITALY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75.577,87 </w:t>
            </w:r>
          </w:p>
        </w:tc>
      </w:tr>
      <w:tr w:rsidTr="00671897" w:rsidR="004D155A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105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ELIWELL&amp;CONTROLLI SRL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VIA DEL INDUSTRIA 15,, 32010 PIEVE D ALPAGO (BL),ITALY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1.037,91 </w:t>
            </w:r>
          </w:p>
        </w:tc>
      </w:tr>
      <w:tr w:rsidTr="00671897" w:rsidR="004D155A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106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ELLABO d.o.o., Zagreb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48062605125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KAMENARKA 24, ZAGREB,10010 ZAGREB SLOBOŠTINA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2.533,87 </w:t>
            </w:r>
          </w:p>
        </w:tc>
      </w:tr>
      <w:tr w:rsidTr="00671897" w:rsidR="004D155A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107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ELTERM d.o.o., Komin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62485662067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Radoišće 3,Komin,10383 KOMIN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25.331,12 </w:t>
            </w:r>
          </w:p>
        </w:tc>
      </w:tr>
      <w:tr w:rsidTr="00671897" w:rsidR="004D155A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108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ELTERM vl. Vjekoslav Markovčić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24218169213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Naselje A.Hebranga 5D/II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, </w:t>
            </w: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35000 SLAVONSKI BROD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12.536,25 </w:t>
            </w:r>
          </w:p>
        </w:tc>
      </w:tr>
      <w:tr w:rsidTr="00671897" w:rsidR="004D155A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109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EMPOR, HLADILNI SISTEMI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Leskoškova 9 a,, 1000 Ljubljana,SLOVENIJA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52.490,92 </w:t>
            </w:r>
          </w:p>
        </w:tc>
      </w:tr>
      <w:tr w:rsidTr="00671897" w:rsidR="004D155A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110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ENERGO-TEHNA d.o.o., Sv.Nedjelja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86792286330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OBRTNIČKA 5,SVETA NEDELJA,10431 SVETA NEDELJA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25.615,79 </w:t>
            </w:r>
          </w:p>
        </w:tc>
      </w:tr>
      <w:tr w:rsidTr="00671897" w:rsidR="004D155A" w:rsidRPr="00C620EB">
        <w:trPr>
          <w:trHeight w:val="157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111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ENERGO-TEHNA d.o.o., Sv.Nedjelja (UVJETNA/REGRESNA TRAŽBINA)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86792286330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OBRTNIČKA 5,SVETA NEDELJA,10431 SVETA NEDELJA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10.000,00 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- tražbina pod odgodnim uvjetom koji nastupa ako glavni dužnik ne namiri dug 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lastRenderedPageBreak/>
              <w:t>vjerovniku ili ako dužnik ne izvrši neku činidbu</w:t>
            </w:r>
          </w:p>
        </w:tc>
      </w:tr>
      <w:tr w:rsidTr="00671897" w:rsidR="004D155A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lastRenderedPageBreak/>
              <w:t>112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EPTA INTERNATIONAL Kft., Hungary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Terez krt. 46,, 1066 Budapest,MAĐARSKA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3.275.225,00 </w:t>
            </w:r>
          </w:p>
        </w:tc>
      </w:tr>
      <w:tr w:rsidTr="00671897" w:rsidR="004D155A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113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ERSTE CARD CLUB D.D.-VISA BUSSINES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85941596441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ULICA FRANA FOLNEGOVIĆA 6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, </w:t>
            </w: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15.909,43 </w:t>
            </w:r>
          </w:p>
        </w:tc>
      </w:tr>
      <w:tr w:rsidTr="00671897" w:rsidR="004D155A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114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ERSTE FACTORING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10194059689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Ivana Lučića 2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, </w:t>
            </w: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39.811.288,94 </w:t>
            </w:r>
          </w:p>
        </w:tc>
      </w:tr>
      <w:tr w:rsidTr="00671897" w:rsidR="004D155A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115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EURO OMEGA GRADNJA društvo s ograničenom odgovornošću za usluge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96996085055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Oriovačka 17,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0,00 </w:t>
            </w:r>
          </w:p>
        </w:tc>
      </w:tr>
      <w:tr w:rsidTr="00671897" w:rsidR="004D155A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116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EUROHERC OSIGURANJE d.d.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22694857747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ULICA GRADA VUKOVARA 282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, </w:t>
            </w: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0,00 </w:t>
            </w:r>
          </w:p>
        </w:tc>
      </w:tr>
      <w:tr w:rsidTr="00671897" w:rsidR="004D155A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117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EUROKLIMA d.o.o., Goričan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91538513762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Zrinskih 2 a,GORIČAN,40324 GORIČAN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265.984,76 </w:t>
            </w:r>
          </w:p>
        </w:tc>
      </w:tr>
      <w:tr w:rsidTr="00671897" w:rsidR="004D155A" w:rsidRPr="00C620EB">
        <w:trPr>
          <w:trHeight w:val="157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118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EUROKLIMA d.o.o., Goričan (UVJETNA/REGRESNA TRAŽBINA)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91538513762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Zrinskih 2 a,GORIČAN,40324 GORIČAN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400.000,00 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- tražbina pod odgodnim uvjetom koji nastupa ako glavni dužnik ne namiri dug vjerovniku ili ako dužnik ne izvrši neku činidbu</w:t>
            </w:r>
          </w:p>
        </w:tc>
      </w:tr>
      <w:tr w:rsidTr="00671897" w:rsidR="004D155A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119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EUROLUX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Litostrojska cesta 44 a,, 1000 Ljubljana,SLOVENIJA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368.015,29 </w:t>
            </w:r>
          </w:p>
        </w:tc>
      </w:tr>
      <w:tr w:rsidTr="00671897" w:rsidR="004D155A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120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EUROMONT INTRO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46289034988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Kanalski put 20,Zagreb,10000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46.441,34 </w:t>
            </w:r>
          </w:p>
        </w:tc>
      </w:tr>
      <w:tr w:rsidTr="00671897" w:rsidR="004D155A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121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EURO-REZ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22928352798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Bjelovarska 94,Lukarišće,10370 DUGO SELO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4.758,19 </w:t>
            </w:r>
          </w:p>
        </w:tc>
      </w:tr>
      <w:tr w:rsidTr="00671897" w:rsidR="004D155A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122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EUROSTAKLO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82755591935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Bana Jelačića bb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, </w:t>
            </w: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31421 SATNICA ĐAKOVAČKA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12.125,48 </w:t>
            </w:r>
          </w:p>
        </w:tc>
      </w:tr>
      <w:tr w:rsidTr="00671897" w:rsidR="004D155A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123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EUROVENT SISTEMI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79824224893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Zinke Kunc 4,ZAGREB,10000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57FDD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66.895,04</w:t>
            </w:r>
          </w:p>
        </w:tc>
      </w:tr>
      <w:tr w:rsidTr="00671897" w:rsidR="004D155A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124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EXPLORIA d.o.o., Metković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73944066268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Ante Starčevića 9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, </w:t>
            </w: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20350 METKOVIĆ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224.145,42 </w:t>
            </w:r>
          </w:p>
        </w:tc>
      </w:tr>
      <w:tr w:rsidTr="00671897" w:rsidR="004D155A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125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EXTERIM d.o.o., Osijek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79596529276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HRVATSKE REPUBLIKE 19D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, </w:t>
            </w: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31000 OSIJEK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2.286,35 </w:t>
            </w:r>
          </w:p>
        </w:tc>
      </w:tr>
      <w:tr w:rsidTr="00671897" w:rsidR="004D155A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lastRenderedPageBreak/>
              <w:t>126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FARBO INTERIJERI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92990510016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Trg hrvatskih Pavlina 13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, </w:t>
            </w: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11.493,55 </w:t>
            </w:r>
          </w:p>
        </w:tc>
      </w:tr>
      <w:tr w:rsidTr="00671897" w:rsidR="004D155A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127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FELLER d.o.o., Ivanić grad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95917276599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Stjepana Gregorka 5,Ivanić Grad,10310 IVANIĆ GRAD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57FDD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213.569,06</w:t>
            </w:r>
          </w:p>
        </w:tc>
      </w:tr>
      <w:tr w:rsidTr="00671897" w:rsidR="004D155A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128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FERRUM FAGO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77885800253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BEDEMA LJUBAVI 54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, </w:t>
            </w: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10360 SESVETE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10.635,00 </w:t>
            </w:r>
          </w:p>
        </w:tc>
      </w:tr>
      <w:tr w:rsidTr="00671897" w:rsidR="004D155A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129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FINAL d.o.o., Osijek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05173943972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PODGORAČKA 17,OSIJEK,31000 OSIJEK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5.802,43 </w:t>
            </w:r>
          </w:p>
        </w:tc>
      </w:tr>
      <w:tr w:rsidTr="00671897" w:rsidR="004D155A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130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FINANCIJSKA AGENCIJA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85821130368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Ulica Grada Vukovara 70,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961,08 </w:t>
            </w:r>
          </w:p>
        </w:tc>
      </w:tr>
      <w:tr w:rsidTr="00671897" w:rsidR="004D155A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131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FITTICH CH d.o.o., Zagreb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35790026325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Ilica 143/I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, </w:t>
            </w: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13.513,94 </w:t>
            </w:r>
          </w:p>
        </w:tc>
      </w:tr>
      <w:tr w:rsidTr="00671897" w:rsidR="004D155A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132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FIVE TRADING AG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CHAMERSTRASSE 79,, 6303 ZUG,ŠVICARSKA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952.199,80 </w:t>
            </w:r>
          </w:p>
        </w:tc>
      </w:tr>
      <w:tr w:rsidTr="00671897" w:rsidR="004D155A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133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FM FRIGOTEHNIK vl.Željko Matić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22438977793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PETRA KREŠIMIRA IV 17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, </w:t>
            </w: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21218 SEGET DONJI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2.745,20 </w:t>
            </w:r>
          </w:p>
        </w:tc>
      </w:tr>
      <w:tr w:rsidTr="00671897" w:rsidR="004D155A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134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FOMA s.p.a., Italia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Via Caselle 10,, Bedizzole,ITALY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42.036,23 </w:t>
            </w:r>
          </w:p>
        </w:tc>
      </w:tr>
      <w:tr w:rsidTr="00671897" w:rsidR="004D155A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135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FOND ZA ZAŠTITU OKOLIŠA I ENERGETSKU UČINKOVITOST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85828625994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Radnička cesta 80,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484,57 </w:t>
            </w:r>
          </w:p>
        </w:tc>
      </w:tr>
      <w:tr w:rsidTr="00671897" w:rsidR="004D155A" w:rsidRPr="00C620EB">
        <w:trPr>
          <w:trHeight w:val="157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136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FRANC MONT d.o.o. (UVJETNA/REGRESNA TRAŽBINA)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53489415621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Koparska 40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, </w:t>
            </w: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100.000,00 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- tražbina pod odgodnim uvjetom koji nastupa ako glavni dužnik ne namiri dug vjerovniku ili ako dužnik ne izvrši neku činidbu</w:t>
            </w:r>
          </w:p>
        </w:tc>
      </w:tr>
      <w:tr w:rsidTr="00671897" w:rsidR="004D155A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137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FRANKSTAHL ZAGREB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74438812930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CEBINI 43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, </w:t>
            </w: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10010 ZAGREB SLOBOŠTINA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64.084,64 </w:t>
            </w:r>
          </w:p>
        </w:tc>
      </w:tr>
      <w:tr w:rsidTr="00671897" w:rsidR="004D155A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138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FRIGO 2000 S.R.L.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VIALE FULVIO TESTI 125,, ..,REPUBLIKA HRVATSKA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20.253,96 </w:t>
            </w:r>
          </w:p>
        </w:tc>
      </w:tr>
      <w:tr w:rsidTr="00671897" w:rsidR="004D155A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139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FRIGO DM vl.Josip Korić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72523313729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TRAVIČIĆI 3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, </w:t>
            </w: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51414 IČIĆI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27.192,63 </w:t>
            </w:r>
          </w:p>
        </w:tc>
      </w:tr>
      <w:tr w:rsidTr="00671897" w:rsidR="004D155A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140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FRIGO PLUS d.o.o., Sesvete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29619031071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Ljudevita Posavskog 8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, </w:t>
            </w: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10360 SESVETE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26.727,21 </w:t>
            </w:r>
          </w:p>
        </w:tc>
      </w:tr>
      <w:tr w:rsidTr="00671897" w:rsidR="004D155A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141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FRIGO-KOR d.o.o., Zagreb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31190261041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MAJSTORSKA 11,ZAGREB,10000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25.353,49 </w:t>
            </w:r>
          </w:p>
        </w:tc>
      </w:tr>
      <w:tr w:rsidTr="00671897" w:rsidR="004D155A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142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FRIGO-PENĐAK j.d.o.o., vl. Mario Penđak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56712869294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Dulepska 37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, </w:t>
            </w: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10340 VRBOVEC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40.687,50 </w:t>
            </w:r>
          </w:p>
        </w:tc>
      </w:tr>
      <w:tr w:rsidTr="00671897" w:rsidR="004D155A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143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FRIŠČIĆ SERVIS j.d.o.o., Ivanec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91311178247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Rudolfa Rajtera 133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, </w:t>
            </w: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42240 IVANEC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7.841,24 </w:t>
            </w:r>
          </w:p>
        </w:tc>
      </w:tr>
      <w:tr w:rsidTr="00671897" w:rsidR="004D155A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144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FRITZ ELEKTRONIKA </w:t>
            </w: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lastRenderedPageBreak/>
              <w:t>vl.Franko Bestulić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lastRenderedPageBreak/>
              <w:t>90128607311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Brnobići 96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, </w:t>
            </w: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52464 </w:t>
            </w: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lastRenderedPageBreak/>
              <w:t>KAŠTELIR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lastRenderedPageBreak/>
              <w:t xml:space="preserve">1.200,00 </w:t>
            </w:r>
          </w:p>
        </w:tc>
      </w:tr>
      <w:tr w:rsidTr="00671897" w:rsidR="004D155A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lastRenderedPageBreak/>
              <w:t>145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GALLETTI S.p.A.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VIA L. ROMAGNOLI 12/A,, 40010 BENTIVOGLIO , BOLOGNA,ITALY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10.024,91 </w:t>
            </w:r>
          </w:p>
        </w:tc>
      </w:tr>
      <w:tr w:rsidTr="00671897" w:rsidR="004D155A" w:rsidRPr="00C620EB">
        <w:trPr>
          <w:trHeight w:val="157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146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Galletti S.p.A., Italija - za Five Trading (UVJETNA/REGRESNA TRAŽBINA)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40010, Betivoglio, Via L.Romagnoli 12/a, Ialija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370.377,45 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- tražbina pod odgodnim uvjetom koji nastupa ako glavni dužnik ne namiri dug vjerovniku ili ako dužnik ne izvrši neku činidbu</w:t>
            </w:r>
          </w:p>
        </w:tc>
      </w:tr>
      <w:tr w:rsidTr="00671897" w:rsidR="004D155A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147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GE Hungary Kft.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Vaci ut. 77,, 1044 Budapest,MAĐARSKA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1.173.336,94 </w:t>
            </w:r>
          </w:p>
        </w:tc>
      </w:tr>
      <w:tr w:rsidTr="00671897" w:rsidR="004D155A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148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GEBRUDER WEISS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05216322294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JANKOMIR 25,ZAGREB,10000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15.072,75 </w:t>
            </w:r>
          </w:p>
        </w:tc>
      </w:tr>
      <w:tr w:rsidTr="00671897" w:rsidR="004D155A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149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GENERALI OSIGURANJE D.D.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10840749604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ULICA GRADA VUKOVARA 284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, </w:t>
            </w: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15.411,17 </w:t>
            </w:r>
          </w:p>
        </w:tc>
      </w:tr>
      <w:tr w:rsidTr="00671897" w:rsidR="004D155A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150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GENERALIĆ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01298136282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JOKE KNEŽEVIĆA 1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, </w:t>
            </w: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21310 OMIŠ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120.459,78 </w:t>
            </w:r>
          </w:p>
        </w:tc>
      </w:tr>
      <w:tr w:rsidTr="00671897" w:rsidR="004D155A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151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GIP d.o.o., Zagreb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39224329809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V. RAVNICE 2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, </w:t>
            </w: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53.435,56 </w:t>
            </w:r>
          </w:p>
        </w:tc>
      </w:tr>
      <w:tr w:rsidTr="00671897" w:rsidR="004D155A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152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GORAN i ZORAN d.o.o., Solin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45716968513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Petra Krešimira IV 73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, </w:t>
            </w: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21210 SOLIN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1.875,00 </w:t>
            </w:r>
          </w:p>
        </w:tc>
      </w:tr>
      <w:tr w:rsidTr="00671897" w:rsidR="004D155A" w:rsidRPr="00C620EB">
        <w:trPr>
          <w:trHeight w:val="157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153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GORENJE ZAGREB d.o.o. (UVJETNA/REGRESNA TRAŽBINA)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17323115409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Slavonska avenija 26/4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, </w:t>
            </w: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450.000,00 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- tražbina pod odgodnim uvjetom koji nastupa ako glavni dužnik ne namiri dug vjerovniku ili ako dužnik ne izvrši neku činidbu</w:t>
            </w:r>
          </w:p>
        </w:tc>
      </w:tr>
      <w:tr w:rsidTr="00671897" w:rsidR="004D155A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154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GRABAR D.O.O., VARAŽDIN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64278190908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ZAGREBAČKA 306,VARAŽDIN,42000 VARAŽDIN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6.932,00 </w:t>
            </w:r>
          </w:p>
        </w:tc>
      </w:tr>
      <w:tr w:rsidTr="00671897" w:rsidR="004D155A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155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GRAD NOVI VINODOLSKI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40046437733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TRG VINODOLSKOG ZAKONA 1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, </w:t>
            </w: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51250 NOVI VINODOLSKI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15.308,48 </w:t>
            </w:r>
          </w:p>
        </w:tc>
      </w:tr>
      <w:tr w:rsidTr="00671897" w:rsidR="004D155A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156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GRAD ZAGREB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61817894937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Trg Stjepana Radića 1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, </w:t>
            </w: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205.414,81 </w:t>
            </w:r>
          </w:p>
        </w:tc>
      </w:tr>
      <w:tr w:rsidTr="00671897" w:rsidR="004D155A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lastRenderedPageBreak/>
              <w:t>157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GRADBENA IN MONTAŽNA DELA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Ob Težki vodi 44 a,, 8000 Novo Mesto,SLOVENIJA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64.785,36 </w:t>
            </w:r>
          </w:p>
        </w:tc>
      </w:tr>
      <w:tr w:rsidTr="00671897" w:rsidR="004D155A" w:rsidRPr="00C620EB">
        <w:trPr>
          <w:trHeight w:val="189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158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GRADNJA d.o.o. (UVJETNA/REGRESNA TRAŽBINA)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77971360833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Ribarska 1, 31000 Osijek,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1.034.100,00 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- tražbina pod odgodnim uvjetom koji nastupa ako glavni dužnik ne namiri dug vjerovniku ili ako dužnik ne izvrši neku činidbu</w:t>
            </w:r>
          </w:p>
        </w:tc>
      </w:tr>
      <w:tr w:rsidTr="00671897" w:rsidR="004D155A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159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GRADSKA PLINARA KRAPINA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25884640941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FRANA GALOVIĆA 7B/II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, </w:t>
            </w: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49000 KRAPINA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128.799,58 </w:t>
            </w:r>
          </w:p>
        </w:tc>
      </w:tr>
      <w:tr w:rsidTr="00671897" w:rsidR="004D155A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160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GRADSKA PLINARA Zagreb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20985255037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RADNIČKA CESTA 1,ZAGREB,10000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10.446,12 </w:t>
            </w:r>
          </w:p>
        </w:tc>
      </w:tr>
      <w:tr w:rsidTr="00671897" w:rsidR="004D155A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161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GRADSKA PLINARA ZAGREB-OPSKRBA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74364571096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RADNIČKA CESTA 1,ZAGREB,10000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3.255,57 </w:t>
            </w:r>
          </w:p>
        </w:tc>
      </w:tr>
      <w:tr w:rsidTr="00671897" w:rsidR="004D155A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162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GRAĐEVINSKI OBRT DOMUS, vl.Andrej Krijan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86237993803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V.Klaića 15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, </w:t>
            </w: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35000 SLAVONSKI BROD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18.261,41 </w:t>
            </w:r>
          </w:p>
        </w:tc>
      </w:tr>
      <w:tr w:rsidTr="00671897" w:rsidR="004D155A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163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GRAFIKA GRAFOPRINT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57236264858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PODREBER 3A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, </w:t>
            </w: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10437 BESTOVJE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4.675,00 </w:t>
            </w:r>
          </w:p>
        </w:tc>
      </w:tr>
      <w:tr w:rsidTr="00671897" w:rsidR="004D155A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164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GRAMONT DRENOVA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92608541689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SLAVKA KOVAČIĆA 3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, </w:t>
            </w: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10361 SESVETSKI KRALJEVEC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0,00 </w:t>
            </w:r>
          </w:p>
        </w:tc>
      </w:tr>
      <w:tr w:rsidTr="00671897" w:rsidR="004D155A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165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GRANDIS d.o.o.,Velika Gorica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41396589417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Juraja Habdelića 17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, </w:t>
            </w: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10410 VELIKA GORICA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6.611,21 </w:t>
            </w:r>
          </w:p>
        </w:tc>
      </w:tr>
      <w:tr w:rsidTr="00671897" w:rsidR="004D155A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166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GRUBEŠA Consultum  j.d.o.o., Sv.I.Zelina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17016303979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Vatrogasna 2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, </w:t>
            </w: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10380 SVETI IVAN ZELINA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1.518,99 </w:t>
            </w:r>
          </w:p>
        </w:tc>
      </w:tr>
      <w:tr w:rsidTr="00671897" w:rsidR="004D155A" w:rsidRPr="00C620EB">
        <w:trPr>
          <w:trHeight w:val="189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167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GS1 CROATIA - HRVATSKO UDRUŽENJE ZA AUTOMATSKU IDENTIFIKACIJU, ELEKTRONIČKU RAZMJENU PODATAKA I UPRAVLJANJE POSLOVNIM  PROCESIMA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03365973101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Tuškanac 14,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999,40 </w:t>
            </w:r>
          </w:p>
        </w:tc>
      </w:tr>
      <w:tr w:rsidTr="00671897" w:rsidR="004D155A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168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GUBERAC SERVIS uslužni obrt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32570298020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VRTNA 92,BRIJEŠĆE,31000 OSIJEK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54.063,25 </w:t>
            </w:r>
          </w:p>
        </w:tc>
      </w:tr>
      <w:tr w:rsidTr="00671897" w:rsidR="004D155A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169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GUŠTIN d.o.o., Ozalj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15549655602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VRŠKOVAC 16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, </w:t>
            </w: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47280 OZALJ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5.077,72 </w:t>
            </w:r>
          </w:p>
        </w:tc>
      </w:tr>
      <w:tr w:rsidTr="00671897" w:rsidR="004D155A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170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H&amp;B INSTALACIJE POŽEGA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82888691356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HRVATSKIH BRANITELJA 73,POŽEGA,34000 POŽEGA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8.650,00 </w:t>
            </w:r>
          </w:p>
        </w:tc>
      </w:tr>
      <w:tr w:rsidTr="00671897" w:rsidR="004D155A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lastRenderedPageBreak/>
              <w:t>171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HAURDIĆ TAPETARIJA vl. Jasmin Haurdić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96988818617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A.ŠTAMPARA 49, lavonski Brod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13.125,00 </w:t>
            </w:r>
          </w:p>
        </w:tc>
      </w:tr>
      <w:tr w:rsidTr="00671897" w:rsidR="004D155A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172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HELP TRADE - DUBROVNIK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31971630496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STJEPANA CVIJIĆA 14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, </w:t>
            </w: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20000 DUBROVNIK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7.538,50</w:t>
            </w: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</w:t>
            </w:r>
          </w:p>
        </w:tc>
      </w:tr>
      <w:tr w:rsidTr="00671897" w:rsidR="004D155A" w:rsidRPr="00C620EB">
        <w:trPr>
          <w:trHeight w:val="94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173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HEP - OPSKRBA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63073332379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ULICA GRADA VUKOVARA 37,ZGAREB,10020 ZAGREB-NOVI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7.855,41 </w:t>
            </w:r>
          </w:p>
        </w:tc>
      </w:tr>
      <w:tr w:rsidTr="00671897" w:rsidR="004D155A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174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HEP ELEKTRA d.o.o. ZAGREB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43965974818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GUNDULIĆEVA 32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, </w:t>
            </w: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0755D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123,80</w:t>
            </w:r>
          </w:p>
        </w:tc>
      </w:tr>
      <w:tr w:rsidTr="00671897" w:rsidR="004D155A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175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HEP-Operator distribucijskog sustava d.o.o. za distribuciju i opskrbu električne energije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46830600751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Ulica Grada Vukovara 37,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0755D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4.529,19</w:t>
            </w:r>
          </w:p>
        </w:tc>
      </w:tr>
      <w:tr w:rsidTr="00671897" w:rsidR="004D155A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176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HERMI d.o.o., Sv.Ivan Zelina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43729691578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Obrež Zelinski 51,Sv.Ivan Zelina,10380 SVETI IVAN ZELINA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3.408,25 </w:t>
            </w:r>
          </w:p>
        </w:tc>
      </w:tr>
      <w:tr w:rsidTr="00671897" w:rsidR="004D155A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177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HIDROCOM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70713219811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A.Mihanovića bb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, </w:t>
            </w: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33405 PITOMAČA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28.379,44 </w:t>
            </w:r>
          </w:p>
        </w:tc>
      </w:tr>
      <w:tr w:rsidTr="00671897" w:rsidR="004D155A" w:rsidRPr="00C620EB">
        <w:trPr>
          <w:trHeight w:val="94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178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HL Distribution Center Europe sp.z.o.o.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AL.JANA NOWAKA-JEZIORANSKIEGO 1,, 44-164 KLESZEZOW, POLJSKA,POLJSKA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2.471,55 </w:t>
            </w:r>
          </w:p>
        </w:tc>
      </w:tr>
      <w:tr w:rsidTr="00671897" w:rsidR="004D155A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179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HOK OSIGURANJE d.d., Zagreb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00432869176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Capraška 6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, </w:t>
            </w: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762.056,69 </w:t>
            </w:r>
          </w:p>
        </w:tc>
      </w:tr>
      <w:tr w:rsidTr="00671897" w:rsidR="004D155A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180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HOKKAIDO 1000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60227027406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ZAVRTNICA 17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, </w:t>
            </w: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6.784,00 </w:t>
            </w:r>
          </w:p>
        </w:tc>
      </w:tr>
      <w:tr w:rsidTr="00671897" w:rsidR="004D155A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181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HOTEL OSIJEK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58839546584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Šamačka 4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, </w:t>
            </w: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31000 OSIJEK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3.560,00 </w:t>
            </w:r>
          </w:p>
        </w:tc>
      </w:tr>
      <w:tr w:rsidTr="00671897" w:rsidR="004D155A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182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HP - Hrvatska pošta d.d.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87311810356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Jurišićeva 13,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3.233,33 </w:t>
            </w:r>
          </w:p>
        </w:tc>
      </w:tr>
      <w:tr w:rsidTr="00671897" w:rsidR="004D155A" w:rsidRPr="00C620EB">
        <w:trPr>
          <w:trHeight w:val="189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183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HRVATSKA BANKA ZA OBNOVU I RAZVITAK (UVJETNA/REGRESNA TRAŽBINA)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26702280390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Strossmayerov trg 9, 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29.301.767,95 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- tražbina pod odgodnim uvjetom koji nastupa ako glavni dužnik ne namiri dug vjerovniku ili ako dužnik ne izvrši neku činidbu</w:t>
            </w:r>
          </w:p>
        </w:tc>
      </w:tr>
      <w:tr w:rsidTr="00671897" w:rsidR="004D155A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184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HRVATSKA RADIOTELEVIZIJA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68419124305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Prisavlje 3,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13.216,40 </w:t>
            </w:r>
          </w:p>
        </w:tc>
      </w:tr>
      <w:tr w:rsidTr="00671897" w:rsidR="004D155A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185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HRVATSKA STRUČNA UDRUGA ZA PLIN, ZAGREB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07359925707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ŠUBIĆEVA 29,ZAGREB,10000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1.375,00 </w:t>
            </w:r>
          </w:p>
        </w:tc>
      </w:tr>
      <w:tr w:rsidTr="00671897" w:rsidR="004D155A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186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HRVATSKE VODE, pravna osoba za upravljanje vodama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28921383001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Ulica Grada Vukovara 220,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45.081,37 </w:t>
            </w:r>
          </w:p>
        </w:tc>
      </w:tr>
      <w:tr w:rsidTr="00671897" w:rsidR="004D155A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lastRenderedPageBreak/>
              <w:t>187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HRVATSKI TELEKOM d.d.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81793146560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Roberta Frangeša Mihanovića 9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, </w:t>
            </w: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2.084,92 </w:t>
            </w:r>
          </w:p>
        </w:tc>
      </w:tr>
      <w:tr w:rsidTr="00671897" w:rsidR="004D155A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188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HRVATSKI ZAVOD ZA ZAPOŠLJAVANJE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91547293790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Kopernikova 10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, </w:t>
            </w: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10010 ZAGREB SLOBOŠTINA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0,00 </w:t>
            </w:r>
          </w:p>
        </w:tc>
      </w:tr>
      <w:tr w:rsidTr="00671897" w:rsidR="004D155A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189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HYGIA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20362328606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Kopernikova 10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, </w:t>
            </w: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10010 ZAGREB SLOBOŠTINA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4.093,75 </w:t>
            </w:r>
          </w:p>
        </w:tc>
      </w:tr>
      <w:tr w:rsidTr="00671897" w:rsidR="004D155A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190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I.F. INTERFRIGO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Liminjanska 96,, 6320 Portorož,SLOVENIJA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270.888,20 </w:t>
            </w:r>
          </w:p>
        </w:tc>
      </w:tr>
      <w:tr w:rsidTr="00671897" w:rsidR="004D155A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191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i4next leasing Croatia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05273526923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Metalčeva 5/VII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, </w:t>
            </w: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0,00 </w:t>
            </w:r>
          </w:p>
        </w:tc>
      </w:tr>
      <w:tr w:rsidTr="00671897" w:rsidR="004D155A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192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IDE KLIMA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38588522971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VITOMIRA ŠIROLE PAJE 16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, </w:t>
            </w: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51000 RIJEKA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52.454,22 </w:t>
            </w:r>
          </w:p>
        </w:tc>
      </w:tr>
      <w:tr w:rsidTr="00671897" w:rsidR="004D155A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193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IDEALAN STIL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16883820557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Marinci 1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, </w:t>
            </w: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52420 BUZET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49.387,04 </w:t>
            </w:r>
          </w:p>
        </w:tc>
      </w:tr>
      <w:tr w:rsidTr="00671897" w:rsidR="004D155A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194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IDM-GRADNJA d.o.o., Našice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80649357684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V.Nazora 39,Našice,34500 NAŠICE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7.176,71 </w:t>
            </w:r>
          </w:p>
        </w:tc>
      </w:tr>
      <w:tr w:rsidTr="00671897" w:rsidR="004D155A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195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IMC INŽENJERING-SERVIS I MONTAŽA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71785710948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Rubeši 6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, </w:t>
            </w: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51215 KASTAV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15.370,00 </w:t>
            </w:r>
          </w:p>
        </w:tc>
      </w:tr>
      <w:tr w:rsidTr="00671897" w:rsidR="004D155A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196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IMP CRPKE-ZAGREB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32695935393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JOSIPA SEISSELA 24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, </w:t>
            </w: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44.868,75 </w:t>
            </w:r>
          </w:p>
        </w:tc>
      </w:tr>
      <w:tr w:rsidTr="00671897" w:rsidR="004D155A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197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IMP TERMOTEHNIKA REGULACIJA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77802735473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Sajmišna cesta 6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, </w:t>
            </w: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121.821,18 </w:t>
            </w:r>
          </w:p>
        </w:tc>
      </w:tr>
      <w:tr w:rsidTr="00671897" w:rsidR="004D155A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198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INA INDUSTRIJA NAFTE d.d.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27759560625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AVENIJA VEĆESLAVA HOLJEVCA 10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, </w:t>
            </w: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10020 ZAGREB-NOVI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114.420,61 </w:t>
            </w:r>
          </w:p>
        </w:tc>
      </w:tr>
      <w:tr w:rsidTr="00671897" w:rsidR="004D155A" w:rsidRPr="00C620EB">
        <w:trPr>
          <w:trHeight w:val="157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199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INA INDUSTRIJA NAFTE d.d. (UVJETNA/REGRESNA TRAŽBINA)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27759560625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AVENIJA VEĆESLAVA HOLJEVCA 10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, </w:t>
            </w: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10020 ZAGREB-NOVI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291.446,00 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- tražbina pod odgodnim uvjetom koji nastupa ako glavni dužnik ne namiri dug vjerovniku ili ako dužnik ne izvrši neku činidbu</w:t>
            </w:r>
          </w:p>
        </w:tc>
      </w:tr>
      <w:tr w:rsidTr="00671897" w:rsidR="004D155A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200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INCOLD S.p.A.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VIALE A. GRANDI 7,  </w:t>
            </w: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ITALY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200.639,31 </w:t>
            </w:r>
          </w:p>
        </w:tc>
      </w:tr>
      <w:tr w:rsidTr="00671897" w:rsidR="004D155A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201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ING ATEST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21777333810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Hrvatske mornarice 1A,Split,21000 SPLIT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18.168,75 </w:t>
            </w:r>
          </w:p>
        </w:tc>
      </w:tr>
      <w:tr w:rsidTr="00671897" w:rsidR="004D155A" w:rsidRPr="00C620EB">
        <w:trPr>
          <w:trHeight w:val="94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202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INSPEKT d.o.o., Zagreb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24609583524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Avenija Dubrovnik 15,Zagrebački velesajam, paviljon 34 a,10020 ZAGREB-NOVI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45.215,33 </w:t>
            </w:r>
          </w:p>
        </w:tc>
      </w:tr>
      <w:tr w:rsidTr="00671897" w:rsidR="004D155A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203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INSPEKT-ING 1 d.o.o. Osijek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68998842172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Gundulićeva 5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, </w:t>
            </w: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31000 OSIJEK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54.177,01 </w:t>
            </w:r>
          </w:p>
        </w:tc>
      </w:tr>
      <w:tr w:rsidTr="00671897" w:rsidR="004D155A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204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INSTALACIJSKI SUSTAVI FIŠTREK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45913546403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JEZERSKI PUT 28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, </w:t>
            </w: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42240 IVANEC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6.687,50 </w:t>
            </w:r>
          </w:p>
        </w:tc>
      </w:tr>
      <w:tr w:rsidTr="00671897" w:rsidR="004D155A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lastRenderedPageBreak/>
              <w:t>205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INSTALACIJSKI SUSTAVI ŠURKALOVIĆ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24041552431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ULICA MIROSLAVA KRLEŽE 34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, </w:t>
            </w: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33000 VIROVITICA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108.483,42 </w:t>
            </w:r>
          </w:p>
        </w:tc>
      </w:tr>
      <w:tr w:rsidTr="00671897" w:rsidR="004D155A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206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INSTRUKTAŽNI CENTAR, Križevci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24632315791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Franje Račkog 4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, </w:t>
            </w: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48260 KRIŽEVCI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2.267,50 </w:t>
            </w:r>
          </w:p>
        </w:tc>
      </w:tr>
      <w:tr w:rsidTr="00671897" w:rsidR="004D155A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207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INTERFRIGO S.R.L.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Via Delle industrie 3,, 33074 Fontanafredda (PN),ITALY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169.591,77 </w:t>
            </w:r>
          </w:p>
        </w:tc>
      </w:tr>
      <w:tr w:rsidTr="00671897" w:rsidR="004D155A" w:rsidRPr="00C620EB">
        <w:trPr>
          <w:trHeight w:val="157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208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INTERSPORT H d.o.o. (UVJETNA/REGRESNA TRAŽBINA)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87301734795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Ljudevita Posavskog 5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, </w:t>
            </w: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10360 SESVETE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217.510,00 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- tražbina pod odgodnim uvjetom koji nastupa ako glavni dužnik ne namiri dug vjerovniku ili ako dužnik ne izvrši neku činidbu</w:t>
            </w:r>
          </w:p>
        </w:tc>
      </w:tr>
      <w:tr w:rsidTr="00671897" w:rsidR="004D155A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209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INTERUTILIS d.o.o., Šibenik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97752068672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Ivana Meštrovića 9A,Šibenik,22000 ŠIBENIK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5.661,81 </w:t>
            </w:r>
          </w:p>
        </w:tc>
      </w:tr>
      <w:tr w:rsidTr="00671897" w:rsidR="004D155A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210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IPC d.o.o., Čakovec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96029153234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MIHOVLJANSKA 72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, </w:t>
            </w: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40000 ČAKOVEC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54.085,31 </w:t>
            </w:r>
          </w:p>
        </w:tc>
      </w:tr>
      <w:tr w:rsidTr="00671897" w:rsidR="004D155A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211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ISKRAEMECO Sarajevo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Hifzi Bjelevca 13,, 71000 SARAJEVO,BOSNA I HERCEGOVINA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38.122,31 </w:t>
            </w:r>
          </w:p>
        </w:tc>
      </w:tr>
      <w:tr w:rsidTr="00671897" w:rsidR="004D155A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212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ISTRABENZ PLINI d.o.o., Bakar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98426608580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Pristanište Podbok 3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, </w:t>
            </w: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51222 BAKAR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7.488,56 </w:t>
            </w:r>
          </w:p>
        </w:tc>
      </w:tr>
      <w:tr w:rsidTr="00671897" w:rsidR="004D155A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213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ITALSERRANDE ROLOVRATA PROIZV.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12974080059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Industrijska cesta 30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, </w:t>
            </w: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10360 SESVETE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65.035,25 </w:t>
            </w:r>
          </w:p>
        </w:tc>
      </w:tr>
      <w:tr w:rsidTr="00671897" w:rsidR="004D155A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214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ITRON Ganz Meter Company Ltd.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Tancsics Mihaly u. 11,, H-2101 Godollo, p.o.b. 396,MAĐARSKA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526.367,94 </w:t>
            </w:r>
          </w:p>
        </w:tc>
      </w:tr>
      <w:tr w:rsidTr="00671897" w:rsidR="004D155A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215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IZO-ING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61842729505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Vulišinec 2 E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, </w:t>
            </w: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42250 LEPOGLAVA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4.000,00 </w:t>
            </w:r>
          </w:p>
        </w:tc>
      </w:tr>
      <w:tr w:rsidTr="00671897" w:rsidR="004D155A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216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JADRANSKI LUKSUZNI HOTELI d.d.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22797775374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Masarykov put 20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, </w:t>
            </w: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20000 DUBROVNIK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62.387,50 </w:t>
            </w:r>
          </w:p>
        </w:tc>
      </w:tr>
      <w:tr w:rsidTr="00671897" w:rsidR="004D155A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217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JADROLINIJA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38453148181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RIVA 16, P.P. 123 ,RIJEKA,51000 RIJEKA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3.088,46 </w:t>
            </w:r>
          </w:p>
        </w:tc>
      </w:tr>
      <w:tr w:rsidTr="00671897" w:rsidR="004D155A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218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JAVNI BILJEŽNIK - ANICA HUKELJ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57556630385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Ul.Matije Mrazovića 6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, </w:t>
            </w: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6.083,00 </w:t>
            </w:r>
          </w:p>
        </w:tc>
      </w:tr>
      <w:tr w:rsidTr="00671897" w:rsidR="004D155A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219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JAVNI BILJEŽNIK - JOŽICA RUŽDJAK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23556614682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KNEZA VIŠESLAVA 2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, </w:t>
            </w: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3.588,10 </w:t>
            </w:r>
          </w:p>
        </w:tc>
      </w:tr>
      <w:tr w:rsidTr="00671897" w:rsidR="004D155A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220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JMI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VINJE 109,, ..,SLOVENIJA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162.236,81 </w:t>
            </w:r>
          </w:p>
        </w:tc>
      </w:tr>
      <w:tr w:rsidTr="00671897" w:rsidR="004D155A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221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JOLLY AUTO LINE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17898328148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ANTE ŠUPUKA 10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, </w:t>
            </w: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22000 ŠIBENIK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3.418,88 </w:t>
            </w:r>
          </w:p>
        </w:tc>
      </w:tr>
      <w:tr w:rsidTr="00671897" w:rsidR="004D155A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223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JUREN GAMMA d.o.o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10093201268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Jelengradska 4,IVANIĆ GARD,10310 IVANIĆ </w:t>
            </w: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lastRenderedPageBreak/>
              <w:t>GRAD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lastRenderedPageBreak/>
              <w:t xml:space="preserve">18.188,75 </w:t>
            </w:r>
          </w:p>
        </w:tc>
      </w:tr>
      <w:tr w:rsidTr="00671897" w:rsidR="004D155A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lastRenderedPageBreak/>
              <w:t>224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JVC PROFESSIONAL EUROPE LTD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GRUENER WEG 10,, ..,REPUBLIKA HRVATSKA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20.694,43 </w:t>
            </w:r>
          </w:p>
        </w:tc>
      </w:tr>
      <w:tr w:rsidTr="00671897" w:rsidR="004D155A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225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KAMENIČKI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21295124407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MARIJANA ČAVIĆA 1A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, </w:t>
            </w: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9.311,82 </w:t>
            </w:r>
          </w:p>
        </w:tc>
      </w:tr>
      <w:tr w:rsidTr="00671897" w:rsidR="004D155A" w:rsidRPr="00C620EB">
        <w:trPr>
          <w:trHeight w:val="157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226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KAMGRAD d.o.o. (UVJETNA/REGRESNA TRAŽBINA)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89931241548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JOSIPA LONČARA 1H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, </w:t>
            </w: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10090 ZAGREB-SUSEDGRAD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609.340,77 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- tražbina pod odgodnim uvjetom koji nastupa ako glavni dužnik ne namiri dug vjerovniku ili ako dužnik ne izvrši neku činidbu</w:t>
            </w:r>
          </w:p>
        </w:tc>
      </w:tr>
      <w:tr w:rsidTr="00671897" w:rsidR="004D155A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227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KA-MONT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75117249017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LJUDEVITA JONKEA 3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, </w:t>
            </w: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47000 KARLOVAC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1.100,00 </w:t>
            </w:r>
          </w:p>
        </w:tc>
      </w:tr>
      <w:tr w:rsidTr="00671897" w:rsidR="004D155A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228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KARIĆ AUTOMOBILI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76458124064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ŠARENGRADSKA 15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, </w:t>
            </w: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1.323,01 </w:t>
            </w:r>
          </w:p>
        </w:tc>
      </w:tr>
      <w:tr w:rsidTr="00671897" w:rsidR="004D155A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229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KARIKA KLIMATIZACIJA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29858360199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Pojišanska 4, Split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32.555,06 </w:t>
            </w:r>
          </w:p>
        </w:tc>
      </w:tr>
      <w:tr w:rsidTr="00671897" w:rsidR="004D155A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230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KAR-MAT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52650063331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Dravska 59,Strahoninec,40000 ČAKOVEC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6.153,00 </w:t>
            </w:r>
          </w:p>
        </w:tc>
      </w:tr>
      <w:tr w:rsidTr="00671897" w:rsidR="004D155A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231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KELAVA I SINOVI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39247891091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Glogovečka 5/d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, </w:t>
            </w: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1.487,50 </w:t>
            </w:r>
          </w:p>
        </w:tc>
      </w:tr>
      <w:tr w:rsidTr="00671897" w:rsidR="004D155A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232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KentBank d.d.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73656725926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GUNDULIĆEVA 1,.ZAGREB,10000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731.097,05 </w:t>
            </w:r>
          </w:p>
        </w:tc>
      </w:tr>
      <w:tr w:rsidTr="00671897" w:rsidR="004D155A" w:rsidRPr="00C620EB">
        <w:trPr>
          <w:trHeight w:val="189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233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KentBank d.d. (UVJETNA/REGRESNA TRAŽBINA)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73656725926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GUNDULIĆEVA 1,.ZAGREB,10000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1.050.354,04 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- tražbina pod odgodnim uvjetom koji nastupa ako glavni dužnik ne namiri dug vjerovniku ili ako dužnik ne izvrši neku činidbu</w:t>
            </w:r>
          </w:p>
        </w:tc>
      </w:tr>
      <w:tr w:rsidTr="00671897" w:rsidR="004D155A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234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KIN.SI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Naselje heroja Maroka 17,, 8290 Sevnica,REPUBLIKA HRVATSKA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8.933,59 </w:t>
            </w:r>
          </w:p>
        </w:tc>
      </w:tr>
      <w:tr w:rsidTr="00671897" w:rsidR="004D155A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235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KLEMM SIGURNOST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35596498125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Drage Gervaisa 3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, </w:t>
            </w: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10090 ZAGREB-SUSEDGRAD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99.037,42 </w:t>
            </w:r>
          </w:p>
        </w:tc>
      </w:tr>
      <w:tr w:rsidTr="00671897" w:rsidR="004D155A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236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KLIMAOPREMA d.d., Samobor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34383404032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GRADNA 78A,SAMOBOR,10430 </w:t>
            </w: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lastRenderedPageBreak/>
              <w:t>SAMOBOR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lastRenderedPageBreak/>
              <w:t xml:space="preserve">265.447,47 </w:t>
            </w:r>
          </w:p>
        </w:tc>
      </w:tr>
      <w:tr w:rsidTr="00671897" w:rsidR="004D155A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lastRenderedPageBreak/>
              <w:t>237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KLIMATIZACIJA ŠMELCER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Zgornje Pirniče 124,, 1215 MEDVODE,SLOVENIJA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15.981,39 </w:t>
            </w:r>
          </w:p>
        </w:tc>
      </w:tr>
      <w:tr w:rsidTr="00671897" w:rsidR="004D155A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238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KOMUNALNO TRGOVAČKO DRUŠTVO IVANJ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97741129364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TRG VINODOLSKOG ZAKONA 5,P.P.88,51250 NOVI VINODOLSKI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1.057,68 </w:t>
            </w:r>
          </w:p>
        </w:tc>
      </w:tr>
      <w:tr w:rsidTr="00671897" w:rsidR="004D155A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239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KONE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15526597734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Zagrebačka cesta 145 a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, </w:t>
            </w: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109.291,06 </w:t>
            </w:r>
          </w:p>
        </w:tc>
      </w:tr>
      <w:tr w:rsidTr="00671897" w:rsidR="004D155A" w:rsidRPr="00C620EB">
        <w:trPr>
          <w:trHeight w:val="157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240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KONOS CONSTRUCTION d.o.o. (UVJETNA/REGRESNA TRAŽBINA)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55858475794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Ventilatorska 24, 10250 Lučko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806.951,74 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- tražbina pod odgodnim uvjetom koji nastupa ako glavni dužnik ne namiri dug vjerovniku ili ako dužnik ne izvrši neku činidbu</w:t>
            </w:r>
          </w:p>
        </w:tc>
      </w:tr>
      <w:tr w:rsidTr="00671897" w:rsidR="004D155A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241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KONT d.o.o., Dubrovnik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78248864531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GORNJA ČIBAČA 14A,MLINI 3,20207 MLINI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2.261,20 </w:t>
            </w:r>
          </w:p>
        </w:tc>
      </w:tr>
      <w:tr w:rsidTr="00671897" w:rsidR="004D155A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242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KONZUM d.d., Zagreb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29955634590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MARIJANA ČAVIĆA 1A,ZAGREB,10000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157.647,51 </w:t>
            </w:r>
          </w:p>
        </w:tc>
      </w:tr>
      <w:tr w:rsidTr="00671897" w:rsidR="004D155A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243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KORONA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47284877201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GIUSEPPEA VERDIA 23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, </w:t>
            </w: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51410 OPATIJA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20.387,50 </w:t>
            </w:r>
          </w:p>
        </w:tc>
      </w:tr>
      <w:tr w:rsidTr="00671897" w:rsidR="004D155A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244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KO-SA uslužni obrt, vl.Ivica Sarić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74003330104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Sv.L.B.Mandića 48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, </w:t>
            </w: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31000 OSIJEK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69.204,03 </w:t>
            </w:r>
          </w:p>
        </w:tc>
      </w:tr>
      <w:tr w:rsidTr="00671897" w:rsidR="004D155A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245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KOUDAI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10019959430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Ulica Matije Gupca 120,Pojatno,10294 DONJA PUŠĆA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1.250,00 </w:t>
            </w:r>
          </w:p>
        </w:tc>
      </w:tr>
      <w:tr w:rsidTr="00671897" w:rsidR="004D155A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246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KREDITNA BANKA ZAGREB D.D.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70663193635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UL.GRADA VUKOVARA ,ZAGREB,10000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557,82 </w:t>
            </w:r>
          </w:p>
        </w:tc>
      </w:tr>
      <w:tr w:rsidTr="00671897" w:rsidR="004D155A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247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KROLID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77061493317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Prigorska 68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, </w:t>
            </w: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48260 KRIŽEVCI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318.560,00 </w:t>
            </w:r>
          </w:p>
        </w:tc>
      </w:tr>
      <w:tr w:rsidTr="00671897" w:rsidR="004D155A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248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KUĆA ZA ODMOR KNEŽEVIĆ,VL.IVAN KNEŽEVIĆ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48126916380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GORAVA 34,DONJE OBULJENO,20236 MOKOŠICA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3.240,00 </w:t>
            </w:r>
          </w:p>
        </w:tc>
      </w:tr>
      <w:tr w:rsidTr="00671897" w:rsidR="004D155A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249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KUEHNE &amp; NAGEL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81210206592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J. LONČARA 9,ZAGREB,10090 ZAGREB-SUSEDGRAD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6.726,43 </w:t>
            </w:r>
          </w:p>
        </w:tc>
      </w:tr>
      <w:tr w:rsidTr="00671897" w:rsidR="004D155A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250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KVB, vl. Dominik Guliš, Sv.Nedjelja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58222781442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Dekanići 58,Kerestinec,10431 SVETA NEDELJA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511.415,10 </w:t>
            </w:r>
          </w:p>
        </w:tc>
      </w:tr>
      <w:tr w:rsidTr="00671897" w:rsidR="004D155A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251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LEDO d.d., Zagreb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87955947581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Marijana Čavića 1 a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, </w:t>
            </w: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360.139,91 </w:t>
            </w:r>
          </w:p>
        </w:tc>
      </w:tr>
      <w:tr w:rsidTr="00671897" w:rsidR="004D155A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252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LEGURA d.o.o., Osijek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56561000993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J.Kozarca 42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, </w:t>
            </w: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31220 VIŠNJEVAC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24.522,44 </w:t>
            </w:r>
          </w:p>
        </w:tc>
      </w:tr>
      <w:tr w:rsidTr="00671897" w:rsidR="004D155A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lastRenderedPageBreak/>
              <w:t>253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LIBERTAS RIXOS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17023134211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Liechtensteinov put 3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, </w:t>
            </w: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20000 DUBROVNIK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15.365,88 </w:t>
            </w:r>
          </w:p>
        </w:tc>
      </w:tr>
      <w:tr w:rsidTr="00671897" w:rsidR="004D155A" w:rsidRPr="00C620EB">
        <w:trPr>
          <w:trHeight w:val="157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254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LIBERTAS RIXOS d.o.o. (UVJETNA/REGRESNA TRAŽBINA)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17023134211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Liechtensteinov put 3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, </w:t>
            </w: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20000 DUBROVNIK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15.500,00 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- tražbina pod odgodnim uvjetom koji nastupa ako glavni dužnik ne namiri dug vjerovniku ili ako dužnik ne izvrši neku činidbu</w:t>
            </w:r>
          </w:p>
        </w:tc>
      </w:tr>
      <w:tr w:rsidTr="00671897" w:rsidR="004D155A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255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LIMARIJA VOLDIN - OBRT, vl. JOSIP VOLDIN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92833399132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Dore Pejačević 17,Petrijevci,31208 PETRIJEVCI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20.603,68 </w:t>
            </w:r>
          </w:p>
        </w:tc>
      </w:tr>
      <w:tr w:rsidTr="00671897" w:rsidR="004D155A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256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LIPAPROMET d.o.o., Zagreb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27060811148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RADNIČKA CESTA 220 a,Zagreb,10000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25.543,49 </w:t>
            </w:r>
          </w:p>
        </w:tc>
      </w:tr>
      <w:tr w:rsidTr="00671897" w:rsidR="004D155A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257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LIQUIDUS PROJEKTI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75859615701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Banjavčićeva 5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, </w:t>
            </w: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144.048,68 </w:t>
            </w:r>
          </w:p>
        </w:tc>
      </w:tr>
      <w:tr w:rsidTr="00671897" w:rsidR="004D155A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258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L-KOP d.o.o., vl.Ante Latković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16228701072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Kneza Mitimira 4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, </w:t>
            </w: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21311 STOBREĆ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2.835,81 </w:t>
            </w:r>
          </w:p>
        </w:tc>
      </w:tr>
      <w:tr w:rsidTr="00671897" w:rsidR="004D155A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259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LOUD &amp; LOUDER d.o.o. Beograd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SIMINA 10 a,, 11000 BEOGRAD,SRBIJA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21.212,88 </w:t>
            </w:r>
          </w:p>
        </w:tc>
      </w:tr>
      <w:tr w:rsidTr="00671897" w:rsidR="004D155A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260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L-PROFIL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84879092676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BARANJSKE BRIGADE 5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, </w:t>
            </w: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31326 DARDA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2.118,06 </w:t>
            </w:r>
          </w:p>
        </w:tc>
      </w:tr>
      <w:tr w:rsidTr="00671897" w:rsidR="004D155A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261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LUX OBRT vl.Luka Šibalić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21326542885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Josipa Runjanina 6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, </w:t>
            </w: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32100 VINKOVCI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10.116,25 </w:t>
            </w:r>
          </w:p>
        </w:tc>
      </w:tr>
      <w:tr w:rsidTr="00671897" w:rsidR="004D155A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262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M.K.KLIMA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29374354423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ULICA SV.KLARE 16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, </w:t>
            </w: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21000 SPLIT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11.250,00 </w:t>
            </w:r>
          </w:p>
        </w:tc>
      </w:tr>
      <w:tr w:rsidTr="00671897" w:rsidR="004D155A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263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MAČEK TVORNICA VIJAKA ZAGREB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48633701387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OGRIZOVIĆEVA 41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, </w:t>
            </w: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81.314,44 </w:t>
            </w:r>
          </w:p>
        </w:tc>
      </w:tr>
      <w:tr w:rsidTr="00671897" w:rsidR="004D155A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264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MAGURO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75560023090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Savska cesta 182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, </w:t>
            </w: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6.779,90 </w:t>
            </w:r>
          </w:p>
        </w:tc>
      </w:tr>
      <w:tr w:rsidTr="00671897" w:rsidR="004D155A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265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MAJDAK PROJEKTI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56540517575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Sveta Marija 1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, </w:t>
            </w: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53291 NOVALJA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28.502,92 </w:t>
            </w:r>
          </w:p>
        </w:tc>
      </w:tr>
      <w:tr w:rsidTr="00671897" w:rsidR="004D155A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266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MANTIS d.o.o., Kemij.čišć.parnih i t.p.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41274793973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Varaždinska 51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, </w:t>
            </w: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21000 SPLIT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6.500,00 </w:t>
            </w:r>
          </w:p>
        </w:tc>
      </w:tr>
      <w:tr w:rsidTr="00671897" w:rsidR="004D155A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267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MANU - kreativna radionica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42147938288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Bauerova 15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, </w:t>
            </w: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1.125,00 </w:t>
            </w:r>
          </w:p>
        </w:tc>
      </w:tr>
      <w:tr w:rsidTr="00671897" w:rsidR="004D155A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268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MARJAN AUTO d.o.o., Split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73749851633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Matice Hrvatske 15 a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, </w:t>
            </w: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21000 SPLIT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1.658,50 </w:t>
            </w:r>
          </w:p>
        </w:tc>
      </w:tr>
      <w:tr w:rsidTr="00671897" w:rsidR="004D155A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269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MARK-OBRT, vl.Marko Škorić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11501717692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Ivana Gundulića 4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, </w:t>
            </w: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22000 ŠIBENIK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12.376,70 </w:t>
            </w:r>
          </w:p>
        </w:tc>
      </w:tr>
      <w:tr w:rsidTr="00671897" w:rsidR="004D155A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270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MARPA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82194466172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I.B.MAŽURANIĆ 70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, </w:t>
            </w: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10090 ZAGREB-SUSEDGRAD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10.201,25 </w:t>
            </w:r>
          </w:p>
        </w:tc>
      </w:tr>
      <w:tr w:rsidTr="00671897" w:rsidR="004D155A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271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MASSA d.o.o. za građevinarstvo, trgovinu i </w:t>
            </w: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lastRenderedPageBreak/>
              <w:t>usluge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lastRenderedPageBreak/>
              <w:t>22830417662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Vrtni put 5,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0,00 </w:t>
            </w:r>
          </w:p>
        </w:tc>
      </w:tr>
      <w:tr w:rsidTr="00671897" w:rsidR="004D155A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lastRenderedPageBreak/>
              <w:t>272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MATEL d.o.o., Zagreb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11899215110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Magazinska 11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, </w:t>
            </w: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11.477,41 </w:t>
            </w:r>
          </w:p>
        </w:tc>
      </w:tr>
      <w:tr w:rsidTr="00671897" w:rsidR="004D155A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273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MB-USLUGE Obrt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25694208916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Selčinska 22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, </w:t>
            </w: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10360 SESVETE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8.951,47 </w:t>
            </w:r>
          </w:p>
        </w:tc>
      </w:tr>
      <w:tr w:rsidTr="00671897" w:rsidR="004D155A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274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MD PROFIL d.o.o., Đakovo-veza Š-7176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55786870275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INDUSTRIJSKA ZONA BB, Đakovo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1.178,01 </w:t>
            </w:r>
          </w:p>
        </w:tc>
      </w:tr>
      <w:tr w:rsidTr="00671897" w:rsidR="004D155A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275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Mens korman Grupa d.o.o., Bapska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04436522142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A.Šenoe 6,Bapska,32235 BAPSKA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1.184,17 </w:t>
            </w:r>
          </w:p>
        </w:tc>
      </w:tr>
      <w:tr w:rsidTr="00671897" w:rsidR="004D155A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276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MERC &amp; DUJMOVIĆ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99856125569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KARLOVAČKA ULICA 1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, </w:t>
            </w: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21000 SPLIT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8.548,13 </w:t>
            </w:r>
          </w:p>
        </w:tc>
      </w:tr>
      <w:tr w:rsidTr="00671897" w:rsidR="004D155A" w:rsidRPr="00C620EB">
        <w:trPr>
          <w:trHeight w:val="157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277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MERCATOR - H d.o.o. (UVJETNA/REGRESNA TRAŽBINA)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10045107278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Ljudevita Posavskog 5, 10360 Sesvete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226.348,00 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- tražbina pod odgodnim uvjetom koji nastupa ako glavni dužnik ne namiri dug vjerovniku ili ako dužnik ne izvrši neku činidbu</w:t>
            </w:r>
          </w:p>
        </w:tc>
      </w:tr>
      <w:tr w:rsidTr="00671897" w:rsidR="004D155A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278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MERCATOR-Poslovni sistem MERCATOR d.d.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Dunajska cesta 107,, 1001 Ljubljana,SLOVENIJA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87.478,85 </w:t>
            </w:r>
          </w:p>
        </w:tc>
      </w:tr>
      <w:tr w:rsidTr="00671897" w:rsidR="004D155A" w:rsidRPr="00C620EB">
        <w:trPr>
          <w:trHeight w:val="189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279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MERCATOR-Poslovni sistem MERCATOR d.d. (UVJETNA/REGRESNA TRAŽBINA)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Dunajska cesta 107,, 1001 Ljubljana,SLOVENIJA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7.156.016,41 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- tražbina pod odgodnim uvjetom koji nastupa ako glavni dužnik ne namiri dug vjerovniku ili ako dužnik ne izvrši neku činidbu</w:t>
            </w:r>
          </w:p>
        </w:tc>
      </w:tr>
      <w:tr w:rsidTr="00671897" w:rsidR="004D155A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280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MERCEDES-BENZ Leasing Hrvatska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17080997510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Kovinska 5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, </w:t>
            </w: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10090 ZAGREB-SUSEDGRAD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9.318,59 </w:t>
            </w:r>
          </w:p>
        </w:tc>
      </w:tr>
      <w:tr w:rsidTr="00671897" w:rsidR="004D155A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281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MESSER Croatia Plin d.o.o., Zaprešić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32179081874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INDUSTRIJSKA 1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, </w:t>
            </w: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10290 ZAPREŠIĆ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100.117,93 </w:t>
            </w:r>
          </w:p>
        </w:tc>
      </w:tr>
      <w:tr w:rsidTr="00671897" w:rsidR="004D155A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282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METAL BENETON d.o.o., Sv.Križ Začretje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95559473876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Ivana Kukuljevića Sakcinskog 2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, </w:t>
            </w: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49223 SVETI KRIŽ ZAČRETJE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9.295,23 </w:t>
            </w:r>
          </w:p>
        </w:tc>
      </w:tr>
      <w:tr w:rsidTr="00671897" w:rsidR="004D155A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283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METALAC-SEVER vl.Stjepan Sever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76337815204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Cerik 39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, </w:t>
            </w: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10340 VRBOVEC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4.135,00 </w:t>
            </w:r>
          </w:p>
        </w:tc>
      </w:tr>
      <w:tr w:rsidTr="00671897" w:rsidR="004D155A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284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METALOPLAST vl.Stjepan Pejak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80520708489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KAČIĆEVA 19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, </w:t>
            </w: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10410 VELIKA GORICA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2.057,93 </w:t>
            </w:r>
          </w:p>
        </w:tc>
      </w:tr>
      <w:tr w:rsidTr="00671897" w:rsidR="004D155A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lastRenderedPageBreak/>
              <w:t>285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METALPROM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76147579166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SVETONEDELJSKA 19A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, </w:t>
            </w: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10430 SAMOBOR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80.182,26 </w:t>
            </w:r>
          </w:p>
        </w:tc>
      </w:tr>
      <w:tr w:rsidTr="00671897" w:rsidR="004D155A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286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METAL-TRGOVINA-FILKO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24235944240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MARŠALA TITA 121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, </w:t>
            </w: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10290 ZAPREŠIĆ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25.401,75 </w:t>
            </w:r>
          </w:p>
        </w:tc>
      </w:tr>
      <w:tr w:rsidTr="00671897" w:rsidR="004D155A" w:rsidRPr="00C620EB">
        <w:trPr>
          <w:trHeight w:val="94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287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METRONET d.d., Zagreb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23269006802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Ulica grada Vukovara 269 D,ZAGREB,10020 ZAGREB-NOVI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4.276,04 </w:t>
            </w:r>
          </w:p>
        </w:tc>
      </w:tr>
      <w:tr w:rsidTr="00671897" w:rsidR="004D155A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288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METRONIK  SUSTAVI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07734962300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Škorpikova 14 a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, </w:t>
            </w: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40.430,00 </w:t>
            </w:r>
          </w:p>
        </w:tc>
      </w:tr>
      <w:tr w:rsidTr="00671897" w:rsidR="004D155A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289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MIJAKS-M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Mokrška ulica 16c,, Ljubljana,SLOVENIJA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270.892,87 </w:t>
            </w:r>
          </w:p>
        </w:tc>
      </w:tr>
      <w:tr w:rsidTr="00671897" w:rsidR="004D155A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290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MILOC d.o.o., Bjelovar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78512182254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ANTUNA MIHANOVIĆA 13B,BJELOVAR,43000 BJELOVAR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9.273,74 </w:t>
            </w:r>
          </w:p>
        </w:tc>
      </w:tr>
      <w:tr w:rsidTr="00671897" w:rsidR="004D155A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291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MI-MONT d.o.o., Čakovec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71092544125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P. PRERADOVIĆA 6,ČAKOVEC,40000 ČAKOVEC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3.077,93 </w:t>
            </w:r>
          </w:p>
        </w:tc>
      </w:tr>
      <w:tr w:rsidTr="00671897" w:rsidR="004D155A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292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MINISTARSTVO FINANCIJA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18683136487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Katančićeva 5,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57FDD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803.611,19</w:t>
            </w:r>
          </w:p>
        </w:tc>
      </w:tr>
      <w:tr w:rsidTr="00671897" w:rsidR="004D155A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293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MITSUBISHI ELECTRIC (CLIMAVENETA)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VIA L.SEITZ 47,, TREVISO,ITALY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184.613,97 </w:t>
            </w:r>
          </w:p>
        </w:tc>
      </w:tr>
      <w:tr w:rsidTr="00671897" w:rsidR="004D155A" w:rsidRPr="00C620EB">
        <w:trPr>
          <w:trHeight w:val="189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294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MITSUBISHI ELECTRIC (CLIMAVENETA) (UVJETNA/REGRESNA TRAŽBINA)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VIA L.SEITZ 47,, TREVISO,ITALY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1.165.241,38 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- tražbina pod odgodnim uvjetom koji nastupa ako glavni dužnik ne namiri dug vjerovniku ili ako dužnik ne izvrši neku činidbu</w:t>
            </w:r>
          </w:p>
        </w:tc>
      </w:tr>
      <w:tr w:rsidTr="00671897" w:rsidR="004D155A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295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MONDEL S.r.l.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Viale dell Artigianato 381,, 35047 Solesino, Padova,ITALY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150.317,06 </w:t>
            </w:r>
          </w:p>
        </w:tc>
      </w:tr>
      <w:tr w:rsidTr="00671897" w:rsidR="004D155A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296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MONOMEDIA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18296411226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STINICE 12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, </w:t>
            </w: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21000 SPLIT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44.848,23 </w:t>
            </w:r>
          </w:p>
        </w:tc>
      </w:tr>
      <w:tr w:rsidTr="00671897" w:rsidR="004D155A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297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MONTIZO j.d.o.o., A.Šangulin, Zagreb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99468912550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Kostanjevec 36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, </w:t>
            </w: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6.024,21 </w:t>
            </w:r>
          </w:p>
        </w:tc>
      </w:tr>
      <w:tr w:rsidTr="00671897" w:rsidR="004D155A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298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MONTMONTAŽA-MKG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01940725059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Ljudevita Šestića 4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, </w:t>
            </w: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47000 KARLOVAC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221.994,04 </w:t>
            </w:r>
          </w:p>
        </w:tc>
      </w:tr>
      <w:tr w:rsidTr="00671897" w:rsidR="004D155A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299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MORULA d.o.o., Podstrana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88833097372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ULICA SV.FLORIJANA 46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, </w:t>
            </w: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21204 DUGOPOLJE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1.991,25 </w:t>
            </w:r>
          </w:p>
        </w:tc>
      </w:tr>
      <w:tr w:rsidTr="00671897" w:rsidR="004D155A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300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MPR Obrt, vl.Željko Mališ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24206274466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Preseka Petrovka 35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, </w:t>
            </w: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49234 PETROVSKO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3.076,25 </w:t>
            </w:r>
          </w:p>
        </w:tc>
      </w:tr>
      <w:tr w:rsidTr="00671897" w:rsidR="004D155A" w:rsidRPr="00C620EB">
        <w:trPr>
          <w:trHeight w:val="157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lastRenderedPageBreak/>
              <w:t>301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M-PROFIL d.o.o. u stečaju (UVJETNA/REGRESNA TRAŽBINA)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02586214731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PRILAZ DR. FRANJE TUĐMANA 11,ZABOK,49210 ZABOK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760.000,00 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- tražbina pod odgodnim uvjetom koji nastupa ako glavni dužnik ne namiri dug vjerovniku ili ako dužnik ne izvrši neku činidbu</w:t>
            </w:r>
          </w:p>
        </w:tc>
      </w:tr>
      <w:tr w:rsidTr="00671897" w:rsidR="004D155A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302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M-S.V.A. INŽENJERING d.o.o., Karlovac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41252430234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Banija 99, Karlovac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27.933,82 </w:t>
            </w:r>
          </w:p>
        </w:tc>
      </w:tr>
      <w:tr w:rsidTr="00671897" w:rsidR="004D155A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303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NAJAM RIWAL d.o.o., Dugo Selo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97446189704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Bjelovarska 51,LUKARIŠĆE,10370 DUGO SELO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12.331,99 </w:t>
            </w:r>
          </w:p>
        </w:tc>
      </w:tr>
      <w:tr w:rsidTr="00671897" w:rsidR="004D155A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304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NENO INSTALACIJE j.d.o.o.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45717704785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Ljudevita Gaja 45,Donje Ladanje,42243 MARUŠEVEC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3.279,76 </w:t>
            </w:r>
          </w:p>
        </w:tc>
      </w:tr>
      <w:tr w:rsidTr="00671897" w:rsidR="004D155A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305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NOBL TRUCKS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43754347093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OD FONTANE 3,DUBROVNIK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12.200,00 </w:t>
            </w:r>
          </w:p>
        </w:tc>
      </w:tr>
      <w:tr w:rsidTr="00671897" w:rsidR="004D155A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306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NOVO-SYSTEMS d.o.o., Zagreb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97213196638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Josipa Lončara bb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, </w:t>
            </w: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10090 ZAGREB-SUSEDGRAD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14.480,00 </w:t>
            </w:r>
          </w:p>
        </w:tc>
      </w:tr>
      <w:tr w:rsidTr="00671897" w:rsidR="004D155A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307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NUOVA IMAS s.r.l., Italy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Via Roma 163,, 31020 San Zenone Ezz.,ITALY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22.668,79 </w:t>
            </w:r>
          </w:p>
        </w:tc>
      </w:tr>
      <w:tr w:rsidTr="00671897" w:rsidR="004D155A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308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OBRT PLAMENKO vl.Zlatko Alerić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15499646450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Šandora Petefija 147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, </w:t>
            </w: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31000 OSIJEK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32.137,50 </w:t>
            </w:r>
          </w:p>
        </w:tc>
      </w:tr>
      <w:tr w:rsidTr="00671897" w:rsidR="004D155A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309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OBRT SPAS vl.Saša Lančić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15161124464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Dobrilina 10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, </w:t>
            </w: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52100 PULA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7.470,00 </w:t>
            </w:r>
          </w:p>
        </w:tc>
      </w:tr>
      <w:tr w:rsidTr="00671897" w:rsidR="004D155A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310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OBRT TINA vl.Valentina Šimunić-Premerl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39134800330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Stella Maris 33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, </w:t>
            </w: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52470 UMAG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114.549,07 </w:t>
            </w:r>
          </w:p>
        </w:tc>
      </w:tr>
      <w:tr w:rsidTr="00671897" w:rsidR="004D155A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311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OBRT ZA PRIJEVOZ vl. NEDJELJKO TEŠIJA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63318738680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Sestara Karmelićanki 8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, </w:t>
            </w: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21000 SPLIT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3.250,00 </w:t>
            </w:r>
          </w:p>
        </w:tc>
      </w:tr>
      <w:tr w:rsidTr="00671897" w:rsidR="004D155A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312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Obrt za prod., ugrad.i održ.-KLARIĆ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00317161057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SRNEGLA 18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, </w:t>
            </w: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52420 BUZET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41.924,37 </w:t>
            </w:r>
          </w:p>
        </w:tc>
      </w:tr>
      <w:tr w:rsidTr="00671897" w:rsidR="004D155A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313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Obrt za usl.i trg.DANDY, vl.M.Marković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39998493498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Obrtnička 5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, </w:t>
            </w: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2.200,00 </w:t>
            </w:r>
          </w:p>
        </w:tc>
      </w:tr>
      <w:tr w:rsidTr="00671897" w:rsidR="004D155A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314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ODA MONT d.o.o., Zagreb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77835201723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Maksimirska 129/5,Zagreb,10000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1.600,00 </w:t>
            </w:r>
          </w:p>
        </w:tc>
      </w:tr>
      <w:tr w:rsidTr="00671897" w:rsidR="004D155A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315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ODVJ.DRUŠTVO GJURGJAN &amp; ŠRIBAR RADIĆ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78342040305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Dalmatinska 12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, </w:t>
            </w: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41.667,46 </w:t>
            </w:r>
          </w:p>
        </w:tc>
      </w:tr>
      <w:tr w:rsidTr="00671897" w:rsidR="004D155A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316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ODVJETNIČKO DRUŠTVO BORIĆ &amp; TOŠ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73065460190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Radnička cesta 34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, </w:t>
            </w: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6.149,94 </w:t>
            </w:r>
          </w:p>
        </w:tc>
      </w:tr>
      <w:tr w:rsidTr="00671897" w:rsidR="004D155A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317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OMBLAMAR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66021941616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Trogirska 1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, </w:t>
            </w: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20000 DUBROVNIK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6.250,00 </w:t>
            </w:r>
          </w:p>
        </w:tc>
      </w:tr>
      <w:tr w:rsidTr="00671897" w:rsidR="004D155A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318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OMNINO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56679323824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Savski gaj IX. put 2a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, </w:t>
            </w: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10000 </w:t>
            </w: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lastRenderedPageBreak/>
              <w:t>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lastRenderedPageBreak/>
              <w:t xml:space="preserve">6.236,25 </w:t>
            </w:r>
          </w:p>
        </w:tc>
      </w:tr>
      <w:tr w:rsidTr="00671897" w:rsidR="004D155A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lastRenderedPageBreak/>
              <w:t>319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ORCUS HILT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72418555772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Buzdohanj 127 b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, </w:t>
            </w: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51219 ČAVLE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106.210,79 </w:t>
            </w:r>
          </w:p>
        </w:tc>
      </w:tr>
      <w:tr w:rsidTr="00671897" w:rsidR="004D155A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320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ORIOELEKTRO vl.Leonardo Orešković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92296950753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A. Cesarca 9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, </w:t>
            </w: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35250 ORIOVAC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7.044,13 </w:t>
            </w:r>
          </w:p>
        </w:tc>
      </w:tr>
      <w:tr w:rsidTr="00671897" w:rsidR="004D155A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321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OSCARTIELLE S.p.A.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vIA bOFFALORA 1/A,, 24048 TREVIOLO,ITALY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7.813,78 </w:t>
            </w:r>
          </w:p>
        </w:tc>
      </w:tr>
      <w:tr w:rsidTr="00671897" w:rsidR="004D155A" w:rsidRPr="00C620EB">
        <w:trPr>
          <w:trHeight w:val="94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322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OTP BANKA D.D.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br/>
              <w:t>52508873833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TRG SVETE STOŠIJE ,ZADAR,23000 ZADAR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8.970,79 </w:t>
            </w:r>
          </w:p>
        </w:tc>
      </w:tr>
      <w:tr w:rsidTr="00671897" w:rsidR="004D155A" w:rsidRPr="00C620EB">
        <w:trPr>
          <w:trHeight w:val="189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323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OTP BANKA DD (UVJETNA/REGRESNA TRAŽBINA)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br/>
              <w:t>52508873833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TRG SVETE STOŠIJE ,ZADAR,23000 ZADAR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1.059.531,36 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- tražbina pod odgodnim uvjetom koji nastupa ako glavni dužnik ne namiri dug vjerovniku ili ako dužnik ne izvrši neku činidbu</w:t>
            </w:r>
          </w:p>
        </w:tc>
      </w:tr>
      <w:tr w:rsidTr="00671897" w:rsidR="004D155A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324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OTPREMNIK d.o.o., Zagreb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05688683046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VODOVODNA 20A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, </w:t>
            </w: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275.902,87 </w:t>
            </w:r>
          </w:p>
        </w:tc>
      </w:tr>
      <w:tr w:rsidTr="00671897" w:rsidR="004D155A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325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OZONE PLUS d.o.o., Zagreb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83769358350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Karlovačka cesta 4/J,Zagreb,10000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18.704,74 </w:t>
            </w:r>
          </w:p>
        </w:tc>
      </w:tr>
      <w:tr w:rsidTr="00671897" w:rsidR="004D155A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326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P.A.M. STIL, vl.Marijo Pušić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23288433577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K.Š.Đalskog 10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, </w:t>
            </w: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10410 VELIKA GORICA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10.000,00 </w:t>
            </w:r>
          </w:p>
        </w:tc>
      </w:tr>
      <w:tr w:rsidTr="00671897" w:rsidR="004D155A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327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PALK d.o.o., Zagreb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50925763209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MREŽNIČKA 5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, </w:t>
            </w: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4.800,13 </w:t>
            </w:r>
          </w:p>
        </w:tc>
      </w:tr>
      <w:tr w:rsidTr="00671897" w:rsidR="004D155A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328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PANASONIC MARKETING EUROPE GmbH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Thamova 289/1,, Praha,ČEŠKA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334.612,41 </w:t>
            </w:r>
          </w:p>
        </w:tc>
      </w:tr>
      <w:tr w:rsidTr="00671897" w:rsidR="004D155A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329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PANTER Europa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77784551961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Marina Kneževića 25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, </w:t>
            </w: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20236 MOKOŠICA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4.177,16 </w:t>
            </w:r>
          </w:p>
        </w:tc>
      </w:tr>
      <w:tr w:rsidTr="00671897" w:rsidR="004D155A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330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PANTERA PROJEKT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99673085672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Gračanska cesta 227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, </w:t>
            </w: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4.424,13 </w:t>
            </w:r>
          </w:p>
        </w:tc>
      </w:tr>
      <w:tr w:rsidTr="00671897" w:rsidR="004D155A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331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PASTOR TVA d.d., Bestovje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17140959007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Novačka cesta 2,Rakitje,10437 BESTOVJE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31.166,36 </w:t>
            </w:r>
          </w:p>
        </w:tc>
      </w:tr>
      <w:tr w:rsidTr="00671897" w:rsidR="004D155A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332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PAVO-PROMET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70565662783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MASARYKOVA 15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, </w:t>
            </w: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87.807,86 </w:t>
            </w:r>
          </w:p>
        </w:tc>
      </w:tr>
      <w:tr w:rsidTr="00671897" w:rsidR="004D155A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333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PBP GRADNJA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46246469773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Pirovec 7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, </w:t>
            </w: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122.717,00 </w:t>
            </w:r>
          </w:p>
        </w:tc>
      </w:tr>
      <w:tr w:rsidTr="00671897" w:rsidR="004D155A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334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PBZ Card d.o.o  AMERICAN EXPRESS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28495895537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Radnička cesta 44,ZAGREB,10000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8.133,36 </w:t>
            </w:r>
          </w:p>
        </w:tc>
      </w:tr>
      <w:tr w:rsidTr="00671897" w:rsidR="004D155A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335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PELAGIUS NOVIGRAD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38031114374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Candida travagina 6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, </w:t>
            </w: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52466 NOVIGRAD (CITTANOV)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28.766,97 </w:t>
            </w:r>
          </w:p>
        </w:tc>
      </w:tr>
      <w:tr w:rsidTr="00671897" w:rsidR="004D155A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336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PEMO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36390325978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Vukovarska 26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, </w:t>
            </w: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20000 </w:t>
            </w: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lastRenderedPageBreak/>
              <w:t>DUBROVNIK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lastRenderedPageBreak/>
              <w:t xml:space="preserve">24.321,80 </w:t>
            </w:r>
          </w:p>
        </w:tc>
      </w:tr>
      <w:tr w:rsidTr="00671897" w:rsidR="004D155A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lastRenderedPageBreak/>
              <w:t>337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PERSPEKTIVA GRUPA 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49991693001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Av.Većeslava Holjevca 27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, </w:t>
            </w: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44.473,48 </w:t>
            </w:r>
          </w:p>
        </w:tc>
      </w:tr>
      <w:tr w:rsidTr="00671897" w:rsidR="004D155A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338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PET-IT-DUO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36793406433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Teslina 7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, </w:t>
            </w: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2.366,00 </w:t>
            </w:r>
          </w:p>
        </w:tc>
      </w:tr>
      <w:tr w:rsidTr="00671897" w:rsidR="004D155A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339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PET-PROM d.o.o., BEOGRAD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Partizanske avijacije 28,,11000 BEOGRAD-NOVI BEOGRAD,SRBIJA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131.052,99 </w:t>
            </w:r>
          </w:p>
        </w:tc>
      </w:tr>
      <w:tr w:rsidTr="00671897" w:rsidR="004D155A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340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PET-PROM d.o.o., SARAJEVO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RAJLOVAČKA BB,, SARAJEVO,BOSNA I HERCEGOVINA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19.407,65 </w:t>
            </w:r>
          </w:p>
        </w:tc>
      </w:tr>
      <w:tr w:rsidTr="00671897" w:rsidR="004D155A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341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PET-PROM d.o.o., SLOVENIJA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Tržaška cesta 39,, MARIBOR,SLOVENIJA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1.075.608,36 </w:t>
            </w:r>
          </w:p>
        </w:tc>
      </w:tr>
      <w:tr w:rsidTr="00671897" w:rsidR="004D155A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342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PET-PROM NEKRETNINE d.o.o., Zgb.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30512190648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Vrtni put 5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, </w:t>
            </w: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278.840,59 </w:t>
            </w:r>
          </w:p>
        </w:tc>
      </w:tr>
      <w:tr w:rsidTr="00671897" w:rsidR="004D155A" w:rsidRPr="00C620EB">
        <w:trPr>
          <w:trHeight w:val="189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343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PET-PROM NEKRETNINE d.o.o., Zgb. (UVJETNA/REGRESNA TRAŽBINA)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30512190648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Vrtni put 5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, </w:t>
            </w: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97.115.470,00 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- tražbina pod odgodnim uvjetom koji nastupa ako glavni dužnik ne namiri dug vjerovniku ili ako dužnik ne izvrši neku činidbu</w:t>
            </w:r>
          </w:p>
        </w:tc>
      </w:tr>
      <w:tr w:rsidTr="00671897" w:rsidR="004D155A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344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PETRA ŠIMIĆ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65597659786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KORANSKA 6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, </w:t>
            </w: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31000 OSIJEK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17.702,00 </w:t>
            </w:r>
          </w:p>
        </w:tc>
      </w:tr>
      <w:tr w:rsidTr="00671897" w:rsidR="004D155A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345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PETREKOVIĆ Uslužni obrt, vl. K. Majcan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00763282523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Nikole Mikca 1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, </w:t>
            </w: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44000 SISAK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4.021,33 </w:t>
            </w:r>
          </w:p>
        </w:tc>
      </w:tr>
      <w:tr w:rsidTr="00671897" w:rsidR="004D155A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346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PETROKOV d.o.o., Zagreb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42599613313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MRKŠINA 52 d,Sveta Klara,10000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199.920,50 </w:t>
            </w:r>
          </w:p>
        </w:tc>
      </w:tr>
      <w:tr w:rsidTr="00671897" w:rsidR="004D155A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347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PETROL d.o.o., Zagreb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75550985023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Oreškovićeva 6/h,Zagreb Sloboština,10010 ZAGREB SLOBOŠTINA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41.018,11 </w:t>
            </w:r>
          </w:p>
        </w:tc>
      </w:tr>
      <w:tr w:rsidTr="00671897" w:rsidR="004D155A" w:rsidRPr="00C620EB">
        <w:trPr>
          <w:trHeight w:val="157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348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PEVEC d.d. (UVJETNA/REGRESNA TRAŽBINA)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73660371074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SAVSLA CESTA 84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, </w:t>
            </w: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10360 SESVETE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68.918,00 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- tražbina pod odgodnim uvjetom koji nastupa ako glavni dužnik ne namiri dug vjerovniku ili ako dužnik ne izvrši neku činidbu</w:t>
            </w:r>
          </w:p>
        </w:tc>
      </w:tr>
      <w:tr w:rsidTr="00671897" w:rsidR="004D155A" w:rsidRPr="00C620EB">
        <w:trPr>
          <w:trHeight w:val="94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349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PHILIPS ROMANIA S.R.L.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Str. Barbu Vacarescu nr.301-311 ,,HU26911759 020276 BUCURESTI,RUMUNJSKA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738.746,89 </w:t>
            </w:r>
          </w:p>
        </w:tc>
      </w:tr>
      <w:tr w:rsidTr="00671897" w:rsidR="004D155A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lastRenderedPageBreak/>
              <w:t>350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PINOKIO vl. Elvis Čepek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11309190106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Milana Rešetara 22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, </w:t>
            </w: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10090 ZAGREB-SUSEDGRAD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32.125,00 </w:t>
            </w:r>
          </w:p>
        </w:tc>
      </w:tr>
      <w:tr w:rsidTr="00671897" w:rsidR="004D155A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351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PIPELIFE CIJEVNI SUSTAVI 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12257815953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Prosinačka 7,Kerestinec,10431 SVETA NEDELJA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1.443.693,52 </w:t>
            </w:r>
          </w:p>
        </w:tc>
      </w:tr>
      <w:tr w:rsidTr="00671897" w:rsidR="004D155A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352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PIREKO d.o.o., Oroslavlje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88078264306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MILANA PRPIĆA 115 a,OROSLAVLJE,49243 OROSLAVJE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66.151,35 </w:t>
            </w:r>
          </w:p>
        </w:tc>
      </w:tr>
      <w:tr w:rsidTr="00671897" w:rsidR="004D155A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353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PIS POSLOVNO INFORMATIČKI SISTEMI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78839398048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Vitezovićeva 2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, </w:t>
            </w: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5.850,93 </w:t>
            </w:r>
          </w:p>
        </w:tc>
      </w:tr>
      <w:tr w:rsidTr="00671897" w:rsidR="004D155A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354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PLAN d.o.o., Slatina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14840342037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Matije Gupca 159, Slatina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16.970,00 </w:t>
            </w:r>
          </w:p>
        </w:tc>
      </w:tr>
      <w:tr w:rsidTr="00671897" w:rsidR="004D155A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355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PMB TEHNIČKA ZAŠTITA Vl. Marko Butorac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54480213731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PRILESJE 28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, </w:t>
            </w: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52.813,92 </w:t>
            </w:r>
          </w:p>
        </w:tc>
      </w:tr>
      <w:tr w:rsidTr="00671897" w:rsidR="004D155A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356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POLYPLASTIC acrylic solutions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Vlaardingweg 98,, 3044 CK Rotterdam,NIZOZEMSKA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1.200,62 </w:t>
            </w:r>
          </w:p>
        </w:tc>
      </w:tr>
      <w:tr w:rsidTr="00671897" w:rsidR="004D155A" w:rsidRPr="00C620EB">
        <w:trPr>
          <w:trHeight w:val="94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357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PORSCHE LEASING d.o.o., Zagreb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90275854576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VELIMIRA ŠKORPIKA 21,ZAGREB,10090 ZAGREB-SUSEDGRAD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0,00 </w:t>
            </w:r>
          </w:p>
        </w:tc>
      </w:tr>
      <w:tr w:rsidTr="00671897" w:rsidR="004D155A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358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PORTAdizajn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13828914049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Ivana Šibla 9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, </w:t>
            </w: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10020 ZAGREB-NOVI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4.343,92 </w:t>
            </w:r>
          </w:p>
        </w:tc>
      </w:tr>
      <w:tr w:rsidTr="00671897" w:rsidR="004D155A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359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POSLOVNI PARK VIROVITICA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03136769948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Trga bana Josipa Jelačića 21/3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, </w:t>
            </w: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33000 VIROVITICA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8.930,57 </w:t>
            </w:r>
          </w:p>
        </w:tc>
      </w:tr>
      <w:tr w:rsidTr="00671897" w:rsidR="004D155A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360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PricewaterhouseCoopers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81744835353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Ulica kneza Ljudevita Posavskog 31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, </w:t>
            </w: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108.750,00 </w:t>
            </w:r>
          </w:p>
        </w:tc>
      </w:tr>
      <w:tr w:rsidTr="00671897" w:rsidR="004D155A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361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PRIJEVOZI STOJANOVIĆ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70127755603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ANTUNA ŠOLJANA 7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, </w:t>
            </w: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10090 ZAGREB-SUSEDGRAD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1.100,00 </w:t>
            </w:r>
          </w:p>
        </w:tc>
      </w:tr>
      <w:tr w:rsidTr="00671897" w:rsidR="004D155A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362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PRIJEVOZNIČKI OBRT BORISLAV DEUR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12977295498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Splitska 29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, </w:t>
            </w: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23000 ZADAR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4.500,00 </w:t>
            </w:r>
          </w:p>
        </w:tc>
      </w:tr>
      <w:tr w:rsidTr="00671897" w:rsidR="004D155A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363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PRIMORCI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21611416951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Ulica grada Vukovara 239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, </w:t>
            </w: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25.040,90 </w:t>
            </w:r>
          </w:p>
        </w:tc>
      </w:tr>
      <w:tr w:rsidTr="00671897" w:rsidR="004D155A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364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PRINT STUDIO d.o.o., Zagreb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25170721692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ZAVRTNICA 17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, </w:t>
            </w: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52.132,61 </w:t>
            </w:r>
          </w:p>
        </w:tc>
      </w:tr>
      <w:tr w:rsidTr="00671897" w:rsidR="004D155A" w:rsidRPr="00C620EB">
        <w:trPr>
          <w:trHeight w:val="189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365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Privredna banka Zagreb d.d. (UVJETNA/REGRESNA TRAŽBINA)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02535697732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Zagreb, Radnička cesta 50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1.382.217,01 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- tražbina pod odgodnim uvjetom koji nastupa ako glavni dužnik ne namiri dug vjerovniku ili ako dužnik ne izvrši neku činidbu</w:t>
            </w:r>
          </w:p>
        </w:tc>
      </w:tr>
      <w:tr w:rsidTr="00671897" w:rsidR="004D155A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lastRenderedPageBreak/>
              <w:t>366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PRO AUTOMATIKA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87357644223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PUT KAMENJAKA 18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, </w:t>
            </w: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22000 ŠIBENIK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8.536,25 </w:t>
            </w:r>
          </w:p>
        </w:tc>
      </w:tr>
      <w:tr w:rsidTr="00671897" w:rsidR="004D155A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367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PRO.KOP, vl.Alberto Petrović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74095647042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DONJI BANOVEC 16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, </w:t>
            </w: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48000 KOPRIVNICA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39.560,81 </w:t>
            </w:r>
          </w:p>
        </w:tc>
      </w:tr>
      <w:tr w:rsidTr="00671897" w:rsidR="004D155A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368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PROFI BAUCENTAR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61095212969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Petra Preradovića 212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, </w:t>
            </w: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31400 ĐAKOVO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15.130,16 </w:t>
            </w:r>
          </w:p>
        </w:tc>
      </w:tr>
      <w:tr w:rsidTr="00671897" w:rsidR="004D155A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369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PROFI-AL-obrt vl.Dubravko Šaban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43661159989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MIKULINCI 4A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, </w:t>
            </w: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10410 VELIKA GORICA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10.379,58 </w:t>
            </w:r>
          </w:p>
        </w:tc>
      </w:tr>
      <w:tr w:rsidTr="00671897" w:rsidR="004D155A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370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PROFIL-ISOLATION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10001972839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Ulica dr.Franje Tuđmana 144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, </w:t>
            </w: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21212 KAŠTEL SUĆURAC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6.263,95 </w:t>
            </w:r>
          </w:p>
        </w:tc>
      </w:tr>
      <w:tr w:rsidTr="00671897" w:rsidR="004D155A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371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PROJEKTGRADNJA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19659143269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Vrbska ulica 3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, </w:t>
            </w: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35207 GORNJA VRBA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66.055,66 </w:t>
            </w:r>
          </w:p>
        </w:tc>
      </w:tr>
      <w:tr w:rsidTr="00671897" w:rsidR="004D155A" w:rsidRPr="00C620EB">
        <w:trPr>
          <w:trHeight w:val="189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372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PROJEKTGRADNJA d.o.o. (UVJETNA/REGRESNA TRAŽBINA)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19659143269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Vrbska ulica 3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, </w:t>
            </w: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35207 GORNJA VRBA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6.828.399,07 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- tražbina pod odgodnim uvjetom koji nastupa ako glavni dužnik ne namiri dug vjerovniku ili ako dužnik ne izvrši neku činidbu</w:t>
            </w:r>
          </w:p>
        </w:tc>
      </w:tr>
      <w:tr w:rsidTr="00671897" w:rsidR="004D155A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373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PROMET GRAĐENJE d.o.o., Požega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37123159229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Industrijska 28, Požega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11.248,39 </w:t>
            </w:r>
          </w:p>
        </w:tc>
      </w:tr>
      <w:tr w:rsidTr="00671897" w:rsidR="004D155A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374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PROMMING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03195007039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Dr.Ivana Novaka 48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, </w:t>
            </w: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40000 ČAKOVEC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9.165,13 </w:t>
            </w:r>
          </w:p>
        </w:tc>
      </w:tr>
      <w:tr w:rsidTr="00671897" w:rsidR="004D155A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375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PROTUPOŽARNI SISTEMI j.d.o.o.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41959064215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Braće Vajs 2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, </w:t>
            </w: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40000 ČAKOVEC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10.395,30 </w:t>
            </w:r>
          </w:p>
        </w:tc>
      </w:tr>
      <w:tr w:rsidTr="00671897" w:rsidR="004D155A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376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PTP-ZAPREŠIĆ d.o.o., Zaprešić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13388634586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ILIJE GREGORIĆA 20,ZAPREŠIĆ,10290 ZAPREŠIĆ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11.840,17 </w:t>
            </w:r>
          </w:p>
        </w:tc>
      </w:tr>
      <w:tr w:rsidTr="00671897" w:rsidR="004D155A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377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R.B.S.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64281565380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VLADIMIRA NAZORA 33A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, </w:t>
            </w: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51260 CRIKVENICA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2.956,64 </w:t>
            </w:r>
          </w:p>
        </w:tc>
      </w:tr>
      <w:tr w:rsidTr="00671897" w:rsidR="004D155A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378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RADMAN GRUPA d.o.o., Zagreb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65160168936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Nova cesta 2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, </w:t>
            </w: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10434 STRMEC SAMOBORSKI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3.188,21 </w:t>
            </w:r>
          </w:p>
        </w:tc>
      </w:tr>
      <w:tr w:rsidTr="00671897" w:rsidR="004D155A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379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RAJIĆ USLUGE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25786347840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Oporovečki vinogradi 58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, </w:t>
            </w: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92.249,16 </w:t>
            </w:r>
          </w:p>
        </w:tc>
      </w:tr>
      <w:tr w:rsidTr="00671897" w:rsidR="004D155A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380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RAVAGO d.o.o., Zagreb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17735843108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ULICA KREŠE GOLIKA 5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, </w:t>
            </w: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0,00 </w:t>
            </w:r>
          </w:p>
        </w:tc>
      </w:tr>
      <w:tr w:rsidTr="00671897" w:rsidR="004D155A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381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RECORTEX GRUPA d.o.o., Zagreb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65988008881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Kupinečka 34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, </w:t>
            </w: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10020 ZAGREB-NOVI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35.041,71 </w:t>
            </w:r>
          </w:p>
        </w:tc>
      </w:tr>
      <w:tr w:rsidTr="00671897" w:rsidR="004D155A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382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REFLEX Zagreb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40903703652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Petrovaradinska 5-5A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, </w:t>
            </w: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0,00 </w:t>
            </w:r>
          </w:p>
        </w:tc>
      </w:tr>
      <w:tr w:rsidTr="00671897" w:rsidR="004D155A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383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REHAK USLUGE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78489520015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KAMENARKA 28E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, </w:t>
            </w: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6E4114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28.996,67</w:t>
            </w:r>
          </w:p>
        </w:tc>
      </w:tr>
      <w:tr w:rsidTr="00671897" w:rsidR="004D155A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384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REMIS Hungary Kft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Angyalka u. 1/A 2,, H-2030,MAĐARSKA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1.204,04 </w:t>
            </w:r>
          </w:p>
        </w:tc>
      </w:tr>
      <w:tr w:rsidTr="00671897" w:rsidR="004D155A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lastRenderedPageBreak/>
              <w:t>385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RENA-PROM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62753962184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Podgaj 32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, </w:t>
            </w: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15.000,00 </w:t>
            </w:r>
          </w:p>
        </w:tc>
      </w:tr>
      <w:tr w:rsidTr="00671897" w:rsidR="004D155A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386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RETON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LJERKE ŠRAM 22,ZAGREB,10000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2.500,00 </w:t>
            </w:r>
          </w:p>
        </w:tc>
      </w:tr>
      <w:tr w:rsidTr="00671897" w:rsidR="004D155A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387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RIDIS d.o.o., Rijeka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18829765742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Vukovarska 21,NEDEFINIRANO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72.852,09 </w:t>
            </w:r>
          </w:p>
        </w:tc>
      </w:tr>
      <w:tr w:rsidTr="00671897" w:rsidR="004D155A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388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RIGIPS AUSTRIA GMBH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Unterkainisch 24,, A-8990 Bad Aussee,AUSTRIJA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13.914,69 </w:t>
            </w:r>
          </w:p>
        </w:tc>
      </w:tr>
      <w:tr w:rsidTr="00671897" w:rsidR="004D155A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389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RIGO d.o.o., Osijek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11258234686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SVILAJSKA 14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, </w:t>
            </w: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31000 OSIJEK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2.837,50 </w:t>
            </w:r>
          </w:p>
        </w:tc>
      </w:tr>
      <w:tr w:rsidTr="00671897" w:rsidR="004D155A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390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ROOMS TESSA - ROMAC BOŽANA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38795270981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Ivana Gundulića 22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, </w:t>
            </w: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21000 SPLIT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2.700,00 </w:t>
            </w:r>
          </w:p>
        </w:tc>
      </w:tr>
      <w:tr w:rsidTr="00671897" w:rsidR="004D155A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391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ROTO ULAGANJA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28189962659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TOME STRIŽIĆA 8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, </w:t>
            </w: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51000 RIJEKA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27.576,55 </w:t>
            </w:r>
          </w:p>
        </w:tc>
      </w:tr>
      <w:tr w:rsidTr="00671897" w:rsidR="004D155A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392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ROTOMETAL PROMET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42362921136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Svetonedeljska 19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, </w:t>
            </w: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10430 SAMOBOR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7.642,63 </w:t>
            </w:r>
          </w:p>
        </w:tc>
      </w:tr>
      <w:tr w:rsidTr="00671897" w:rsidR="004D155A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393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RUS RIJEČKI USLUŽNI SERVIS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89570662388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Andrije Medulića 4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, </w:t>
            </w: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51000 RIJEKA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9.625,74 </w:t>
            </w:r>
          </w:p>
        </w:tc>
      </w:tr>
      <w:tr w:rsidTr="00671897" w:rsidR="004D155A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394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SA BIŠĆAN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14814013239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PODVOŽIĆ 16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, </w:t>
            </w: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47250 DUGA RESA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41.697,71 </w:t>
            </w:r>
          </w:p>
        </w:tc>
      </w:tr>
      <w:tr w:rsidTr="00671897" w:rsidR="004D155A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395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SAFIR d.o.o., Zagreb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33548604975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HORVAĆANSKA 17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, </w:t>
            </w: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10.155,87 </w:t>
            </w:r>
          </w:p>
        </w:tc>
      </w:tr>
      <w:tr w:rsidTr="00671897" w:rsidR="004D155A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396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SAMOBORKA d.d.,Samobor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53149109818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ZAGREBAČKA 32/A,SAMOBOR,10430 SAMOBOR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16.011,64 </w:t>
            </w:r>
          </w:p>
        </w:tc>
      </w:tr>
      <w:tr w:rsidTr="00671897" w:rsidR="004D155A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397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SANITAT DUBROVNIK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99080716453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Marka Marojice 5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, </w:t>
            </w: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20000 DUBROVNIK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1.390,00 </w:t>
            </w:r>
          </w:p>
        </w:tc>
      </w:tr>
      <w:tr w:rsidTr="00671897" w:rsidR="004D155A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398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SANKOVIĆI vl.Zdravko Bulum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50777061064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Jeovci 33/2,Metković,20350 METKOVIĆ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14.352,44 </w:t>
            </w:r>
          </w:p>
        </w:tc>
      </w:tr>
      <w:tr w:rsidTr="00671897" w:rsidR="004D155A" w:rsidRPr="00C620EB">
        <w:trPr>
          <w:trHeight w:val="189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399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Sberbank BH d.d. (UVJETNA/REGRESNA TRAŽBINA)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Sarajevo, Ulica Fra Anđela Zvizdovića 1, BiH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7.822.609,26 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- tražbina pod odgodnim uvjetom koji nastupa ako glavni dužnik ne namiri dug vjerovniku ili ako dužnik ne izvrši neku činidbu</w:t>
            </w:r>
          </w:p>
        </w:tc>
      </w:tr>
      <w:tr w:rsidTr="00671897" w:rsidR="004D155A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400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SBS spa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Via Circonvallazione ,, 28010 MIASINO,ITALY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10.777,93 </w:t>
            </w:r>
          </w:p>
        </w:tc>
      </w:tr>
      <w:tr w:rsidTr="00671897" w:rsidR="004D155A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401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SBT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31770065778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Bani 75,Buzin,10010 ZAGREB SLOBOŠTINA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30.813,73 </w:t>
            </w:r>
          </w:p>
        </w:tc>
      </w:tr>
      <w:tr w:rsidTr="00671897" w:rsidR="004D155A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402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SCHRACK SECONET AG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Eibesbrunnergasse 18,, Vienna,AUSTRIJA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99.186,35 </w:t>
            </w:r>
          </w:p>
        </w:tc>
      </w:tr>
      <w:tr w:rsidTr="00671897" w:rsidR="004D155A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403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SCH-SCHACHERMAYER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96769806716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VRTNI PUT 5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, </w:t>
            </w: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46.540,65 </w:t>
            </w:r>
          </w:p>
        </w:tc>
      </w:tr>
      <w:tr w:rsidTr="00671897" w:rsidR="004D155A" w:rsidRPr="00C620EB">
        <w:trPr>
          <w:trHeight w:val="157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lastRenderedPageBreak/>
              <w:t>404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SCH-SCHACHERMAYER d.o.o. (UVJETNA/REGRESNA TRAŽBINA)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96769806716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VRTNI PUT 5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, </w:t>
            </w: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67.210,00 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- tražbina pod odgodnim uvjetom koji nastupa ako glavni dužnik ne namiri dug vjerovniku ili ako dužnik ne izvrši neku činidbu</w:t>
            </w:r>
          </w:p>
        </w:tc>
      </w:tr>
      <w:tr w:rsidTr="00671897" w:rsidR="004D155A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405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SERVIS KUĆANSKIH APARATA, FRIGO,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28731811008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KRALJA ZVONIMIRA 54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, </w:t>
            </w: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35420 STARO PETROVO SELO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9.513,39 </w:t>
            </w:r>
          </w:p>
        </w:tc>
      </w:tr>
      <w:tr w:rsidTr="00671897" w:rsidR="004D155A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406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SIGNON informacijske tehnologije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82350572589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Hirčeva 10,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5.162,50 </w:t>
            </w:r>
          </w:p>
        </w:tc>
      </w:tr>
      <w:tr w:rsidTr="00671897" w:rsidR="004D155A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407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SIKA CROATIA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19934019379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PUŠKARIĆEVA 77a,LUČKO,ZAGREB,10250 LUČKO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4.905,10 </w:t>
            </w:r>
          </w:p>
        </w:tc>
      </w:tr>
      <w:tr w:rsidTr="00671897" w:rsidR="004D155A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408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SMART SERVICE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45613785734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ZAGREBAČKA 36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, </w:t>
            </w: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10360 SESVETE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5.249,10 </w:t>
            </w:r>
          </w:p>
        </w:tc>
      </w:tr>
      <w:tr w:rsidTr="00671897" w:rsidR="004D155A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409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SMIT COMMERCE d.o.o., Gornji Stupnik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95243482140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GORNJOSTUPNIČKA 9B,STUPNIK,10255 GORNJI STUPNIK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57FDD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7.201,72</w:t>
            </w:r>
          </w:p>
        </w:tc>
      </w:tr>
      <w:tr w:rsidTr="00671897" w:rsidR="004D155A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410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SOLARVENTPROJEKT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35260472725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Babukićeva 7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, </w:t>
            </w: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35.000,00 </w:t>
            </w:r>
          </w:p>
        </w:tc>
      </w:tr>
      <w:tr w:rsidTr="00671897" w:rsidR="004D155A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411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SOLIUM d.o.o., Osijek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92590810053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Lastovska 64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, </w:t>
            </w: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31000 OSIJEK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1.703,00 </w:t>
            </w:r>
          </w:p>
        </w:tc>
      </w:tr>
      <w:tr w:rsidTr="00671897" w:rsidR="004D155A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412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SPAN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19680551758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KOTURAŠKA 47,ZAGREB,10000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2.938,78</w:t>
            </w: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</w:t>
            </w:r>
          </w:p>
        </w:tc>
      </w:tr>
      <w:tr w:rsidTr="00671897" w:rsidR="004D155A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413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SPEC.ORD.MEDIC.RADA dr.J.Božin-Juračić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47637657078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Ive Marinkovića 11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, </w:t>
            </w: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51000 RIJEKA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1.155,00 </w:t>
            </w:r>
          </w:p>
        </w:tc>
      </w:tr>
      <w:tr w:rsidTr="00671897" w:rsidR="004D155A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414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SPECIJALISTIČKA ORDINACIJA medicine rada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53687162111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Baštijanova 52,Zagreb,10000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1.848,20 </w:t>
            </w:r>
          </w:p>
        </w:tc>
      </w:tr>
      <w:tr w:rsidTr="00671897" w:rsidR="004D155A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415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SPECIJALNA OPREMA - LUČKO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35577665151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DOLENICA 20,ZAGREB - LUČKO,10250 LUČKO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1.112,50 </w:t>
            </w:r>
          </w:p>
        </w:tc>
      </w:tr>
      <w:tr w:rsidTr="00671897" w:rsidR="004D155A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416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SRUK ELEKTRON d.o.o., Zagreb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78980146558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MLJEKARSKA 17,ZAGREB,10000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22.359,92 </w:t>
            </w:r>
          </w:p>
        </w:tc>
      </w:tr>
      <w:tr w:rsidTr="00671897" w:rsidR="004D155A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417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ST.S. CENTAROPREMA d.o.o. Rijeka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64813555114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LOŠINJSKA 16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, </w:t>
            </w: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51000 RIJEKA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1.223,01 </w:t>
            </w:r>
          </w:p>
        </w:tc>
      </w:tr>
      <w:tr w:rsidTr="00671897" w:rsidR="004D155A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418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Staklarski obrt STAKLO-KNIN vl.Ivo Galić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99534151521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MASLENIČKA 2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, </w:t>
            </w: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22300 KNIN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1.010,00 </w:t>
            </w:r>
          </w:p>
        </w:tc>
      </w:tr>
      <w:tr w:rsidTr="00671897" w:rsidR="004D155A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419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STAKLO KONSTRUKT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00583674900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Remetska cesta 7/a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, </w:t>
            </w: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1.125,00 </w:t>
            </w:r>
          </w:p>
        </w:tc>
      </w:tr>
      <w:tr w:rsidTr="00671897" w:rsidR="004D155A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420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STILGLAS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32934826935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Gradek 16 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, </w:t>
            </w: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10255 GORNJI STUPNIK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23.104,58 </w:t>
            </w:r>
          </w:p>
        </w:tc>
      </w:tr>
      <w:tr w:rsidTr="00671897" w:rsidR="004D155A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lastRenderedPageBreak/>
              <w:t>421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STP podopolagačke usluge,vl.SAŠA TUS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52840337884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ČAVJA 41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, </w:t>
            </w: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51219 ČAVLE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3.213,75 </w:t>
            </w:r>
          </w:p>
        </w:tc>
      </w:tr>
      <w:tr w:rsidTr="00671897" w:rsidR="004D155A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422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STRENUUS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58736975910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Zagrebačka 1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, </w:t>
            </w: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49250 ZLATAR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53.603,75 </w:t>
            </w:r>
          </w:p>
        </w:tc>
      </w:tr>
      <w:tr w:rsidTr="00671897" w:rsidR="004D155A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423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STROJOPROMET - ZAGREB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97994010225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Zagrebačka 6,ŠENKOVEC,10292 ŠENKOVEC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57FDD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46.223,78</w:t>
            </w:r>
          </w:p>
        </w:tc>
      </w:tr>
      <w:tr w:rsidTr="00671897" w:rsidR="004D155A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424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STROPING-Obrt za gradit.i trg.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56912962882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Alojzije Stepinca 7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, </w:t>
            </w: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21238 OTOK (DALMACIJA)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5.465,40 </w:t>
            </w:r>
          </w:p>
        </w:tc>
      </w:tr>
      <w:tr w:rsidTr="00671897" w:rsidR="004D155A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425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STRUCTURA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53433018409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Mirogojska 3,Sivica,40317 PODTUREN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1.800,00 </w:t>
            </w:r>
          </w:p>
        </w:tc>
      </w:tr>
      <w:tr w:rsidTr="00671897" w:rsidR="004D155A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426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SUMA OBRT ZA USLUGE GRAĐEV.STROJEVIMA,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44013717247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Luke Botića 25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, </w:t>
            </w: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35000 SLAVONSKI BROD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19.512,69 </w:t>
            </w:r>
          </w:p>
        </w:tc>
      </w:tr>
      <w:tr w:rsidTr="00671897" w:rsidR="004D155A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427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SYSTEMA S.P.A.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Via ASntonio Ceccon 3,</w:t>
            </w: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35010 Loreggia,ITALY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24.838,38 </w:t>
            </w:r>
          </w:p>
        </w:tc>
      </w:tr>
      <w:tr w:rsidTr="00671897" w:rsidR="004D155A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428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ŠAH-MAT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87005778113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ŽUPANJSKA 33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, </w:t>
            </w: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15.098,09 </w:t>
            </w:r>
          </w:p>
        </w:tc>
      </w:tr>
      <w:tr w:rsidTr="00671897" w:rsidR="004D155A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429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ŠEGONMONT vl.Josip Šegon, Motovun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12220205593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Borgo 43,Motovun,52424 MOTOVUN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4.359,60 </w:t>
            </w:r>
          </w:p>
        </w:tc>
      </w:tr>
      <w:tr w:rsidTr="00671897" w:rsidR="004D155A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430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ŠKALAC INSTALACIJE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08928113307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Bistrec 45,Lug Samoborski,10432 BREGANA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8.198,46 </w:t>
            </w:r>
          </w:p>
        </w:tc>
      </w:tr>
      <w:tr w:rsidTr="00671897" w:rsidR="004D155A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431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ŠOTI MARIJA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91154709527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Riviera 5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, </w:t>
            </w: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20207 MLINI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10.500,00 </w:t>
            </w:r>
          </w:p>
        </w:tc>
      </w:tr>
      <w:tr w:rsidTr="00671897" w:rsidR="004D155A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432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ŠPINA d.o.o., Poreč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74884350149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M. VLAŠIĆA 43A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, </w:t>
            </w: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52440 POREČ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29.925,00 </w:t>
            </w:r>
          </w:p>
        </w:tc>
      </w:tr>
      <w:tr w:rsidTr="00671897" w:rsidR="004D155A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433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ŠTASNI d.o.o., Zagreb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96874956915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SAMOBORSKA 294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, </w:t>
            </w: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15.786,58 </w:t>
            </w:r>
          </w:p>
        </w:tc>
      </w:tr>
      <w:tr w:rsidTr="00671897" w:rsidR="004D155A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434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T i Z  OBRT, vl.TONKO ĆALUŠIĆ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52848976886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HVARSKA 6,ZADAR,23000 ZADAR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1.250,00 </w:t>
            </w:r>
          </w:p>
        </w:tc>
      </w:tr>
      <w:tr w:rsidTr="00671897" w:rsidR="004D155A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435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TAPETARIJA  DJURIĆ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26133048528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Hrvatsko proljeće 123,Ribnica,10415 NOVO ČIČE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7.242,50 </w:t>
            </w:r>
          </w:p>
        </w:tc>
      </w:tr>
      <w:tr w:rsidTr="00671897" w:rsidR="004D155A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436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TEHNIČAR COPYSERVIS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51390945090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Kranjčevićeva 25 a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, </w:t>
            </w: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3.550,76 </w:t>
            </w:r>
          </w:p>
        </w:tc>
      </w:tr>
      <w:tr w:rsidTr="00671897" w:rsidR="004D155A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437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TEHNIČKE INSTALACIJE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93832919757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Kijevska 6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, </w:t>
            </w: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21000 SPLIT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62.590,02 </w:t>
            </w:r>
          </w:p>
        </w:tc>
      </w:tr>
      <w:tr w:rsidTr="00671897" w:rsidR="004D155A" w:rsidRPr="00C620EB">
        <w:trPr>
          <w:trHeight w:val="189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438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TEHNIKA d.d. (UVJETNA/REGRESNA TRAŽBINA)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73037001250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UL.GRADA VUKOVARA 274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, </w:t>
            </w: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3.828.648,08 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- tražbina pod odgodnim uvjetom koji nastupa ako glavni dužnik ne namiri dug vjerovniku ili ako dužnik ne izvrši neku činidbu</w:t>
            </w:r>
          </w:p>
        </w:tc>
      </w:tr>
      <w:tr w:rsidTr="00671897" w:rsidR="004D155A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lastRenderedPageBreak/>
              <w:t>439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TEHNO SERVIS vl. Matej Cerić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17390008295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OSJEČKA 1A,JOSIPOVAC,31000 OSIJEK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1.477,84 </w:t>
            </w:r>
          </w:p>
        </w:tc>
      </w:tr>
      <w:tr w:rsidTr="00671897" w:rsidR="004D155A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440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TEHNOGUMA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38867318377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OBRTNIČKA 1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, </w:t>
            </w: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4.674,04 </w:t>
            </w:r>
          </w:p>
        </w:tc>
      </w:tr>
      <w:tr w:rsidTr="00671897" w:rsidR="004D155A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441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TEHNOKOR-PROJEKT d.o.o., Nemec, Zagreb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84623842087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Maksimirska 96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, </w:t>
            </w: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9.175,00 </w:t>
            </w:r>
          </w:p>
        </w:tc>
      </w:tr>
      <w:tr w:rsidTr="00671897" w:rsidR="004D155A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442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TEHNOZAVOD-MARUŠIĆ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21926472791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XIII Podbrežje 26,KAJZERICA,10020 ZAGREB-NOVI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26.130,00 </w:t>
            </w:r>
          </w:p>
        </w:tc>
      </w:tr>
      <w:tr w:rsidTr="00671897" w:rsidR="004D155A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443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TEKNODOR Instanbul Turska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Tepeuren Mahallesi ITOSP 4,, Istanbul,TURSKA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8.382,19 </w:t>
            </w:r>
          </w:p>
        </w:tc>
      </w:tr>
      <w:tr w:rsidTr="00671897" w:rsidR="004D155A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444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TELUR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64720212310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DUBRAVKIN TRG 1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, </w:t>
            </w: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26.606,46 </w:t>
            </w:r>
          </w:p>
        </w:tc>
      </w:tr>
      <w:tr w:rsidTr="00671897" w:rsidR="004D155A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445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TEPIH CENTAR d.o.o., Zagreb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82118227192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Avenija Dubrovnik 15,ZAGREB,10020 ZAGREB-NOVI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25.559,27 </w:t>
            </w:r>
          </w:p>
        </w:tc>
      </w:tr>
      <w:tr w:rsidTr="00671897" w:rsidR="004D155A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446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TERMAG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23906639896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KVARNERSKA CESTA 35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, </w:t>
            </w: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51211 MATULJI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2.100,71 </w:t>
            </w:r>
          </w:p>
        </w:tc>
      </w:tr>
      <w:tr w:rsidTr="00671897" w:rsidR="004D155A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447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TERMO SERVIS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48671346974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UL. GRADA VUKOVARA 72,ZAGREB,10000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1.762,08 </w:t>
            </w:r>
          </w:p>
        </w:tc>
      </w:tr>
      <w:tr w:rsidTr="00671897" w:rsidR="004D155A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448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TERMOKOL INSTALACIJE vl. Ivan Kološa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92575932107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Zavrtnica 3,OGULINEC,10417 BUŠEVEC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1.370,84 </w:t>
            </w:r>
          </w:p>
        </w:tc>
      </w:tr>
      <w:tr w:rsidTr="00671897" w:rsidR="004D155A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449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TERMOLAKIRERSKA RADIONA VIDOVIĆ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25172552599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Lazinska 35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, </w:t>
            </w: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1.175,00 </w:t>
            </w:r>
          </w:p>
        </w:tc>
      </w:tr>
      <w:tr w:rsidTr="00671897" w:rsidR="004D155A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450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TERMOMONT vl.Danijel Hunjadi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37945832036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Dubrava 41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, </w:t>
            </w: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2.743,75 </w:t>
            </w:r>
          </w:p>
        </w:tc>
      </w:tr>
      <w:tr w:rsidTr="00671897" w:rsidR="004D155A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451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TERMONT OBRT vl.Boris Goljevšček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09179289209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Jadarska 10 A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, </w:t>
            </w: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10040 ZAGREB-DUBRAVA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64.939,75 </w:t>
            </w:r>
          </w:p>
        </w:tc>
      </w:tr>
      <w:tr w:rsidTr="00671897" w:rsidR="004D155A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452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TERMOSOFT- I.R. montaža uređ.za grijanje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70060417314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ZAGORSKA 23,GRABOVAC,31325 ČEMINAC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16.876,62 </w:t>
            </w:r>
          </w:p>
        </w:tc>
      </w:tr>
      <w:tr w:rsidTr="00671897" w:rsidR="004D155A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453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TIM NOVAK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42404861700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ŠKORPIKOVA 2A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, </w:t>
            </w: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10090 ZAGREB-SUSEDGRAD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28.029,09 </w:t>
            </w:r>
          </w:p>
        </w:tc>
      </w:tr>
      <w:tr w:rsidTr="00671897" w:rsidR="004D155A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454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TISAK d.d., Zagreb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75917721668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SLAVONSKA  AVENIJA 11 a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, </w:t>
            </w: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57.844,00 </w:t>
            </w:r>
          </w:p>
        </w:tc>
      </w:tr>
      <w:tr w:rsidTr="00671897" w:rsidR="004D155A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455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TOPLI DOM d.o.o.,vl.Petar Čosić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51398296151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30. Svibnja 1990 39 a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, </w:t>
            </w: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35000 SLAVONSKI BROD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1.102,72 </w:t>
            </w:r>
          </w:p>
        </w:tc>
      </w:tr>
      <w:tr w:rsidTr="00671897" w:rsidR="004D155A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456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TOXIKON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76634179949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Karlovačka cesta 119 d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, </w:t>
            </w: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21.250,00 </w:t>
            </w:r>
          </w:p>
        </w:tc>
      </w:tr>
      <w:tr w:rsidTr="00671897" w:rsidR="004D155A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457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TPZ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68119083236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NOVOSELSKA 25,ZAGREB,10000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124.066,39 </w:t>
            </w:r>
          </w:p>
        </w:tc>
      </w:tr>
      <w:tr w:rsidTr="00671897" w:rsidR="004D155A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458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TRGOMETAL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26261409086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Gorica 11 b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, </w:t>
            </w: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52341 ŽMINJ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8.375,00 </w:t>
            </w:r>
          </w:p>
        </w:tc>
      </w:tr>
      <w:tr w:rsidTr="00671897" w:rsidR="004D155A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lastRenderedPageBreak/>
              <w:t>459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TRIGLAV OSIGURANJE  d.d., Zagreb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29743547503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Antuna Heinza 4,ZAGREB,10000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636,45 </w:t>
            </w:r>
          </w:p>
        </w:tc>
      </w:tr>
      <w:tr w:rsidTr="00671897" w:rsidR="004D155A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460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TROMONT d.o.o., Split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30461667075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DRAČEVAC 11,SPLIT,21000 SPLIT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7.317,60 </w:t>
            </w:r>
          </w:p>
        </w:tc>
      </w:tr>
      <w:tr w:rsidTr="00671897" w:rsidR="004D155A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461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TROX TECHNIK AUSTRIA GMBH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WIEN ,, A-1220WIEN,AUSTRALIJA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49.723,05 </w:t>
            </w:r>
          </w:p>
        </w:tc>
      </w:tr>
      <w:tr w:rsidTr="00671897" w:rsidR="004D155A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462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UG.OBRT "MAKI"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17422226622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BUDAČKA 200,GOSPIĆ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1.236,00 </w:t>
            </w:r>
          </w:p>
        </w:tc>
      </w:tr>
      <w:tr w:rsidTr="00671897" w:rsidR="004D155A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463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UGO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35541129347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GORNJA DRAGA 40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, </w:t>
            </w: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51260 CRIKVENICA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4.982,50 </w:t>
            </w:r>
          </w:p>
        </w:tc>
      </w:tr>
      <w:tr w:rsidTr="00671897" w:rsidR="004D155A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464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UKRAS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55269070381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Sv.L.B.Mandića 111 p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, </w:t>
            </w: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31000 OSIJEK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12.972,12 </w:t>
            </w:r>
          </w:p>
        </w:tc>
      </w:tr>
      <w:tr w:rsidTr="00671897" w:rsidR="004D155A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465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UniCredit Leasing Croatia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18736141210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Heinzelova 33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, </w:t>
            </w: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0,00 </w:t>
            </w:r>
          </w:p>
        </w:tc>
      </w:tr>
      <w:tr w:rsidTr="00671897" w:rsidR="004D155A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466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UNIQA OSIGURANJE d.d.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75665455333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Planinska 13 a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, </w:t>
            </w: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8.884,07 </w:t>
            </w:r>
          </w:p>
        </w:tc>
      </w:tr>
      <w:tr w:rsidTr="00671897" w:rsidR="004D155A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467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UP LIFTS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00866998010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RADNIČKA CESTA 184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, </w:t>
            </w: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28.622,19 </w:t>
            </w:r>
          </w:p>
        </w:tc>
      </w:tr>
      <w:tr w:rsidTr="00671897" w:rsidR="004D155A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468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URED 2D d.o.o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90909314875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Mlinovi 7a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, </w:t>
            </w: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59.905,29 </w:t>
            </w:r>
          </w:p>
        </w:tc>
      </w:tr>
      <w:tr w:rsidTr="00671897" w:rsidR="004D155A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469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Ured osl.inž.geodezije vl.Goran Kopljar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41477812195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Sunekova 195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, </w:t>
            </w: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10040 ZAGREB-DUBRAVA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4.000,00 </w:t>
            </w:r>
          </w:p>
        </w:tc>
      </w:tr>
      <w:tr w:rsidTr="00671897" w:rsidR="004D155A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470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URED OVL.ARHIT. vl.Ksenija Brlobašić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78884279557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Dugoselska cesta 41,Sesvete,10361 SESVETSKI KRALJEVEC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4.500,00 </w:t>
            </w:r>
          </w:p>
        </w:tc>
      </w:tr>
      <w:tr w:rsidTr="00671897" w:rsidR="004D155A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471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UTVRDA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53622674785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P.Svačića 37 a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, </w:t>
            </w: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31220 VIŠNJEVAC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2.150,11 </w:t>
            </w:r>
          </w:p>
        </w:tc>
      </w:tr>
      <w:tr w:rsidTr="00671897" w:rsidR="004D155A" w:rsidRPr="00C620EB">
        <w:trPr>
          <w:trHeight w:val="94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472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VATRO-PROMET, društvo s ograničenom odgovornošću za usluge, trgovinu i uvoz-izvoz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57189591567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HORVATOVA 82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, </w:t>
            </w: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32.880,88 </w:t>
            </w:r>
          </w:p>
        </w:tc>
      </w:tr>
      <w:tr w:rsidTr="00671897" w:rsidR="004D155A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473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VB LEASING d.d.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55525619967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HORVATOVA 82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, </w:t>
            </w: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11.808,61 </w:t>
            </w:r>
          </w:p>
        </w:tc>
      </w:tr>
      <w:tr w:rsidTr="00671897" w:rsidR="004D155A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474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VELEKEM D.D.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62347407589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ULICA KNEZA LJ.POSAVSKOG 13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, </w:t>
            </w: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10360 SESVETE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29.486,25 </w:t>
            </w:r>
          </w:p>
        </w:tc>
      </w:tr>
      <w:tr w:rsidTr="00671897" w:rsidR="004D155A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475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VELPRO-CENTAR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46660800468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Marijana Čavića 1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, </w:t>
            </w: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472.360,83 </w:t>
            </w:r>
          </w:p>
        </w:tc>
      </w:tr>
      <w:tr w:rsidTr="00671897" w:rsidR="004D155A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476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VELTEH D.O.O., ZAGREB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63291092454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LANIŠTE 9 E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, </w:t>
            </w: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7.200,00 </w:t>
            </w:r>
          </w:p>
        </w:tc>
      </w:tr>
      <w:tr w:rsidTr="00671897" w:rsidR="004D155A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477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VENTILACIJSKI SISTEMI MIKEC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16277651179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Vrtna 24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, </w:t>
            </w: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40324 GORIČAN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300.911,30 </w:t>
            </w:r>
          </w:p>
        </w:tc>
      </w:tr>
      <w:tr w:rsidTr="00671897" w:rsidR="004D155A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478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VERLAG DASHOFER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92176483054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DRAŠKOVIĆEVA 49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, </w:t>
            </w: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1.735,68 </w:t>
            </w:r>
          </w:p>
        </w:tc>
      </w:tr>
      <w:tr w:rsidTr="00671897" w:rsidR="004D155A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479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VE-TRGO  d.o.o., Zagreb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81457592651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BUKOVAČKA 23,ZAGREB,10000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1.956,56 </w:t>
            </w:r>
          </w:p>
        </w:tc>
      </w:tr>
      <w:tr w:rsidTr="00671897" w:rsidR="004D155A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480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VIDIKOM d.o.o., Zagreb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86696758078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Heinzelova 60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, </w:t>
            </w: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5.487,50 </w:t>
            </w:r>
          </w:p>
        </w:tc>
      </w:tr>
      <w:tr w:rsidTr="00671897" w:rsidR="004D155A" w:rsidRPr="00C620EB">
        <w:trPr>
          <w:trHeight w:val="94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lastRenderedPageBreak/>
              <w:t>481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VIESSMANN d.o.o., Zagreb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57545045005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DR.LUJE NALETILIĆA 29,ZAGREB,10020 ZAGREB-NOVI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61.450,75 </w:t>
            </w:r>
          </w:p>
        </w:tc>
      </w:tr>
      <w:tr w:rsidTr="00671897" w:rsidR="004D155A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482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VIP NET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29524210204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Vrtni put 1,ZAGREB,10000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46.426,30 </w:t>
            </w:r>
          </w:p>
        </w:tc>
      </w:tr>
      <w:tr w:rsidTr="00671897" w:rsidR="004D155A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483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VIZOR d.o.o.,Varaždin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28579840610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Koprivnička 1,Varaždin,42000 VARAŽDIN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12.984,00 </w:t>
            </w:r>
          </w:p>
        </w:tc>
      </w:tr>
      <w:tr w:rsidTr="00671897" w:rsidR="004D155A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484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VOD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35512328675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VUČANSKA 16 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, </w:t>
            </w: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677.694,81 </w:t>
            </w:r>
          </w:p>
        </w:tc>
      </w:tr>
      <w:tr w:rsidTr="00671897" w:rsidR="004D155A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485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VODOELEKTRO,obrt za uslu vl.Hrvoje Sučić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53096051144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Eugena Kvaternika 20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, </w:t>
            </w: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10410 VELIKA GORICA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1.150,00 </w:t>
            </w:r>
          </w:p>
        </w:tc>
      </w:tr>
      <w:tr w:rsidTr="00671897" w:rsidR="004D155A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486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VODOINSTAL.I PLINOINSTAL.OBRT TERMO RAJ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85954022385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V.Raduša 7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, </w:t>
            </w: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32100 VINKOVCI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11.704,00 </w:t>
            </w:r>
          </w:p>
        </w:tc>
      </w:tr>
      <w:tr w:rsidTr="00671897" w:rsidR="004D155A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487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VODOLIMARIJA GRGEC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07690631507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Dvojkovićev Put 5/a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, </w:t>
            </w: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193.121,89 </w:t>
            </w:r>
          </w:p>
        </w:tc>
      </w:tr>
      <w:tr w:rsidTr="00671897" w:rsidR="004D155A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488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VODOOPSKRBA I ODVODNJA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83416546499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Folnegovićeva 1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, </w:t>
            </w: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15.302,82 </w:t>
            </w:r>
          </w:p>
        </w:tc>
      </w:tr>
      <w:tr w:rsidTr="00671897" w:rsidR="004D155A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489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VODOS j.d.o.o.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13046742847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Marijana Matijaševića 7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, </w:t>
            </w: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31205 ALJMAŠ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136.615,22 </w:t>
            </w:r>
          </w:p>
        </w:tc>
      </w:tr>
      <w:tr w:rsidTr="00671897" w:rsidR="004D155A" w:rsidRPr="00C620EB">
        <w:trPr>
          <w:trHeight w:val="94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490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VODOSKOK D.D.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34134218058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ČULINEČKA CESTA 221C,ZAGREB,10040 ZAGREB-DUBRAVA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76.395,58 </w:t>
            </w:r>
          </w:p>
        </w:tc>
      </w:tr>
      <w:tr w:rsidTr="00671897" w:rsidR="004D155A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491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VUJIĆ GRADNJA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39983264752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Veleniki 38 a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, </w:t>
            </w: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52440 POREČ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18.870,34 </w:t>
            </w:r>
          </w:p>
        </w:tc>
      </w:tr>
      <w:tr w:rsidTr="00671897" w:rsidR="004D155A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492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VULKAL d.o.o., Zagreb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90439696130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SAMOBORSKA C. 310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, </w:t>
            </w: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10090 ZAGREB-SUSEDGRAD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54.316,29 </w:t>
            </w:r>
          </w:p>
        </w:tc>
      </w:tr>
      <w:tr w:rsidTr="00671897" w:rsidR="004D155A" w:rsidRPr="00C620EB">
        <w:trPr>
          <w:trHeight w:val="157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493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VULKAL d.o.o., Zagreb (UVJETNA/REGRESNA TRAŽBINA)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90439696130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SAMOBORSKA C. 310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, </w:t>
            </w: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10090 ZAGREB-SUSEDGRAD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225.560,00 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- tražbina pod odgodnim uvjetom koji nastupa ako glavni dužnik ne namiri dug vjerovniku ili ako dužnik ne izvrši neku činidbu</w:t>
            </w:r>
          </w:p>
        </w:tc>
      </w:tr>
      <w:tr w:rsidTr="00671897" w:rsidR="004D155A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494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WISINTIN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92585813519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Bibići 50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, </w:t>
            </w: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52342 SVETVINČENAT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6.825,00 </w:t>
            </w:r>
          </w:p>
        </w:tc>
      </w:tr>
      <w:tr w:rsidTr="00671897" w:rsidR="004D155A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495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WURTH  HRVATSKA d.o.o., Zagreb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52641439848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FRANJE LUČIĆA 23/III 23/II,ZAGREB,10000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336,45 </w:t>
            </w:r>
          </w:p>
        </w:tc>
      </w:tr>
      <w:tr w:rsidTr="00671897" w:rsidR="004D155A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496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ZABAVICA  j.d.o.o.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47900065553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Vladimira Gortana 4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, </w:t>
            </w: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23000 ZADAR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57.930,93 </w:t>
            </w:r>
          </w:p>
        </w:tc>
      </w:tr>
      <w:tr w:rsidTr="00671897" w:rsidR="004D155A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497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ZAGREBAČKA BANKA D.D.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92963223473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TRG BANA J.JELAČIĆA 10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, </w:t>
            </w: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5.559.333,69 </w:t>
            </w:r>
          </w:p>
        </w:tc>
      </w:tr>
      <w:tr w:rsidTr="00671897" w:rsidR="004D155A" w:rsidRPr="00C620EB">
        <w:trPr>
          <w:trHeight w:val="189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lastRenderedPageBreak/>
              <w:t>498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ZAGREBAČKA BANKA DD (UVJETNA/REGRESNA TRAŽBINA)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92963223473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TRG BANA J.JELAČIĆA 10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, </w:t>
            </w: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11.827.645,04 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- tražbina pod odgodnim uvjetom koji nastupa ako glavni dužnik ne namiri dug vjerovniku ili ako dužnik ne izvrši neku činidbu</w:t>
            </w:r>
          </w:p>
        </w:tc>
      </w:tr>
      <w:tr w:rsidTr="00671897" w:rsidR="004D155A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499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ZAGREBAČKI HOLDING d.o.o. - PODRUŽNICA ČISTOĆA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85584865987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RADNIČKA CESTA 82,ZAGREB,10000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17.832,38 </w:t>
            </w:r>
          </w:p>
        </w:tc>
      </w:tr>
      <w:tr w:rsidTr="00671897" w:rsidR="004D155A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500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ZAGREBAČKI MAMUT d.o.o., Zagreb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74316143482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Ljubljanska avenija 18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, </w:t>
            </w: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10437 BESTOVJE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8.213,08 </w:t>
            </w:r>
          </w:p>
        </w:tc>
      </w:tr>
      <w:tr w:rsidTr="00671897" w:rsidR="004D155A" w:rsidRPr="00C620EB">
        <w:trPr>
          <w:trHeight w:val="94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501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ZAGREB-BETON D.O.O., SESV. KRALJEVEC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90475183197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STROJARSKA BB ,SESV. KRALJEVEC,10361 SESVETSKI KRALJEVEC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6.496,00 </w:t>
            </w:r>
          </w:p>
        </w:tc>
      </w:tr>
      <w:tr w:rsidTr="00671897" w:rsidR="004D155A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502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ZAVOD ZA INTEGRALNU KONTROLU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51028550278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Maksimirska 57 a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, </w:t>
            </w: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6.750,00 </w:t>
            </w:r>
          </w:p>
        </w:tc>
      </w:tr>
      <w:tr w:rsidTr="00671897" w:rsidR="004D155A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503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ZB-MIS d.o.o., Zagreb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27683827693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Goričanski odvojak 21 a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, </w:t>
            </w: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10040 ZAGREB-DUBRAVA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20.734,20 </w:t>
            </w:r>
          </w:p>
        </w:tc>
      </w:tr>
      <w:tr w:rsidTr="00671897" w:rsidR="004D155A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504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ZG-MONT, OBRT ZA USLUGE,UGOST.I TRG.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96736087374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1.Petruševec IV.odvojak 99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, </w:t>
            </w: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11.518,35 </w:t>
            </w:r>
          </w:p>
        </w:tc>
      </w:tr>
      <w:tr w:rsidTr="00671897" w:rsidR="004D155A" w:rsidRPr="00C620EB">
        <w:trPr>
          <w:trHeight w:val="315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505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ZONA ZAŠTITE d.o.o.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11372198935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Remete 99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, </w:t>
            </w: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10000 ZAGREB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6.002,41 </w:t>
            </w:r>
          </w:p>
        </w:tc>
      </w:tr>
      <w:tr w:rsidTr="00671897" w:rsidR="004D155A" w:rsidRPr="00C620EB">
        <w:trPr>
          <w:trHeight w:val="6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506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ZUMTOBEL Lighting GmbH, Austria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Schweizer Strasse 30,, 6851 Dornbirn,AUSTRIJA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681.281,70 </w:t>
            </w:r>
          </w:p>
        </w:tc>
      </w:tr>
      <w:tr w:rsidTr="00671897" w:rsidR="004D155A" w:rsidRPr="00C620EB">
        <w:trPr>
          <w:trHeight w:val="330"/>
        </w:trPr>
        <w:tc>
          <w:tcPr>
            <w:tcW w:type="pct" w:w="32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507</w:t>
            </w:r>
          </w:p>
        </w:tc>
        <w:tc>
          <w:tcPr>
            <w:tcW w:type="pct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ZUSTOVIĆ OBRT, vl. Vlado Zustović</w:t>
            </w:r>
          </w:p>
        </w:tc>
        <w:tc>
          <w:tcPr>
            <w:tcW w:type="pct" w:w="7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53884108740</w:t>
            </w:r>
          </w:p>
        </w:tc>
        <w:tc>
          <w:tcPr>
            <w:tcW w:type="pct" w:w="15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Čepić 41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, </w:t>
            </w: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52232 KRŠAN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2.137,50 </w:t>
            </w:r>
          </w:p>
        </w:tc>
      </w:tr>
      <w:tr w:rsidTr="00671897" w:rsidR="004D155A" w:rsidRPr="00C620EB">
        <w:trPr>
          <w:trHeight w:val="570"/>
        </w:trPr>
        <w:tc>
          <w:tcPr>
            <w:tcW w:type="pct" w:w="324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1491"/>
            <w:tcBorders>
              <w:top w:space="0" w:sz="8" w:color="auto" w:val="single"/>
              <w:left w:val="nil"/>
              <w:bottom w:space="0" w:sz="8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SVEUKUPNO</w:t>
            </w:r>
          </w:p>
        </w:tc>
        <w:tc>
          <w:tcPr>
            <w:tcW w:type="pct" w:w="781"/>
            <w:tcBorders>
              <w:top w:space="0" w:sz="8" w:color="auto" w:val="single"/>
              <w:left w:val="nil"/>
              <w:bottom w:space="0" w:sz="8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1592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155A" w:rsidP="00A57FDD" w:rsidR="004D155A" w:rsidRPr="00C620EB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C620EB"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812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57FDD" w:rsidP="00A57FDD" w:rsidR="004D155A" w:rsidRPr="00C620E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76.108.948,95</w:t>
            </w:r>
          </w:p>
        </w:tc>
      </w:tr>
    </w:tbl>
    <w:p w:rsidRDefault="003F200E" w:rsidP="001A669A" w:rsidR="003F200E" w:rsidRPr="003262DE">
      <w:p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3F200E" w:rsidP="001A669A" w:rsidR="003F200E" w:rsidRPr="003262DE">
      <w:p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E2298F" w:rsidP="00DF0A17" w:rsidR="00E2298F" w:rsidRPr="00FA560A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FA560A">
        <w:rPr>
          <w:rFonts w:cs="Times New Roman" w:hAnsi="Times New Roman" w:ascii="Times New Roman"/>
          <w:sz w:val="24"/>
          <w:szCs w:val="24"/>
        </w:rPr>
        <w:tab/>
        <w:t>Nema primjed</w:t>
      </w:r>
      <w:r>
        <w:rPr>
          <w:rFonts w:cs="Times New Roman" w:hAnsi="Times New Roman" w:ascii="Times New Roman"/>
          <w:sz w:val="24"/>
          <w:szCs w:val="24"/>
        </w:rPr>
        <w:t>b</w:t>
      </w:r>
      <w:r w:rsidRPr="00FA560A">
        <w:rPr>
          <w:rFonts w:cs="Times New Roman" w:hAnsi="Times New Roman" w:ascii="Times New Roman"/>
          <w:sz w:val="24"/>
          <w:szCs w:val="24"/>
        </w:rPr>
        <w:t>i na prednje utvrđenje suda</w:t>
      </w:r>
    </w:p>
    <w:p w:rsidRDefault="00E2298F" w:rsidP="00E2298F" w:rsidR="00E2298F" w:rsidRPr="00FA560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2298F" w:rsidP="00E2298F" w:rsidR="00E2298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Prelazi se na raspravljanje osporenih tražbina</w:t>
      </w:r>
    </w:p>
    <w:p w:rsidRDefault="00E2298F" w:rsidP="00E2298F" w:rsidR="00E2298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2298F" w:rsidP="00E2298F" w:rsidR="00E2298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Utvrđuje se da je osporavanje tražbina od strane dužnika objavljeno na e-Oglasna ploča dana 03. kolovoza 2017., a od strane povjerenika dana 03. kolovoza 2017., dakle unutar roka iz članka 34. stavak 1. podstavak 2. SZ-a. </w:t>
      </w:r>
    </w:p>
    <w:p w:rsidRDefault="00785F1F" w:rsidP="00E2298F" w:rsidR="00785F1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785F1F" w:rsidP="00E2298F" w:rsidR="00B17EA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Sud priopćava </w:t>
      </w:r>
      <w:r w:rsidR="0098151F">
        <w:rPr>
          <w:rFonts w:cs="Times New Roman" w:hAnsi="Times New Roman" w:ascii="Times New Roman"/>
          <w:sz w:val="24"/>
          <w:szCs w:val="24"/>
        </w:rPr>
        <w:t xml:space="preserve">vjerovnicima kako je prema odredbi članka 48. stavak 1. SZ-a dužnik ovlašten osporiti tražbinu, prema stavka 2. istog članka SZ-a, povjerenik ovlašten osporiti </w:t>
      </w:r>
      <w:r w:rsidR="009D0243">
        <w:rPr>
          <w:rFonts w:cs="Times New Roman" w:hAnsi="Times New Roman" w:ascii="Times New Roman"/>
          <w:sz w:val="24"/>
          <w:szCs w:val="24"/>
        </w:rPr>
        <w:t>tražbinu koju je priznao dužnik, a prema odredbi stavka 3. istog članka vje</w:t>
      </w:r>
      <w:r w:rsidR="00B17EA1">
        <w:rPr>
          <w:rFonts w:cs="Times New Roman" w:hAnsi="Times New Roman" w:ascii="Times New Roman"/>
          <w:sz w:val="24"/>
          <w:szCs w:val="24"/>
        </w:rPr>
        <w:t>r</w:t>
      </w:r>
      <w:r w:rsidR="009D0243">
        <w:rPr>
          <w:rFonts w:cs="Times New Roman" w:hAnsi="Times New Roman" w:ascii="Times New Roman"/>
          <w:sz w:val="24"/>
          <w:szCs w:val="24"/>
        </w:rPr>
        <w:t xml:space="preserve">ovnici su ovlašteni osporiti tražbinu koju je priznao dužnik i vjerovnik. Sukladno citiranim odredbama, a odgovarajućom primjenom odredaba SZ-a o  osporavanju tražbina u stečajnom postupku </w:t>
      </w:r>
      <w:r w:rsidR="00B17EA1">
        <w:rPr>
          <w:rFonts w:cs="Times New Roman" w:hAnsi="Times New Roman" w:ascii="Times New Roman"/>
          <w:sz w:val="24"/>
          <w:szCs w:val="24"/>
        </w:rPr>
        <w:lastRenderedPageBreak/>
        <w:t xml:space="preserve">(članak 48. stavak 5. SZ-a) </w:t>
      </w:r>
      <w:r w:rsidR="009D0243">
        <w:rPr>
          <w:rFonts w:cs="Times New Roman" w:hAnsi="Times New Roman" w:ascii="Times New Roman"/>
          <w:sz w:val="24"/>
          <w:szCs w:val="24"/>
        </w:rPr>
        <w:t>koja pravila ne poznaju mogućnost više</w:t>
      </w:r>
      <w:r w:rsidR="00153E6E">
        <w:rPr>
          <w:rFonts w:cs="Times New Roman" w:hAnsi="Times New Roman" w:ascii="Times New Roman"/>
          <w:sz w:val="24"/>
          <w:szCs w:val="24"/>
        </w:rPr>
        <w:t>strukog osporavanja:  u slučaju da je tražbinu osporio dužnik, na parnicu će se uputu dužnik ili vjerovnik osporene tražbine</w:t>
      </w:r>
      <w:r w:rsidR="00A00E7C">
        <w:rPr>
          <w:rFonts w:cs="Times New Roman" w:hAnsi="Times New Roman" w:ascii="Times New Roman"/>
          <w:sz w:val="24"/>
          <w:szCs w:val="24"/>
        </w:rPr>
        <w:t xml:space="preserve"> (zavisno postoji li u odnosu na tražbinu ovršna isprava)</w:t>
      </w:r>
      <w:r w:rsidR="00153E6E">
        <w:rPr>
          <w:rFonts w:cs="Times New Roman" w:hAnsi="Times New Roman" w:ascii="Times New Roman"/>
          <w:sz w:val="24"/>
          <w:szCs w:val="24"/>
        </w:rPr>
        <w:t xml:space="preserve">, </w:t>
      </w:r>
      <w:r w:rsidR="00A00E7C">
        <w:rPr>
          <w:rFonts w:cs="Times New Roman" w:hAnsi="Times New Roman" w:ascii="Times New Roman"/>
          <w:sz w:val="24"/>
          <w:szCs w:val="24"/>
        </w:rPr>
        <w:t xml:space="preserve"> </w:t>
      </w:r>
      <w:r w:rsidR="00153E6E">
        <w:rPr>
          <w:rFonts w:cs="Times New Roman" w:hAnsi="Times New Roman" w:ascii="Times New Roman"/>
          <w:sz w:val="24"/>
          <w:szCs w:val="24"/>
        </w:rPr>
        <w:t>a osporavanja te tražbine od strane povjerenika i vjerovnika</w:t>
      </w:r>
      <w:r w:rsidR="00C31D5C">
        <w:rPr>
          <w:rFonts w:cs="Times New Roman" w:hAnsi="Times New Roman" w:ascii="Times New Roman"/>
          <w:sz w:val="24"/>
          <w:szCs w:val="24"/>
        </w:rPr>
        <w:t xml:space="preserve"> (osporavatelja)</w:t>
      </w:r>
      <w:r w:rsidR="00153E6E">
        <w:rPr>
          <w:rFonts w:cs="Times New Roman" w:hAnsi="Times New Roman" w:ascii="Times New Roman"/>
          <w:sz w:val="24"/>
          <w:szCs w:val="24"/>
        </w:rPr>
        <w:t xml:space="preserve"> su procesno irelevantna, u slučaju da je tražbinu priznao  dužnik, </w:t>
      </w:r>
      <w:r w:rsidR="00C31D5C">
        <w:rPr>
          <w:rFonts w:cs="Times New Roman" w:hAnsi="Times New Roman" w:ascii="Times New Roman"/>
          <w:sz w:val="24"/>
          <w:szCs w:val="24"/>
        </w:rPr>
        <w:t xml:space="preserve">a osporio povjerenik </w:t>
      </w:r>
      <w:r w:rsidR="00153E6E">
        <w:rPr>
          <w:rFonts w:cs="Times New Roman" w:hAnsi="Times New Roman" w:ascii="Times New Roman"/>
          <w:sz w:val="24"/>
          <w:szCs w:val="24"/>
        </w:rPr>
        <w:t xml:space="preserve">na parnicu će se uputu </w:t>
      </w:r>
      <w:r w:rsidR="00C31D5C">
        <w:rPr>
          <w:rFonts w:cs="Times New Roman" w:hAnsi="Times New Roman" w:ascii="Times New Roman"/>
          <w:sz w:val="24"/>
          <w:szCs w:val="24"/>
        </w:rPr>
        <w:t xml:space="preserve">povjerenik </w:t>
      </w:r>
      <w:r w:rsidR="00153E6E">
        <w:rPr>
          <w:rFonts w:cs="Times New Roman" w:hAnsi="Times New Roman" w:ascii="Times New Roman"/>
          <w:sz w:val="24"/>
          <w:szCs w:val="24"/>
        </w:rPr>
        <w:t>ili vjerovnik osporene tražbine, a osporavanja te tražbine od strane  vjerovnika</w:t>
      </w:r>
      <w:r w:rsidR="00C31D5C">
        <w:rPr>
          <w:rFonts w:cs="Times New Roman" w:hAnsi="Times New Roman" w:ascii="Times New Roman"/>
          <w:sz w:val="24"/>
          <w:szCs w:val="24"/>
        </w:rPr>
        <w:t xml:space="preserve"> (osporavatelja)</w:t>
      </w:r>
      <w:r w:rsidR="00153E6E">
        <w:rPr>
          <w:rFonts w:cs="Times New Roman" w:hAnsi="Times New Roman" w:ascii="Times New Roman"/>
          <w:sz w:val="24"/>
          <w:szCs w:val="24"/>
        </w:rPr>
        <w:t xml:space="preserve"> </w:t>
      </w:r>
      <w:r w:rsidR="00C31D5C">
        <w:rPr>
          <w:rFonts w:cs="Times New Roman" w:hAnsi="Times New Roman" w:ascii="Times New Roman"/>
          <w:sz w:val="24"/>
          <w:szCs w:val="24"/>
        </w:rPr>
        <w:t xml:space="preserve">je </w:t>
      </w:r>
      <w:r w:rsidR="00153E6E">
        <w:rPr>
          <w:rFonts w:cs="Times New Roman" w:hAnsi="Times New Roman" w:ascii="Times New Roman"/>
          <w:sz w:val="24"/>
          <w:szCs w:val="24"/>
        </w:rPr>
        <w:t xml:space="preserve"> procesno irelevantn</w:t>
      </w:r>
      <w:r w:rsidR="00C31D5C">
        <w:rPr>
          <w:rFonts w:cs="Times New Roman" w:hAnsi="Times New Roman" w:ascii="Times New Roman"/>
          <w:sz w:val="24"/>
          <w:szCs w:val="24"/>
        </w:rPr>
        <w:t>o, te u slučaju da je tražbinu priznao dužnik i povje</w:t>
      </w:r>
      <w:r w:rsidR="00B17EA1">
        <w:rPr>
          <w:rFonts w:cs="Times New Roman" w:hAnsi="Times New Roman" w:ascii="Times New Roman"/>
          <w:sz w:val="24"/>
          <w:szCs w:val="24"/>
        </w:rPr>
        <w:t>r</w:t>
      </w:r>
      <w:r w:rsidR="00C31D5C">
        <w:rPr>
          <w:rFonts w:cs="Times New Roman" w:hAnsi="Times New Roman" w:ascii="Times New Roman"/>
          <w:sz w:val="24"/>
          <w:szCs w:val="24"/>
        </w:rPr>
        <w:t>enik</w:t>
      </w:r>
      <w:r w:rsidR="00B17EA1">
        <w:rPr>
          <w:rFonts w:cs="Times New Roman" w:hAnsi="Times New Roman" w:ascii="Times New Roman"/>
          <w:sz w:val="24"/>
          <w:szCs w:val="24"/>
        </w:rPr>
        <w:t>, a osporio vjerovnik</w:t>
      </w:r>
      <w:r w:rsidR="00C31D5C">
        <w:rPr>
          <w:rFonts w:cs="Times New Roman" w:hAnsi="Times New Roman" w:ascii="Times New Roman"/>
          <w:sz w:val="24"/>
          <w:szCs w:val="24"/>
        </w:rPr>
        <w:t xml:space="preserve">, na parnicu će se uputu </w:t>
      </w:r>
      <w:r w:rsidR="00B17EA1">
        <w:rPr>
          <w:rFonts w:cs="Times New Roman" w:hAnsi="Times New Roman" w:ascii="Times New Roman"/>
          <w:sz w:val="24"/>
          <w:szCs w:val="24"/>
        </w:rPr>
        <w:t xml:space="preserve">vjerovnik osporene tražbine ili vjerovnik (osporavatelj) </w:t>
      </w:r>
    </w:p>
    <w:p w:rsidRDefault="00D436F6" w:rsidP="00D436F6" w:rsidR="00D436F6">
      <w:p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436F6" w:rsidP="00D436F6" w:rsidR="00D436F6">
      <w:p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436F6" w:rsidP="00D436F6" w:rsidR="00D436F6" w:rsidRPr="003262DE">
      <w:p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  <w:r w:rsidRPr="003262DE">
        <w:rPr>
          <w:rFonts w:cs="Times New Roman" w:hAnsi="Times New Roman" w:ascii="Times New Roman"/>
          <w:b/>
          <w:sz w:val="24"/>
          <w:szCs w:val="24"/>
        </w:rPr>
        <w:t>Dužnik je osporio</w:t>
      </w:r>
      <w:r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3262DE">
        <w:rPr>
          <w:rFonts w:cs="Times New Roman" w:hAnsi="Times New Roman" w:ascii="Times New Roman"/>
          <w:b/>
          <w:sz w:val="24"/>
          <w:szCs w:val="24"/>
        </w:rPr>
        <w:t>tražbine sljedećim  vjerovnicima:</w:t>
      </w:r>
    </w:p>
    <w:p w:rsidRDefault="00D436F6" w:rsidP="00D436F6" w:rsidR="00D436F6" w:rsidRPr="003262D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436F6" w:rsidP="00D436F6" w:rsidR="00D436F6">
      <w:pPr>
        <w:spacing w:lineRule="auto" w:line="240" w:after="0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>
        <w:rPr>
          <w:rFonts w:cs="Times New Roman" w:hAnsi="Times New Roman" w:ascii="Times New Roman"/>
          <w:sz w:val="24"/>
          <w:szCs w:val="24"/>
        </w:rPr>
        <w:t>253</w:t>
      </w:r>
      <w:r w:rsidRPr="003262DE">
        <w:rPr>
          <w:rFonts w:cs="Times New Roman" w:hAnsi="Times New Roman" w:ascii="Times New Roman"/>
          <w:sz w:val="24"/>
          <w:szCs w:val="24"/>
        </w:rPr>
        <w:t xml:space="preserve">. </w:t>
      </w:r>
      <w:r w:rsidRPr="00D2579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MASSA d.o.o.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</w:t>
      </w:r>
      <w:r w:rsidRPr="00996A3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Zagre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b, V</w:t>
      </w:r>
      <w:r w:rsidRPr="00996A3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rtni put 5,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OIB:</w:t>
      </w:r>
      <w:r w:rsidRPr="00996A3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22830417662b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</w:p>
    <w:p w:rsidRDefault="00D436F6" w:rsidP="00D436F6" w:rsidR="00D436F6">
      <w:pPr>
        <w:spacing w:lineRule="auto" w:line="240" w:after="0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D436F6" w:rsidP="00D436F6" w:rsidR="00D436F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34578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Dužnik osporava tražbinu u iznosu od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103.753,56 </w:t>
      </w:r>
      <w:r w:rsidRPr="0034578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kn iz razloga što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je</w:t>
      </w:r>
      <w:r w:rsidRPr="0034578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Pr="00812ED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u tijeku sudski postupak za predmetnu tražbinu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 </w:t>
      </w:r>
      <w:r w:rsidRPr="00812ED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Trgovački sud u Zagrebu, posl. br. P-234/13</w:t>
      </w:r>
      <w:r w:rsidRPr="00C43F15">
        <w:rPr>
          <w:rFonts w:hAnsi="Times New Roman" w:ascii="Times New Roman"/>
          <w:sz w:val="24"/>
          <w:szCs w:val="24"/>
        </w:rPr>
        <w:t>.</w:t>
      </w:r>
    </w:p>
    <w:p w:rsidRDefault="00D436F6" w:rsidP="00D436F6" w:rsidR="00D436F6" w:rsidRPr="00FC243C">
      <w:pPr>
        <w:spacing w:after="0"/>
        <w:jc w:val="both"/>
        <w:rPr>
          <w:rFonts w:hAnsi="Times New Roman" w:ascii="Times New Roman"/>
          <w:sz w:val="24"/>
          <w:szCs w:val="24"/>
        </w:rPr>
      </w:pPr>
    </w:p>
    <w:p w:rsidRDefault="00D436F6" w:rsidP="00D436F6" w:rsidR="00D436F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812ED4">
        <w:rPr>
          <w:rFonts w:cs="Times New Roman" w:hAnsi="Times New Roman" w:ascii="Times New Roman"/>
          <w:sz w:val="24"/>
          <w:szCs w:val="24"/>
        </w:rPr>
        <w:t>243. i 458</w:t>
      </w:r>
      <w:r w:rsidRPr="00A77E71">
        <w:rPr>
          <w:rFonts w:cs="Times New Roman" w:hAnsi="Times New Roman" w:ascii="Times New Roman"/>
          <w:sz w:val="24"/>
          <w:szCs w:val="24"/>
        </w:rPr>
        <w:t xml:space="preserve">. </w:t>
      </w:r>
      <w:r w:rsidRPr="00812ED4">
        <w:rPr>
          <w:rFonts w:cs="Times New Roman" w:hAnsi="Times New Roman" w:ascii="Times New Roman"/>
          <w:sz w:val="24"/>
          <w:szCs w:val="24"/>
        </w:rPr>
        <w:t>M-PROFIL d.o.o.</w:t>
      </w:r>
      <w:r>
        <w:rPr>
          <w:rFonts w:cs="Times New Roman" w:hAnsi="Times New Roman" w:ascii="Times New Roman"/>
          <w:sz w:val="24"/>
          <w:szCs w:val="24"/>
        </w:rPr>
        <w:t xml:space="preserve"> u stečaju, Zabok, P</w:t>
      </w:r>
      <w:r w:rsidRPr="00996A39">
        <w:rPr>
          <w:rFonts w:cs="Times New Roman" w:hAnsi="Times New Roman" w:ascii="Times New Roman"/>
          <w:sz w:val="24"/>
          <w:szCs w:val="24"/>
        </w:rPr>
        <w:t xml:space="preserve">rilaz dr. Franje </w:t>
      </w:r>
      <w:r>
        <w:rPr>
          <w:rFonts w:cs="Times New Roman" w:hAnsi="Times New Roman" w:ascii="Times New Roman"/>
          <w:sz w:val="24"/>
          <w:szCs w:val="24"/>
        </w:rPr>
        <w:t>T</w:t>
      </w:r>
      <w:r w:rsidRPr="00996A39">
        <w:rPr>
          <w:rFonts w:cs="Times New Roman" w:hAnsi="Times New Roman" w:ascii="Times New Roman"/>
          <w:sz w:val="24"/>
          <w:szCs w:val="24"/>
        </w:rPr>
        <w:t>uđmana 11</w:t>
      </w:r>
      <w:r>
        <w:rPr>
          <w:rFonts w:cs="Times New Roman" w:hAnsi="Times New Roman" w:ascii="Times New Roman"/>
          <w:sz w:val="24"/>
          <w:szCs w:val="24"/>
        </w:rPr>
        <w:t>, OIB:</w:t>
      </w:r>
      <w:r w:rsidRPr="00996A39">
        <w:rPr>
          <w:rFonts w:cs="Times New Roman" w:hAnsi="Times New Roman" w:ascii="Times New Roman"/>
          <w:sz w:val="24"/>
          <w:szCs w:val="24"/>
        </w:rPr>
        <w:t>02586214731</w:t>
      </w:r>
      <w:r w:rsidRPr="00A77E7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D436F6" w:rsidP="00D436F6" w:rsidR="00D436F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436F6" w:rsidP="00D436F6" w:rsidR="00D436F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A77E71">
        <w:rPr>
          <w:rFonts w:cs="Times New Roman" w:hAnsi="Times New Roman" w:ascii="Times New Roman"/>
          <w:sz w:val="24"/>
          <w:szCs w:val="24"/>
        </w:rPr>
        <w:t xml:space="preserve">Dužnik </w:t>
      </w:r>
      <w:r>
        <w:rPr>
          <w:rFonts w:cs="Times New Roman" w:hAnsi="Times New Roman" w:ascii="Times New Roman"/>
          <w:sz w:val="24"/>
          <w:szCs w:val="24"/>
        </w:rPr>
        <w:t>osporava</w:t>
      </w:r>
      <w:r w:rsidRPr="00A77E71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uvjetnu </w:t>
      </w:r>
      <w:r w:rsidRPr="00A77E71">
        <w:rPr>
          <w:rFonts w:cs="Times New Roman" w:hAnsi="Times New Roman" w:ascii="Times New Roman"/>
          <w:sz w:val="24"/>
          <w:szCs w:val="24"/>
        </w:rPr>
        <w:t xml:space="preserve">tražbinu u iznosu od </w:t>
      </w:r>
      <w:r w:rsidRPr="00812ED4">
        <w:rPr>
          <w:rFonts w:cs="Times New Roman" w:hAnsi="Times New Roman" w:ascii="Times New Roman"/>
          <w:sz w:val="24"/>
          <w:szCs w:val="24"/>
        </w:rPr>
        <w:t xml:space="preserve">1.218.220,00 </w:t>
      </w:r>
      <w:r w:rsidRPr="00A77E71">
        <w:rPr>
          <w:rFonts w:cs="Times New Roman" w:hAnsi="Times New Roman" w:ascii="Times New Roman"/>
          <w:sz w:val="24"/>
          <w:szCs w:val="24"/>
        </w:rPr>
        <w:t xml:space="preserve">kn iz razloga </w:t>
      </w:r>
      <w:r w:rsidRPr="00812ED4">
        <w:rPr>
          <w:rFonts w:cs="Times New Roman" w:hAnsi="Times New Roman" w:ascii="Times New Roman"/>
          <w:sz w:val="24"/>
          <w:szCs w:val="24"/>
        </w:rPr>
        <w:t>što je u tijeku sudski postupak za predmetnu tražbinu  Trgovački sud u Zagrebu, posl. br. P-1695/14</w:t>
      </w:r>
      <w:r w:rsidRPr="00A77E71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2118AE" w:rsidP="00D436F6" w:rsidR="002118A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118AE" w:rsidP="00D436F6" w:rsidR="002118AE" w:rsidRPr="00A77E7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 posebno pitanje  suda  stranka navodi kako u  odnosu na osporenu tražbinu ne postoji ovršna isprava.</w:t>
      </w:r>
    </w:p>
    <w:p w:rsidRDefault="00D436F6" w:rsidP="00D436F6" w:rsidR="00D436F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436F6" w:rsidP="00D436F6" w:rsidR="00D436F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812ED4">
        <w:rPr>
          <w:rFonts w:cs="Times New Roman" w:hAnsi="Times New Roman" w:ascii="Times New Roman"/>
          <w:sz w:val="24"/>
          <w:szCs w:val="24"/>
        </w:rPr>
        <w:t>505</w:t>
      </w:r>
      <w:r w:rsidRPr="00A77E71">
        <w:rPr>
          <w:rFonts w:cs="Times New Roman" w:hAnsi="Times New Roman" w:ascii="Times New Roman"/>
          <w:sz w:val="24"/>
          <w:szCs w:val="24"/>
        </w:rPr>
        <w:t xml:space="preserve">. </w:t>
      </w:r>
      <w:r w:rsidRPr="00812ED4">
        <w:rPr>
          <w:rFonts w:cs="Times New Roman" w:hAnsi="Times New Roman" w:ascii="Times New Roman"/>
          <w:sz w:val="24"/>
          <w:szCs w:val="24"/>
        </w:rPr>
        <w:t>HRVATSKI ZAVOD ZA ZAPOŠLJAVANJE</w:t>
      </w:r>
      <w:r>
        <w:rPr>
          <w:rFonts w:cs="Times New Roman" w:hAnsi="Times New Roman" w:ascii="Times New Roman"/>
          <w:sz w:val="24"/>
          <w:szCs w:val="24"/>
        </w:rPr>
        <w:t xml:space="preserve">, </w:t>
      </w:r>
      <w:r w:rsidRPr="00A77E71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Zagreb, </w:t>
      </w:r>
      <w:r w:rsidRPr="00833E42">
        <w:rPr>
          <w:rFonts w:cs="Times New Roman" w:hAnsi="Times New Roman" w:ascii="Times New Roman"/>
          <w:sz w:val="24"/>
          <w:szCs w:val="24"/>
        </w:rPr>
        <w:t>Kopernikova 10</w:t>
      </w:r>
      <w:r>
        <w:rPr>
          <w:rFonts w:cs="Times New Roman" w:hAnsi="Times New Roman" w:ascii="Times New Roman"/>
          <w:sz w:val="24"/>
          <w:szCs w:val="24"/>
        </w:rPr>
        <w:t>, OIB:</w:t>
      </w:r>
      <w:r w:rsidRPr="00833E42">
        <w:rPr>
          <w:rFonts w:cs="Times New Roman" w:hAnsi="Times New Roman" w:ascii="Times New Roman"/>
          <w:sz w:val="24"/>
          <w:szCs w:val="24"/>
        </w:rPr>
        <w:t>91547293790</w:t>
      </w:r>
    </w:p>
    <w:p w:rsidRDefault="00D436F6" w:rsidP="00D436F6" w:rsidR="00D436F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436F6" w:rsidP="00D436F6" w:rsidR="00D436F6" w:rsidRPr="00A77E7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996A39">
        <w:rPr>
          <w:rFonts w:cs="Times New Roman" w:hAnsi="Times New Roman" w:ascii="Times New Roman"/>
          <w:sz w:val="24"/>
          <w:szCs w:val="24"/>
        </w:rPr>
        <w:t>Dužnik djelomično osporava tražbinu u iznosu od 3.489,94 kn iz razloga što je predmetna tražbina plaćena.</w:t>
      </w:r>
      <w:r w:rsidRPr="00A77E7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D436F6" w:rsidP="00D436F6" w:rsidR="00D436F6" w:rsidRPr="00A77E7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436F6" w:rsidP="00D436F6" w:rsidR="00D436F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200</w:t>
      </w:r>
      <w:r w:rsidRPr="00A77E71">
        <w:rPr>
          <w:rFonts w:cs="Times New Roman" w:hAnsi="Times New Roman" w:ascii="Times New Roman"/>
          <w:sz w:val="24"/>
          <w:szCs w:val="24"/>
        </w:rPr>
        <w:t xml:space="preserve">. </w:t>
      </w:r>
      <w:r w:rsidRPr="00812ED4">
        <w:rPr>
          <w:rFonts w:cs="Times New Roman" w:hAnsi="Times New Roman" w:ascii="Times New Roman"/>
          <w:sz w:val="24"/>
          <w:szCs w:val="24"/>
        </w:rPr>
        <w:t>ALD Automotive d.o.o.</w:t>
      </w:r>
      <w:r>
        <w:rPr>
          <w:rFonts w:cs="Times New Roman" w:hAnsi="Times New Roman" w:ascii="Times New Roman"/>
          <w:sz w:val="24"/>
          <w:szCs w:val="24"/>
        </w:rPr>
        <w:t>, Zagreb, Betinska 1, OIB:</w:t>
      </w:r>
      <w:r w:rsidRPr="00833E42">
        <w:rPr>
          <w:rFonts w:cs="Times New Roman" w:hAnsi="Times New Roman" w:ascii="Times New Roman"/>
          <w:sz w:val="24"/>
          <w:szCs w:val="24"/>
        </w:rPr>
        <w:t>45116797997</w:t>
      </w:r>
      <w:r w:rsidRPr="00833E42">
        <w:rPr>
          <w:rFonts w:cs="Times New Roman" w:hAnsi="Times New Roman" w:ascii="Times New Roman"/>
          <w:sz w:val="24"/>
          <w:szCs w:val="24"/>
        </w:rPr>
        <w:tab/>
      </w:r>
    </w:p>
    <w:p w:rsidRDefault="00D436F6" w:rsidP="00D436F6" w:rsidR="00D436F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436F6" w:rsidP="00D436F6" w:rsidR="00D436F6" w:rsidRPr="00A77E7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Dužnik osporava</w:t>
      </w:r>
      <w:r w:rsidRPr="00A77E71">
        <w:rPr>
          <w:rFonts w:cs="Times New Roman" w:hAnsi="Times New Roman" w:ascii="Times New Roman"/>
          <w:sz w:val="24"/>
          <w:szCs w:val="24"/>
        </w:rPr>
        <w:t xml:space="preserve"> tražbinu u iznosu od </w:t>
      </w:r>
      <w:r w:rsidRPr="00812ED4">
        <w:rPr>
          <w:rFonts w:cs="Times New Roman" w:hAnsi="Times New Roman" w:ascii="Times New Roman"/>
          <w:sz w:val="24"/>
          <w:szCs w:val="24"/>
        </w:rPr>
        <w:t xml:space="preserve">58.588,84  </w:t>
      </w:r>
      <w:r w:rsidRPr="00A77E71">
        <w:rPr>
          <w:rFonts w:cs="Times New Roman" w:hAnsi="Times New Roman" w:ascii="Times New Roman"/>
          <w:sz w:val="24"/>
          <w:szCs w:val="24"/>
        </w:rPr>
        <w:t xml:space="preserve">kn iz </w:t>
      </w:r>
      <w:r w:rsidRPr="00812ED4">
        <w:rPr>
          <w:rFonts w:cs="Times New Roman" w:hAnsi="Times New Roman" w:ascii="Times New Roman"/>
          <w:sz w:val="24"/>
          <w:szCs w:val="24"/>
        </w:rPr>
        <w:t>razloga što je predmetna tražbina plaćena.</w:t>
      </w:r>
    </w:p>
    <w:p w:rsidRDefault="00D436F6" w:rsidP="00D436F6" w:rsidR="00D436F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436F6" w:rsidP="00D436F6" w:rsidR="00D436F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2</w:t>
      </w:r>
      <w:r w:rsidRPr="00A77E71">
        <w:rPr>
          <w:rFonts w:cs="Times New Roman" w:hAnsi="Times New Roman" w:ascii="Times New Roman"/>
          <w:sz w:val="24"/>
          <w:szCs w:val="24"/>
        </w:rPr>
        <w:t>2</w:t>
      </w:r>
      <w:r>
        <w:rPr>
          <w:rFonts w:cs="Times New Roman" w:hAnsi="Times New Roman" w:ascii="Times New Roman"/>
          <w:sz w:val="24"/>
          <w:szCs w:val="24"/>
        </w:rPr>
        <w:t>4</w:t>
      </w:r>
      <w:r w:rsidRPr="00A77E71">
        <w:rPr>
          <w:rFonts w:cs="Times New Roman" w:hAnsi="Times New Roman" w:ascii="Times New Roman"/>
          <w:sz w:val="24"/>
          <w:szCs w:val="24"/>
        </w:rPr>
        <w:t xml:space="preserve">. </w:t>
      </w:r>
      <w:r w:rsidRPr="002C446B">
        <w:rPr>
          <w:rFonts w:cs="Times New Roman" w:hAnsi="Times New Roman" w:ascii="Times New Roman"/>
          <w:sz w:val="24"/>
          <w:szCs w:val="24"/>
        </w:rPr>
        <w:t xml:space="preserve">KONZUM </w:t>
      </w:r>
      <w:r>
        <w:rPr>
          <w:rFonts w:cs="Times New Roman" w:hAnsi="Times New Roman" w:ascii="Times New Roman"/>
          <w:sz w:val="24"/>
          <w:szCs w:val="24"/>
        </w:rPr>
        <w:t xml:space="preserve">d.d., Zagreb, </w:t>
      </w:r>
      <w:r w:rsidRPr="00833E42">
        <w:rPr>
          <w:rFonts w:cs="Times New Roman" w:hAnsi="Times New Roman" w:ascii="Times New Roman"/>
          <w:sz w:val="24"/>
          <w:szCs w:val="24"/>
        </w:rPr>
        <w:t>Marijana Čavića 1a</w:t>
      </w:r>
      <w:r>
        <w:rPr>
          <w:rFonts w:cs="Times New Roman" w:hAnsi="Times New Roman" w:ascii="Times New Roman"/>
          <w:sz w:val="24"/>
          <w:szCs w:val="24"/>
        </w:rPr>
        <w:t>, OIB:</w:t>
      </w:r>
      <w:r w:rsidRPr="00833E42">
        <w:rPr>
          <w:rFonts w:cs="Times New Roman" w:hAnsi="Times New Roman" w:ascii="Times New Roman"/>
          <w:sz w:val="24"/>
          <w:szCs w:val="24"/>
        </w:rPr>
        <w:t xml:space="preserve"> 29955634590</w:t>
      </w:r>
    </w:p>
    <w:p w:rsidRDefault="00D436F6" w:rsidP="00D436F6" w:rsidR="00D436F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436F6" w:rsidP="00D436F6" w:rsidR="00D436F6" w:rsidRPr="00A77E7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Dužnik</w:t>
      </w:r>
      <w:r w:rsidRPr="00A77E71">
        <w:rPr>
          <w:rFonts w:cs="Times New Roman" w:hAnsi="Times New Roman" w:ascii="Times New Roman"/>
          <w:sz w:val="24"/>
          <w:szCs w:val="24"/>
        </w:rPr>
        <w:t xml:space="preserve"> u </w:t>
      </w:r>
      <w:r>
        <w:rPr>
          <w:rFonts w:cs="Times New Roman" w:hAnsi="Times New Roman" w:ascii="Times New Roman"/>
          <w:sz w:val="24"/>
          <w:szCs w:val="24"/>
        </w:rPr>
        <w:t>djelomično osporava</w:t>
      </w:r>
      <w:r w:rsidRPr="00A77E71">
        <w:rPr>
          <w:rFonts w:cs="Times New Roman" w:hAnsi="Times New Roman" w:ascii="Times New Roman"/>
          <w:sz w:val="24"/>
          <w:szCs w:val="24"/>
        </w:rPr>
        <w:t xml:space="preserve"> tražbinu u iznosu od </w:t>
      </w:r>
      <w:r w:rsidRPr="002C446B">
        <w:rPr>
          <w:rFonts w:cs="Times New Roman" w:hAnsi="Times New Roman" w:ascii="Times New Roman"/>
          <w:sz w:val="24"/>
          <w:szCs w:val="24"/>
        </w:rPr>
        <w:t xml:space="preserve">47.375,00 kn </w:t>
      </w:r>
      <w:r w:rsidRPr="00A77E71">
        <w:rPr>
          <w:rFonts w:cs="Times New Roman" w:hAnsi="Times New Roman" w:ascii="Times New Roman"/>
          <w:sz w:val="24"/>
          <w:szCs w:val="24"/>
        </w:rPr>
        <w:t xml:space="preserve">iz razloga </w:t>
      </w:r>
      <w:r>
        <w:rPr>
          <w:rFonts w:cs="Times New Roman" w:hAnsi="Times New Roman" w:ascii="Times New Roman"/>
          <w:sz w:val="24"/>
          <w:szCs w:val="24"/>
        </w:rPr>
        <w:t xml:space="preserve">što je </w:t>
      </w:r>
      <w:r w:rsidRPr="002C446B">
        <w:rPr>
          <w:rFonts w:cs="Times New Roman" w:hAnsi="Times New Roman" w:ascii="Times New Roman"/>
          <w:sz w:val="24"/>
          <w:szCs w:val="24"/>
        </w:rPr>
        <w:t>osporena usluga po računu br 1234/4444/1, usluga nije obavljena</w:t>
      </w:r>
      <w:r w:rsidRPr="00E17939">
        <w:rPr>
          <w:rFonts w:cs="Times New Roman" w:hAnsi="Times New Roman" w:ascii="Times New Roman"/>
          <w:sz w:val="24"/>
          <w:szCs w:val="24"/>
        </w:rPr>
        <w:t>.</w:t>
      </w:r>
    </w:p>
    <w:p w:rsidRDefault="00D436F6" w:rsidP="00D436F6" w:rsidR="00D436F6" w:rsidRPr="00A77E7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436F6" w:rsidP="00D436F6" w:rsidR="00D436F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110</w:t>
      </w:r>
      <w:r w:rsidRPr="00A77E71">
        <w:rPr>
          <w:rFonts w:cs="Times New Roman" w:hAnsi="Times New Roman" w:ascii="Times New Roman"/>
          <w:sz w:val="24"/>
          <w:szCs w:val="24"/>
        </w:rPr>
        <w:t xml:space="preserve">. </w:t>
      </w:r>
      <w:r w:rsidRPr="002C446B">
        <w:rPr>
          <w:rFonts w:cs="Times New Roman" w:hAnsi="Times New Roman" w:ascii="Times New Roman"/>
          <w:sz w:val="24"/>
          <w:szCs w:val="24"/>
        </w:rPr>
        <w:t>EUROKLIMA</w:t>
      </w:r>
      <w:r>
        <w:rPr>
          <w:rFonts w:cs="Times New Roman" w:hAnsi="Times New Roman" w:ascii="Times New Roman"/>
          <w:sz w:val="24"/>
          <w:szCs w:val="24"/>
        </w:rPr>
        <w:t xml:space="preserve"> d</w:t>
      </w:r>
      <w:r w:rsidRPr="00A77E71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o.o., Goričan, </w:t>
      </w:r>
      <w:r w:rsidRPr="00833E42">
        <w:rPr>
          <w:rFonts w:cs="Times New Roman" w:hAnsi="Times New Roman" w:ascii="Times New Roman"/>
          <w:sz w:val="24"/>
          <w:szCs w:val="24"/>
        </w:rPr>
        <w:t>Zrinskih 2 a</w:t>
      </w:r>
      <w:r>
        <w:rPr>
          <w:rFonts w:cs="Times New Roman" w:hAnsi="Times New Roman" w:ascii="Times New Roman"/>
          <w:sz w:val="24"/>
          <w:szCs w:val="24"/>
        </w:rPr>
        <w:t>, OIB:</w:t>
      </w:r>
      <w:r w:rsidRPr="00833E42">
        <w:rPr>
          <w:rFonts w:cs="Times New Roman" w:hAnsi="Times New Roman" w:ascii="Times New Roman"/>
          <w:sz w:val="24"/>
          <w:szCs w:val="24"/>
        </w:rPr>
        <w:t xml:space="preserve"> 91538513762</w:t>
      </w:r>
    </w:p>
    <w:p w:rsidRDefault="00D436F6" w:rsidP="00D436F6" w:rsidR="00D436F6" w:rsidRPr="00A77E7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436F6" w:rsidP="00D436F6" w:rsidR="00D436F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Dužnik</w:t>
      </w:r>
      <w:r w:rsidRPr="00A77E71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djelomično </w:t>
      </w:r>
      <w:r w:rsidRPr="00A77E71">
        <w:rPr>
          <w:rFonts w:cs="Times New Roman" w:hAnsi="Times New Roman" w:ascii="Times New Roman"/>
          <w:sz w:val="24"/>
          <w:szCs w:val="24"/>
        </w:rPr>
        <w:t xml:space="preserve">osporava tražbinu u iznosu od </w:t>
      </w:r>
      <w:r w:rsidRPr="002C446B">
        <w:rPr>
          <w:rFonts w:cs="Times New Roman" w:hAnsi="Times New Roman" w:ascii="Times New Roman"/>
          <w:sz w:val="24"/>
          <w:szCs w:val="24"/>
        </w:rPr>
        <w:t>67.978,71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A77E71">
        <w:rPr>
          <w:rFonts w:cs="Times New Roman" w:hAnsi="Times New Roman" w:ascii="Times New Roman"/>
          <w:sz w:val="24"/>
          <w:szCs w:val="24"/>
        </w:rPr>
        <w:t xml:space="preserve">kn iz razloga što </w:t>
      </w:r>
      <w:r>
        <w:rPr>
          <w:rFonts w:cs="Times New Roman" w:hAnsi="Times New Roman" w:ascii="Times New Roman"/>
          <w:sz w:val="24"/>
          <w:szCs w:val="24"/>
        </w:rPr>
        <w:t xml:space="preserve">se predmetni iznos odnosi na </w:t>
      </w:r>
      <w:r w:rsidRPr="002C446B">
        <w:rPr>
          <w:rFonts w:cs="Times New Roman" w:hAnsi="Times New Roman" w:ascii="Times New Roman"/>
          <w:sz w:val="24"/>
          <w:szCs w:val="24"/>
        </w:rPr>
        <w:t>nepriznati dio 2. Privremene situacije br. 700029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691F77" w:rsidP="00D436F6" w:rsidR="00691F7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91F77" w:rsidP="00D436F6" w:rsidR="00691F7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 posebno pitanje  suda  dužnik navodi kako u  odnosu na osporenu tražbinu ne postoji ovršna isprava</w:t>
      </w:r>
    </w:p>
    <w:p w:rsidRDefault="00D436F6" w:rsidP="00D436F6" w:rsidR="00D436F6">
      <w:pPr>
        <w:spacing w:lineRule="auto" w:line="240" w:after="0"/>
        <w:ind w:left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D436F6" w:rsidP="00D436F6" w:rsidR="00D436F6">
      <w:pPr>
        <w:spacing w:lineRule="auto" w:line="240" w:after="0"/>
        <w:ind w:left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D436F6" w:rsidP="00D436F6" w:rsidR="00D436F6" w:rsidRPr="003262DE">
      <w:p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  <w:r w:rsidRPr="00A77E71">
        <w:rPr>
          <w:rFonts w:cs="Times New Roman" w:hAnsi="Times New Roman" w:ascii="Times New Roman"/>
          <w:b/>
          <w:sz w:val="24"/>
          <w:szCs w:val="24"/>
        </w:rPr>
        <w:t xml:space="preserve">Utvrđuje se da prema tablici osporenih tražbina </w:t>
      </w:r>
      <w:r>
        <w:rPr>
          <w:rFonts w:cs="Times New Roman" w:hAnsi="Times New Roman" w:ascii="Times New Roman"/>
          <w:b/>
          <w:sz w:val="24"/>
          <w:szCs w:val="24"/>
        </w:rPr>
        <w:t>nije bilo osporavanja tražbina od strane vjerovnika</w:t>
      </w:r>
      <w:r w:rsidRPr="00A77E71">
        <w:rPr>
          <w:rFonts w:cs="Times New Roman" w:hAnsi="Times New Roman" w:ascii="Times New Roman"/>
          <w:b/>
          <w:sz w:val="24"/>
          <w:szCs w:val="24"/>
        </w:rPr>
        <w:t xml:space="preserve"> vjerovnika (čl.42. SZ-a)</w:t>
      </w:r>
      <w:r>
        <w:rPr>
          <w:rFonts w:cs="Times New Roman" w:hAnsi="Times New Roman" w:ascii="Times New Roman"/>
          <w:b/>
          <w:sz w:val="24"/>
          <w:szCs w:val="24"/>
        </w:rPr>
        <w:t>:</w:t>
      </w:r>
    </w:p>
    <w:p w:rsidRDefault="00D436F6" w:rsidP="00D436F6" w:rsidR="00D436F6">
      <w:pPr>
        <w:pStyle w:val="Bezproreda"/>
        <w:rPr>
          <w:rFonts w:cs="Times New Roman" w:hAnsi="Times New Roman" w:ascii="Times New Roman"/>
          <w:position w:val="1"/>
          <w:sz w:val="24"/>
          <w:szCs w:val="24"/>
        </w:rPr>
      </w:pPr>
    </w:p>
    <w:p w:rsidRDefault="00D436F6" w:rsidP="00D436F6" w:rsidR="00D436F6" w:rsidRPr="00F038EE">
      <w:pPr>
        <w:pStyle w:val="Bezproreda"/>
        <w:rPr>
          <w:rFonts w:cs="Times New Roman" w:hAnsi="Times New Roman" w:ascii="Times New Roman"/>
          <w:position w:val="1"/>
          <w:sz w:val="24"/>
          <w:szCs w:val="24"/>
        </w:rPr>
      </w:pPr>
    </w:p>
    <w:p w:rsidRDefault="00D436F6" w:rsidP="00D436F6" w:rsidR="00D436F6" w:rsidRPr="00F038EE">
      <w:p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  <w:r w:rsidRPr="00F038EE">
        <w:rPr>
          <w:rFonts w:cs="Times New Roman" w:hAnsi="Times New Roman" w:ascii="Times New Roman"/>
          <w:b/>
          <w:sz w:val="24"/>
          <w:szCs w:val="24"/>
        </w:rPr>
        <w:t xml:space="preserve">Utvrđuje se da su sljedeći vjerovnici  prijavili  razlučno </w:t>
      </w:r>
      <w:r>
        <w:rPr>
          <w:rFonts w:cs="Times New Roman" w:hAnsi="Times New Roman" w:ascii="Times New Roman"/>
          <w:b/>
          <w:sz w:val="24"/>
          <w:szCs w:val="24"/>
        </w:rPr>
        <w:t xml:space="preserve">i izlučno </w:t>
      </w:r>
      <w:r w:rsidRPr="00F038EE">
        <w:rPr>
          <w:rFonts w:cs="Times New Roman" w:hAnsi="Times New Roman" w:ascii="Times New Roman"/>
          <w:b/>
          <w:sz w:val="24"/>
          <w:szCs w:val="24"/>
        </w:rPr>
        <w:t>pravo (čl. 38. SZ-a).</w:t>
      </w:r>
    </w:p>
    <w:p w:rsidRDefault="00D436F6" w:rsidP="00D436F6" w:rsidR="00D436F6" w:rsidRPr="00F038EE">
      <w:p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436F6" w:rsidP="00D436F6" w:rsidR="00D436F6" w:rsidRPr="00F038EE">
      <w:p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</w:p>
    <w:tbl>
      <w:tblPr>
        <w:tblW w:type="pct" w:w="5000"/>
        <w:tblLook w:val="04A0" w:noVBand="1" w:noHBand="0" w:lastColumn="0" w:firstColumn="1" w:lastRow="0" w:firstRow="1"/>
      </w:tblPr>
      <w:tblGrid>
        <w:gridCol w:w="652"/>
        <w:gridCol w:w="2649"/>
        <w:gridCol w:w="1575"/>
        <w:gridCol w:w="2651"/>
        <w:gridCol w:w="1761"/>
      </w:tblGrid>
      <w:tr w:rsidTr="00D436F6" w:rsidR="00D436F6" w:rsidRPr="00254FAB">
        <w:trPr>
          <w:trHeight w:val="799"/>
        </w:trPr>
        <w:tc>
          <w:tcPr>
            <w:tcW w:type="pct" w:w="351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D436F6" w:rsidP="00D436F6" w:rsidR="00D436F6" w:rsidRPr="00254FA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254FA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Rbr.</w:t>
            </w:r>
          </w:p>
        </w:tc>
        <w:tc>
          <w:tcPr>
            <w:tcW w:type="pct" w:w="1426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D436F6" w:rsidP="00D436F6" w:rsidR="00D436F6" w:rsidRPr="00254FA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254FA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Naziv vjerovnika</w:t>
            </w:r>
          </w:p>
        </w:tc>
        <w:tc>
          <w:tcPr>
            <w:tcW w:type="pct" w:w="848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D436F6" w:rsidP="00D436F6" w:rsidR="00D436F6" w:rsidRPr="00254FA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254FA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OIB</w:t>
            </w:r>
          </w:p>
        </w:tc>
        <w:tc>
          <w:tcPr>
            <w:tcW w:type="pct" w:w="1427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D436F6" w:rsidP="00D436F6" w:rsidR="00D436F6" w:rsidRPr="00254FA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254FA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Sjedište / adresa</w:t>
            </w:r>
          </w:p>
        </w:tc>
        <w:tc>
          <w:tcPr>
            <w:tcW w:type="pct" w:w="948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D436F6" w:rsidP="00D436F6" w:rsidR="00D436F6" w:rsidRPr="00254FA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254FA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Osigurane tražbine</w:t>
            </w:r>
          </w:p>
        </w:tc>
      </w:tr>
      <w:tr w:rsidTr="00D436F6" w:rsidR="00D436F6" w:rsidRPr="00254FAB">
        <w:trPr>
          <w:trHeight w:val="585"/>
        </w:trPr>
        <w:tc>
          <w:tcPr>
            <w:tcW w:type="pct" w:w="35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36F6" w:rsidP="00D436F6" w:rsidR="00D436F6" w:rsidRPr="00254FA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</w:t>
            </w:r>
          </w:p>
        </w:tc>
        <w:tc>
          <w:tcPr>
            <w:tcW w:type="pct" w:w="1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36F6" w:rsidP="00D436F6" w:rsidR="00D436F6" w:rsidRPr="00254FA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254FA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ZAGREBAČKA BANKA D.D.</w:t>
            </w:r>
          </w:p>
        </w:tc>
        <w:tc>
          <w:tcPr>
            <w:tcW w:type="pct" w:w="8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36F6" w:rsidP="00D436F6" w:rsidR="00D436F6" w:rsidRPr="00254FA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254FA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92963223473</w:t>
            </w:r>
          </w:p>
        </w:tc>
        <w:tc>
          <w:tcPr>
            <w:tcW w:type="pct" w:w="1427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D436F6" w:rsidP="00D436F6" w:rsidR="00D436F6" w:rsidRPr="00254FA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254FA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TRG BANA J.JELAČIĆA 10,.,10000 ZAGREB</w:t>
            </w:r>
          </w:p>
        </w:tc>
        <w:tc>
          <w:tcPr>
            <w:tcW w:type="pct" w:w="948"/>
            <w:tcBorders>
              <w:top w:val="nil"/>
              <w:left w:space="0" w:sz="4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D436F6" w:rsidP="00D436F6" w:rsidR="00D436F6" w:rsidRPr="00254FA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254FA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99.738.300,30 </w:t>
            </w:r>
          </w:p>
        </w:tc>
      </w:tr>
      <w:tr w:rsidTr="00D436F6" w:rsidR="00D436F6" w:rsidRPr="00254FAB">
        <w:trPr>
          <w:trHeight w:val="799"/>
        </w:trPr>
        <w:tc>
          <w:tcPr>
            <w:tcW w:type="pct" w:w="351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</w:tcPr>
          <w:p w:rsidRDefault="00D436F6" w:rsidP="00D436F6" w:rsidR="00D436F6" w:rsidRPr="00254FAB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2</w:t>
            </w:r>
          </w:p>
        </w:tc>
        <w:tc>
          <w:tcPr>
            <w:tcW w:type="pct" w:w="1426"/>
            <w:tcBorders>
              <w:top w:space="0" w:sz="8" w:color="auto" w:val="single"/>
              <w:left w:val="nil"/>
              <w:bottom w:space="0" w:sz="8" w:color="auto" w:val="single"/>
              <w:right w:val="nil"/>
            </w:tcBorders>
            <w:shd w:fill="auto" w:color="auto" w:val="clear"/>
          </w:tcPr>
          <w:p w:rsidRDefault="00D436F6" w:rsidP="00D436F6" w:rsidR="00D436F6" w:rsidRPr="00254FAB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54FAB">
              <w:rPr>
                <w:rFonts w:cs="Times New Roman" w:hAnsi="Times New Roman" w:ascii="Times New Roman"/>
                <w:sz w:val="24"/>
                <w:szCs w:val="24"/>
              </w:rPr>
              <w:t xml:space="preserve">EURO OMEGA GRADNJA 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>d.o.o.</w:t>
            </w:r>
          </w:p>
        </w:tc>
        <w:tc>
          <w:tcPr>
            <w:tcW w:type="pct" w:w="848"/>
            <w:tcBorders>
              <w:top w:space="0" w:sz="8" w:color="auto" w:val="single"/>
              <w:left w:val="nil"/>
              <w:bottom w:space="0" w:sz="8" w:color="auto" w:val="single"/>
              <w:right w:val="nil"/>
            </w:tcBorders>
            <w:shd w:fill="auto" w:color="auto" w:val="clear"/>
          </w:tcPr>
          <w:p w:rsidRDefault="00D436F6" w:rsidP="00D436F6" w:rsidR="00D436F6" w:rsidRPr="00254FAB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54FAB">
              <w:rPr>
                <w:rFonts w:cs="Times New Roman" w:hAnsi="Times New Roman" w:ascii="Times New Roman"/>
                <w:sz w:val="24"/>
                <w:szCs w:val="24"/>
              </w:rPr>
              <w:t>96996085055</w:t>
            </w:r>
          </w:p>
        </w:tc>
        <w:tc>
          <w:tcPr>
            <w:tcW w:type="pct" w:w="1427"/>
            <w:tcBorders>
              <w:top w:space="0" w:sz="8" w:color="auto" w:val="single"/>
              <w:left w:val="nil"/>
              <w:bottom w:space="0" w:sz="8" w:color="auto" w:val="single"/>
              <w:right w:val="nil"/>
            </w:tcBorders>
            <w:shd w:fill="auto" w:color="auto" w:val="clear"/>
          </w:tcPr>
          <w:p w:rsidRDefault="00D436F6" w:rsidP="00D436F6" w:rsidR="00D436F6" w:rsidRPr="00254FAB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54FAB">
              <w:rPr>
                <w:rFonts w:cs="Times New Roman" w:hAnsi="Times New Roman" w:ascii="Times New Roman"/>
                <w:sz w:val="24"/>
                <w:szCs w:val="24"/>
              </w:rPr>
              <w:t>Metalčeva 5/VII,.,10000 ZAGREB</w:t>
            </w:r>
          </w:p>
        </w:tc>
        <w:tc>
          <w:tcPr>
            <w:tcW w:type="pct" w:w="948"/>
            <w:tcBorders>
              <w:top w:space="0" w:sz="8" w:color="auto" w:val="single"/>
              <w:left w:space="0" w:sz="4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D436F6" w:rsidP="00D436F6" w:rsidR="00D436F6" w:rsidRPr="00254FAB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254FAB">
              <w:rPr>
                <w:rFonts w:cs="Times New Roman" w:hAnsi="Times New Roman" w:ascii="Times New Roman"/>
                <w:sz w:val="24"/>
                <w:szCs w:val="24"/>
              </w:rPr>
              <w:t xml:space="preserve">300.000,00 </w:t>
            </w:r>
          </w:p>
        </w:tc>
      </w:tr>
      <w:tr w:rsidTr="00D436F6" w:rsidR="00D436F6" w:rsidRPr="00F77D8C">
        <w:trPr>
          <w:trHeight w:val="799"/>
        </w:trPr>
        <w:tc>
          <w:tcPr>
            <w:tcW w:type="pct" w:w="351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D436F6" w:rsidP="00D436F6" w:rsidR="00D436F6" w:rsidRPr="00F77D8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77D8C"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1426"/>
            <w:tcBorders>
              <w:top w:space="0" w:sz="8" w:color="auto" w:val="single"/>
              <w:left w:val="nil"/>
              <w:bottom w:space="0" w:sz="8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D436F6" w:rsidP="001D4AFD" w:rsidR="00D436F6" w:rsidRPr="00F77D8C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77D8C"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 xml:space="preserve">UKUPNO SIGURANO RAZLUČNIM </w:t>
            </w:r>
            <w:r w:rsidR="001D4AFD"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PRAVOM</w:t>
            </w:r>
          </w:p>
        </w:tc>
        <w:tc>
          <w:tcPr>
            <w:tcW w:type="pct" w:w="848"/>
            <w:tcBorders>
              <w:top w:space="0" w:sz="8" w:color="auto" w:val="single"/>
              <w:left w:val="nil"/>
              <w:bottom w:space="0" w:sz="8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D436F6" w:rsidP="00D436F6" w:rsidR="00D436F6" w:rsidRPr="00F77D8C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77D8C"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1427"/>
            <w:tcBorders>
              <w:top w:space="0" w:sz="8" w:color="auto" w:val="single"/>
              <w:left w:val="nil"/>
              <w:bottom w:space="0" w:sz="8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D436F6" w:rsidP="00D436F6" w:rsidR="00D436F6" w:rsidRPr="00F77D8C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77D8C"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948"/>
            <w:tcBorders>
              <w:top w:space="0" w:sz="8" w:color="auto" w:val="single"/>
              <w:left w:space="0" w:sz="4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D436F6" w:rsidP="00D436F6" w:rsidR="00D436F6" w:rsidRPr="00F77D8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77D8C"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100.</w:t>
            </w:r>
            <w:r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038</w:t>
            </w:r>
            <w:r w:rsidRPr="00F77D8C"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.</w:t>
            </w:r>
            <w:r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300</w:t>
            </w:r>
            <w:r w:rsidRPr="00F77D8C"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,30</w:t>
            </w:r>
          </w:p>
        </w:tc>
      </w:tr>
      <w:tr w:rsidTr="00D436F6" w:rsidR="00D436F6" w:rsidRPr="00F77D8C">
        <w:trPr>
          <w:trHeight w:val="585"/>
        </w:trPr>
        <w:tc>
          <w:tcPr>
            <w:tcW w:type="pct" w:w="3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436F6" w:rsidP="00D436F6" w:rsidR="00D436F6" w:rsidRPr="00F77D8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pct" w:w="14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436F6" w:rsidP="00D436F6" w:rsidR="00D436F6" w:rsidRPr="00F77D8C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pct" w:w="84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436F6" w:rsidP="00D436F6" w:rsidR="00D436F6" w:rsidRPr="00F77D8C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pct" w:w="14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436F6" w:rsidP="00D436F6" w:rsidR="00D436F6" w:rsidRPr="00F77D8C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pct" w:w="94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436F6" w:rsidP="00D436F6" w:rsidR="00D436F6" w:rsidRPr="00F77D8C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D436F6" w:rsidR="00D436F6" w:rsidRPr="00F77D8C">
        <w:trPr>
          <w:trHeight w:val="702"/>
        </w:trPr>
        <w:tc>
          <w:tcPr>
            <w:tcW w:type="pct" w:w="351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D436F6" w:rsidP="00D436F6" w:rsidR="00D436F6" w:rsidRPr="00F77D8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F77D8C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Rbr.</w:t>
            </w:r>
          </w:p>
        </w:tc>
        <w:tc>
          <w:tcPr>
            <w:tcW w:type="pct" w:w="1426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D436F6" w:rsidP="00D436F6" w:rsidR="00D436F6" w:rsidRPr="00F77D8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F77D8C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Naziv vjerovnika</w:t>
            </w:r>
          </w:p>
        </w:tc>
        <w:tc>
          <w:tcPr>
            <w:tcW w:type="pct" w:w="848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D436F6" w:rsidP="00D436F6" w:rsidR="00D436F6" w:rsidRPr="00F77D8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F77D8C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OIB</w:t>
            </w:r>
          </w:p>
        </w:tc>
        <w:tc>
          <w:tcPr>
            <w:tcW w:type="pct" w:w="1427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D436F6" w:rsidP="00D436F6" w:rsidR="00D436F6" w:rsidRPr="00F77D8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F77D8C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Sjedište / adresa</w:t>
            </w:r>
          </w:p>
        </w:tc>
        <w:tc>
          <w:tcPr>
            <w:tcW w:type="pct" w:w="948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D436F6" w:rsidP="00D436F6" w:rsidR="00D436F6" w:rsidRPr="00F77D8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F77D8C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Osigurane tražbine</w:t>
            </w:r>
          </w:p>
        </w:tc>
      </w:tr>
      <w:tr w:rsidTr="00D436F6" w:rsidR="00D436F6" w:rsidRPr="00F77D8C">
        <w:trPr>
          <w:trHeight w:val="585"/>
        </w:trPr>
        <w:tc>
          <w:tcPr>
            <w:tcW w:type="pct" w:w="351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36F6" w:rsidP="00D436F6" w:rsidR="00D436F6" w:rsidRPr="00F77D8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F77D8C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</w:t>
            </w:r>
          </w:p>
        </w:tc>
        <w:tc>
          <w:tcPr>
            <w:tcW w:type="pct" w:w="14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36F6" w:rsidP="00D436F6" w:rsidR="00D436F6" w:rsidRPr="00F77D8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F77D8C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ALD Automotive d.o.o.</w:t>
            </w:r>
          </w:p>
        </w:tc>
        <w:tc>
          <w:tcPr>
            <w:tcW w:type="pct" w:w="84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36F6" w:rsidP="00D436F6" w:rsidR="00D436F6" w:rsidRPr="00F77D8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F77D8C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45116797997</w:t>
            </w:r>
          </w:p>
        </w:tc>
        <w:tc>
          <w:tcPr>
            <w:tcW w:type="pct" w:w="1427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D436F6" w:rsidP="00D436F6" w:rsidR="00D436F6" w:rsidRPr="00F77D8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F77D8C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BETINSKA 1,VELIKO POLJE,10010 ZAGREB SLOBOŠTINA</w:t>
            </w:r>
          </w:p>
        </w:tc>
        <w:tc>
          <w:tcPr>
            <w:tcW w:type="pct" w:w="948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D436F6" w:rsidP="00D436F6" w:rsidR="00D436F6" w:rsidRPr="00F77D8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F77D8C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1.389.806,43 </w:t>
            </w:r>
          </w:p>
        </w:tc>
      </w:tr>
      <w:tr w:rsidTr="00D436F6" w:rsidR="00D436F6" w:rsidRPr="00F77D8C">
        <w:trPr>
          <w:trHeight w:val="585"/>
        </w:trPr>
        <w:tc>
          <w:tcPr>
            <w:tcW w:type="pct" w:w="35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36F6" w:rsidP="00D436F6" w:rsidR="00D436F6" w:rsidRPr="00F77D8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F77D8C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</w:t>
            </w:r>
          </w:p>
        </w:tc>
        <w:tc>
          <w:tcPr>
            <w:tcW w:type="pct" w:w="1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36F6" w:rsidP="00D436F6" w:rsidR="00D436F6" w:rsidRPr="00F77D8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F77D8C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i4next leasing Croatia d.o.o.</w:t>
            </w:r>
          </w:p>
        </w:tc>
        <w:tc>
          <w:tcPr>
            <w:tcW w:type="pct" w:w="8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36F6" w:rsidP="00D436F6" w:rsidR="00D436F6" w:rsidRPr="00F77D8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F77D8C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05273526923</w:t>
            </w:r>
          </w:p>
        </w:tc>
        <w:tc>
          <w:tcPr>
            <w:tcW w:type="pct" w:w="1427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D436F6" w:rsidP="00D436F6" w:rsidR="00D436F6" w:rsidRPr="00F77D8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F77D8C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Metalčeva 5/VII,.,10000 ZAGREB</w:t>
            </w:r>
          </w:p>
        </w:tc>
        <w:tc>
          <w:tcPr>
            <w:tcW w:type="pct" w:w="948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D436F6" w:rsidP="00D436F6" w:rsidR="00D436F6" w:rsidRPr="00F77D8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F77D8C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1.007.898,92 </w:t>
            </w:r>
          </w:p>
        </w:tc>
      </w:tr>
      <w:tr w:rsidTr="00D436F6" w:rsidR="00D436F6" w:rsidRPr="00F77D8C">
        <w:trPr>
          <w:trHeight w:val="585"/>
        </w:trPr>
        <w:tc>
          <w:tcPr>
            <w:tcW w:type="pct" w:w="35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36F6" w:rsidP="00D436F6" w:rsidR="00D436F6" w:rsidRPr="00F77D8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F77D8C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</w:t>
            </w:r>
          </w:p>
        </w:tc>
        <w:tc>
          <w:tcPr>
            <w:tcW w:type="pct" w:w="1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36F6" w:rsidP="00D436F6" w:rsidR="00D436F6" w:rsidRPr="00F77D8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F77D8C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PORSCHE LEASING d.o.o., Zagreb</w:t>
            </w:r>
          </w:p>
        </w:tc>
        <w:tc>
          <w:tcPr>
            <w:tcW w:type="pct" w:w="8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36F6" w:rsidP="00D436F6" w:rsidR="00D436F6" w:rsidRPr="00F77D8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F77D8C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90275854576</w:t>
            </w:r>
          </w:p>
        </w:tc>
        <w:tc>
          <w:tcPr>
            <w:tcW w:type="pct" w:w="1427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D436F6" w:rsidP="00D436F6" w:rsidR="00D436F6" w:rsidRPr="00F77D8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F77D8C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VELIMIRA ŠKORPIKA 21,ZAGREB,10090 ZAGREB-SUSEDGRAD</w:t>
            </w:r>
          </w:p>
        </w:tc>
        <w:tc>
          <w:tcPr>
            <w:tcW w:type="pct" w:w="948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D436F6" w:rsidP="00D436F6" w:rsidR="00D436F6" w:rsidRPr="00F77D8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F77D8C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759.025,55 </w:t>
            </w:r>
          </w:p>
        </w:tc>
      </w:tr>
      <w:tr w:rsidTr="00D436F6" w:rsidR="00D436F6" w:rsidRPr="00F77D8C">
        <w:trPr>
          <w:trHeight w:val="585"/>
        </w:trPr>
        <w:tc>
          <w:tcPr>
            <w:tcW w:type="pct" w:w="35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36F6" w:rsidP="00D436F6" w:rsidR="00D436F6" w:rsidRPr="00F77D8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F77D8C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</w:t>
            </w:r>
          </w:p>
        </w:tc>
        <w:tc>
          <w:tcPr>
            <w:tcW w:type="pct" w:w="1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36F6" w:rsidP="00D436F6" w:rsidR="00D436F6" w:rsidRPr="00F77D8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F77D8C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UniCredit Leasing Croatia d.o.o.</w:t>
            </w:r>
          </w:p>
        </w:tc>
        <w:tc>
          <w:tcPr>
            <w:tcW w:type="pct" w:w="8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36F6" w:rsidP="00D436F6" w:rsidR="00D436F6" w:rsidRPr="00F77D8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F77D8C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18736141210</w:t>
            </w:r>
          </w:p>
        </w:tc>
        <w:tc>
          <w:tcPr>
            <w:tcW w:type="pct" w:w="1427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D436F6" w:rsidP="00D436F6" w:rsidR="00D436F6" w:rsidRPr="00F77D8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F77D8C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Heinzelova 33,.,10000 ZAGREB</w:t>
            </w:r>
          </w:p>
        </w:tc>
        <w:tc>
          <w:tcPr>
            <w:tcW w:type="pct" w:w="948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D436F6" w:rsidP="00D436F6" w:rsidR="00D436F6" w:rsidRPr="00F77D8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F77D8C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4.639.723,79 </w:t>
            </w:r>
          </w:p>
        </w:tc>
      </w:tr>
      <w:tr w:rsidTr="00D436F6" w:rsidR="00D436F6" w:rsidRPr="00F77D8C">
        <w:trPr>
          <w:trHeight w:val="585"/>
        </w:trPr>
        <w:tc>
          <w:tcPr>
            <w:tcW w:type="pct" w:w="35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36F6" w:rsidP="00D436F6" w:rsidR="00D436F6" w:rsidRPr="00F77D8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F77D8C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</w:t>
            </w:r>
          </w:p>
        </w:tc>
        <w:tc>
          <w:tcPr>
            <w:tcW w:type="pct" w:w="1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36F6" w:rsidP="00D436F6" w:rsidR="00D436F6" w:rsidRPr="00F77D8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F77D8C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VB LEASING d.d.</w:t>
            </w:r>
          </w:p>
        </w:tc>
        <w:tc>
          <w:tcPr>
            <w:tcW w:type="pct" w:w="8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436F6" w:rsidP="00D436F6" w:rsidR="00D436F6" w:rsidRPr="00F77D8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F77D8C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55525619967</w:t>
            </w:r>
          </w:p>
        </w:tc>
        <w:tc>
          <w:tcPr>
            <w:tcW w:type="pct" w:w="1427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D436F6" w:rsidP="00D436F6" w:rsidR="00D436F6" w:rsidRPr="00F77D8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F77D8C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HORVATOVA 82,.,10000 ZAGREB</w:t>
            </w:r>
          </w:p>
        </w:tc>
        <w:tc>
          <w:tcPr>
            <w:tcW w:type="pct" w:w="948"/>
            <w:tcBorders>
              <w:top w:val="nil"/>
              <w:left w:space="0" w:sz="4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D436F6" w:rsidP="00D436F6" w:rsidR="00D436F6" w:rsidRPr="00F77D8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F77D8C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196.405,16 </w:t>
            </w:r>
          </w:p>
        </w:tc>
      </w:tr>
      <w:tr w:rsidTr="00D436F6" w:rsidR="00D436F6" w:rsidRPr="00F77D8C">
        <w:trPr>
          <w:trHeight w:val="799"/>
        </w:trPr>
        <w:tc>
          <w:tcPr>
            <w:tcW w:type="pct" w:w="351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D436F6" w:rsidP="00D436F6" w:rsidR="00D436F6" w:rsidRPr="00F77D8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77D8C"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1426"/>
            <w:tcBorders>
              <w:top w:space="0" w:sz="8" w:color="auto" w:val="single"/>
              <w:left w:val="nil"/>
              <w:bottom w:space="0" w:sz="8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D436F6" w:rsidP="00D436F6" w:rsidR="00D436F6" w:rsidRPr="00F77D8C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77D8C"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UKUPNO OSIGURANO IZLUČNIM PRAVOM</w:t>
            </w:r>
          </w:p>
        </w:tc>
        <w:tc>
          <w:tcPr>
            <w:tcW w:type="pct" w:w="848"/>
            <w:tcBorders>
              <w:top w:space="0" w:sz="8" w:color="auto" w:val="single"/>
              <w:left w:val="nil"/>
              <w:bottom w:space="0" w:sz="8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D436F6" w:rsidP="00D436F6" w:rsidR="00D436F6" w:rsidRPr="00F77D8C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77D8C"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1427"/>
            <w:tcBorders>
              <w:top w:space="0" w:sz="8" w:color="auto" w:val="single"/>
              <w:left w:val="nil"/>
              <w:bottom w:space="0" w:sz="8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D436F6" w:rsidP="00D436F6" w:rsidR="00D436F6" w:rsidRPr="00F77D8C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77D8C"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948"/>
            <w:tcBorders>
              <w:top w:space="0" w:sz="8" w:color="auto" w:val="single"/>
              <w:left w:space="0" w:sz="4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D436F6" w:rsidP="00D436F6" w:rsidR="00D436F6" w:rsidRPr="00F77D8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7</w:t>
            </w:r>
            <w:r w:rsidRPr="00F77D8C"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.</w:t>
            </w:r>
            <w:r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9</w:t>
            </w:r>
            <w:r w:rsidRPr="00F77D8C"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92.859,85</w:t>
            </w:r>
          </w:p>
        </w:tc>
      </w:tr>
      <w:tr w:rsidTr="00D436F6" w:rsidR="00D436F6" w:rsidRPr="00F77D8C">
        <w:trPr>
          <w:trHeight w:val="799"/>
        </w:trPr>
        <w:tc>
          <w:tcPr>
            <w:tcW w:type="pct" w:w="351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D436F6" w:rsidP="00D436F6" w:rsidR="00D436F6" w:rsidRPr="00F77D8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77D8C"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1426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D436F6" w:rsidP="00D436F6" w:rsidR="00D436F6" w:rsidRPr="00F77D8C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77D8C"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SVEUKUPNO OSIGURANE TRAŽBINE</w:t>
            </w:r>
          </w:p>
        </w:tc>
        <w:tc>
          <w:tcPr>
            <w:tcW w:type="pct" w:w="848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D436F6" w:rsidP="00D436F6" w:rsidR="00D436F6" w:rsidRPr="00F77D8C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77D8C"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1427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D436F6" w:rsidP="00D436F6" w:rsidR="00D436F6" w:rsidRPr="00F77D8C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77D8C"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948"/>
            <w:tcBorders>
              <w:top w:space="0" w:sz="8" w:color="auto" w:val="single"/>
              <w:left w:space="0" w:sz="4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D436F6" w:rsidP="00D436F6" w:rsidR="00D436F6" w:rsidRPr="00F77D8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108.031.160,15</w:t>
            </w:r>
          </w:p>
        </w:tc>
      </w:tr>
    </w:tbl>
    <w:p w:rsidRDefault="00D436F6" w:rsidP="00D436F6" w:rsidR="00D436F6">
      <w:pPr>
        <w:rPr>
          <w:rFonts w:cs="Times New Roman" w:hAnsi="Times New Roman" w:ascii="Times New Roman"/>
          <w:b/>
          <w:sz w:val="24"/>
          <w:szCs w:val="24"/>
        </w:rPr>
      </w:pPr>
    </w:p>
    <w:p w:rsidRDefault="00B23D6B" w:rsidP="00D436F6" w:rsidR="00B23D6B">
      <w:pPr>
        <w:rPr>
          <w:rFonts w:cs="Times New Roman" w:hAnsi="Times New Roman" w:ascii="Times New Roman"/>
          <w:sz w:val="24"/>
          <w:szCs w:val="24"/>
        </w:rPr>
      </w:pPr>
    </w:p>
    <w:p w:rsidRDefault="00B23D6B" w:rsidP="00D436F6" w:rsidR="00B23D6B">
      <w:pPr>
        <w:rPr>
          <w:rFonts w:cs="Times New Roman" w:hAnsi="Times New Roman" w:ascii="Times New Roman"/>
          <w:sz w:val="24"/>
          <w:szCs w:val="24"/>
        </w:rPr>
      </w:pPr>
    </w:p>
    <w:p w:rsidRDefault="00101AD9" w:rsidP="00D436F6" w:rsidR="00B23D6B" w:rsidRPr="00B23D6B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Za riječ se javlja KentB</w:t>
      </w:r>
      <w:r w:rsidR="00B23D6B" w:rsidRPr="00B23D6B">
        <w:rPr>
          <w:rFonts w:cs="Times New Roman" w:hAnsi="Times New Roman" w:ascii="Times New Roman"/>
          <w:sz w:val="24"/>
          <w:szCs w:val="24"/>
        </w:rPr>
        <w:t xml:space="preserve">ank. </w:t>
      </w:r>
      <w:r w:rsidR="00B23D6B">
        <w:rPr>
          <w:rFonts w:cs="Times New Roman" w:hAnsi="Times New Roman" w:ascii="Times New Roman"/>
          <w:sz w:val="24"/>
          <w:szCs w:val="24"/>
        </w:rPr>
        <w:t>d</w:t>
      </w:r>
      <w:r w:rsidR="00B23D6B" w:rsidRPr="00B23D6B">
        <w:rPr>
          <w:rFonts w:cs="Times New Roman" w:hAnsi="Times New Roman" w:ascii="Times New Roman"/>
          <w:sz w:val="24"/>
          <w:szCs w:val="24"/>
        </w:rPr>
        <w:t>.d te navodi kako taj vjerovnik nema razlučno pravo na imovini dužnika. Taj vjerovnik je predstečajni vjerovnik.</w:t>
      </w:r>
    </w:p>
    <w:p w:rsidRDefault="00D436F6" w:rsidP="00D436F6" w:rsidR="00D436F6" w:rsidRPr="00F038E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038EE">
        <w:rPr>
          <w:rFonts w:cs="Times New Roman" w:hAnsi="Times New Roman" w:ascii="Times New Roman"/>
          <w:sz w:val="24"/>
          <w:szCs w:val="24"/>
        </w:rPr>
        <w:t xml:space="preserve">Dovršeno u </w:t>
      </w:r>
      <w:r w:rsidR="00B23D6B">
        <w:rPr>
          <w:rFonts w:cs="Times New Roman" w:hAnsi="Times New Roman" w:ascii="Times New Roman"/>
          <w:sz w:val="24"/>
          <w:szCs w:val="24"/>
        </w:rPr>
        <w:t>10,00</w:t>
      </w:r>
      <w:r w:rsidRPr="00F038EE">
        <w:rPr>
          <w:rFonts w:cs="Times New Roman" w:hAnsi="Times New Roman" w:ascii="Times New Roman"/>
          <w:sz w:val="24"/>
          <w:szCs w:val="24"/>
        </w:rPr>
        <w:tab/>
      </w:r>
      <w:r w:rsidRPr="00F038EE">
        <w:rPr>
          <w:rFonts w:cs="Times New Roman" w:hAnsi="Times New Roman" w:ascii="Times New Roman"/>
          <w:sz w:val="24"/>
          <w:szCs w:val="24"/>
        </w:rPr>
        <w:tab/>
      </w:r>
      <w:r w:rsidRPr="00F038EE">
        <w:rPr>
          <w:rFonts w:cs="Times New Roman" w:hAnsi="Times New Roman" w:ascii="Times New Roman"/>
          <w:sz w:val="24"/>
          <w:szCs w:val="24"/>
        </w:rPr>
        <w:tab/>
      </w:r>
      <w:r w:rsidRPr="00F038EE">
        <w:rPr>
          <w:rFonts w:cs="Times New Roman" w:hAnsi="Times New Roman" w:ascii="Times New Roman"/>
          <w:sz w:val="24"/>
          <w:szCs w:val="24"/>
        </w:rPr>
        <w:tab/>
      </w:r>
      <w:r w:rsidRPr="00F038EE">
        <w:rPr>
          <w:rFonts w:cs="Times New Roman" w:hAnsi="Times New Roman" w:ascii="Times New Roman"/>
          <w:sz w:val="24"/>
          <w:szCs w:val="24"/>
        </w:rPr>
        <w:tab/>
      </w:r>
      <w:r w:rsidRPr="00F038EE">
        <w:rPr>
          <w:rFonts w:cs="Times New Roman" w:hAnsi="Times New Roman" w:ascii="Times New Roman"/>
          <w:sz w:val="24"/>
          <w:szCs w:val="24"/>
        </w:rPr>
        <w:tab/>
      </w:r>
      <w:r w:rsidRPr="00F038EE"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="001D4AFD">
        <w:rPr>
          <w:rFonts w:cs="Times New Roman" w:hAnsi="Times New Roman" w:ascii="Times New Roman"/>
          <w:sz w:val="24"/>
          <w:szCs w:val="24"/>
        </w:rPr>
        <w:t xml:space="preserve">            </w:t>
      </w:r>
      <w:r w:rsidRPr="00F038EE">
        <w:rPr>
          <w:rFonts w:cs="Times New Roman" w:hAnsi="Times New Roman" w:ascii="Times New Roman"/>
          <w:sz w:val="24"/>
          <w:szCs w:val="24"/>
        </w:rPr>
        <w:t>Dužnik:</w:t>
      </w:r>
      <w:r w:rsidRPr="00F038EE">
        <w:rPr>
          <w:rFonts w:cs="Times New Roman" w:hAnsi="Times New Roman" w:ascii="Times New Roman"/>
          <w:sz w:val="24"/>
          <w:szCs w:val="24"/>
        </w:rPr>
        <w:tab/>
      </w:r>
      <w:r w:rsidRPr="00F038EE">
        <w:rPr>
          <w:rFonts w:cs="Times New Roman" w:hAnsi="Times New Roman" w:ascii="Times New Roman"/>
          <w:sz w:val="24"/>
          <w:szCs w:val="24"/>
        </w:rPr>
        <w:tab/>
      </w:r>
      <w:r w:rsidRPr="00F038EE">
        <w:rPr>
          <w:rFonts w:cs="Times New Roman" w:hAnsi="Times New Roman" w:ascii="Times New Roman"/>
          <w:sz w:val="24"/>
          <w:szCs w:val="24"/>
        </w:rPr>
        <w:tab/>
      </w:r>
      <w:r w:rsidRPr="00F038EE">
        <w:rPr>
          <w:rFonts w:cs="Times New Roman" w:hAnsi="Times New Roman" w:ascii="Times New Roman"/>
          <w:sz w:val="24"/>
          <w:szCs w:val="24"/>
        </w:rPr>
        <w:tab/>
      </w:r>
      <w:r w:rsidRPr="00F038EE">
        <w:rPr>
          <w:rFonts w:cs="Times New Roman" w:hAnsi="Times New Roman" w:ascii="Times New Roman"/>
          <w:sz w:val="24"/>
          <w:szCs w:val="24"/>
        </w:rPr>
        <w:tab/>
      </w:r>
      <w:r w:rsidRPr="00F038EE">
        <w:rPr>
          <w:rFonts w:cs="Times New Roman" w:hAnsi="Times New Roman" w:ascii="Times New Roman"/>
          <w:sz w:val="24"/>
          <w:szCs w:val="24"/>
        </w:rPr>
        <w:tab/>
      </w:r>
    </w:p>
    <w:p w:rsidRDefault="00D436F6" w:rsidP="00D436F6" w:rsidR="00D436F6" w:rsidRPr="00F038E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038EE">
        <w:rPr>
          <w:rFonts w:cs="Times New Roman" w:hAnsi="Times New Roman" w:ascii="Times New Roman"/>
          <w:sz w:val="24"/>
          <w:szCs w:val="24"/>
        </w:rPr>
        <w:t>Sudac:</w:t>
      </w:r>
      <w:r w:rsidRPr="00F038EE">
        <w:rPr>
          <w:rFonts w:cs="Times New Roman" w:hAnsi="Times New Roman" w:ascii="Times New Roman"/>
          <w:sz w:val="24"/>
          <w:szCs w:val="24"/>
        </w:rPr>
        <w:tab/>
      </w:r>
    </w:p>
    <w:p w:rsidRDefault="00D436F6" w:rsidP="00D436F6" w:rsidR="00D436F6" w:rsidRPr="00F038E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436F6" w:rsidP="00D436F6" w:rsidR="00D436F6" w:rsidRPr="00F038E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038EE">
        <w:rPr>
          <w:rFonts w:cs="Times New Roman" w:hAnsi="Times New Roman" w:ascii="Times New Roman"/>
          <w:sz w:val="24"/>
          <w:szCs w:val="24"/>
        </w:rPr>
        <w:t>zapisničar</w:t>
      </w:r>
      <w:r w:rsidRPr="00F038EE">
        <w:rPr>
          <w:rFonts w:cs="Times New Roman" w:hAnsi="Times New Roman" w:ascii="Times New Roman"/>
          <w:sz w:val="24"/>
          <w:szCs w:val="24"/>
        </w:rPr>
        <w:tab/>
      </w:r>
      <w:r w:rsidRPr="00F038EE">
        <w:rPr>
          <w:rFonts w:cs="Times New Roman" w:hAnsi="Times New Roman" w:ascii="Times New Roman"/>
          <w:sz w:val="24"/>
          <w:szCs w:val="24"/>
        </w:rPr>
        <w:tab/>
      </w:r>
      <w:r w:rsidRPr="00F038EE">
        <w:rPr>
          <w:rFonts w:cs="Times New Roman" w:hAnsi="Times New Roman" w:ascii="Times New Roman"/>
          <w:sz w:val="24"/>
          <w:szCs w:val="24"/>
        </w:rPr>
        <w:tab/>
      </w:r>
      <w:r w:rsidRPr="00F038EE">
        <w:rPr>
          <w:rFonts w:cs="Times New Roman" w:hAnsi="Times New Roman" w:ascii="Times New Roman"/>
          <w:sz w:val="24"/>
          <w:szCs w:val="24"/>
        </w:rPr>
        <w:tab/>
      </w:r>
      <w:r w:rsidRPr="00F038EE">
        <w:rPr>
          <w:rFonts w:cs="Times New Roman" w:hAnsi="Times New Roman" w:ascii="Times New Roman"/>
          <w:sz w:val="24"/>
          <w:szCs w:val="24"/>
        </w:rPr>
        <w:tab/>
      </w:r>
      <w:r w:rsidRPr="00F038EE">
        <w:rPr>
          <w:rFonts w:cs="Times New Roman" w:hAnsi="Times New Roman" w:ascii="Times New Roman"/>
          <w:sz w:val="24"/>
          <w:szCs w:val="24"/>
        </w:rPr>
        <w:tab/>
      </w:r>
      <w:r w:rsidRPr="00F038EE">
        <w:rPr>
          <w:rFonts w:cs="Times New Roman" w:hAnsi="Times New Roman" w:ascii="Times New Roman"/>
          <w:sz w:val="24"/>
          <w:szCs w:val="24"/>
        </w:rPr>
        <w:tab/>
      </w:r>
      <w:r w:rsidRPr="00F038EE">
        <w:rPr>
          <w:rFonts w:cs="Times New Roman" w:hAnsi="Times New Roman" w:ascii="Times New Roman"/>
          <w:sz w:val="24"/>
          <w:szCs w:val="24"/>
        </w:rPr>
        <w:tab/>
      </w:r>
      <w:r w:rsidRPr="00F038EE">
        <w:rPr>
          <w:rFonts w:cs="Times New Roman" w:hAnsi="Times New Roman" w:ascii="Times New Roman"/>
          <w:sz w:val="24"/>
          <w:szCs w:val="24"/>
        </w:rPr>
        <w:tab/>
      </w:r>
      <w:r w:rsidR="00B23D6B">
        <w:rPr>
          <w:rFonts w:cs="Times New Roman" w:hAnsi="Times New Roman" w:ascii="Times New Roman"/>
          <w:sz w:val="24"/>
          <w:szCs w:val="24"/>
        </w:rPr>
        <w:tab/>
      </w:r>
      <w:r w:rsidRPr="00F038EE">
        <w:rPr>
          <w:rFonts w:cs="Times New Roman" w:hAnsi="Times New Roman" w:ascii="Times New Roman"/>
          <w:sz w:val="24"/>
          <w:szCs w:val="24"/>
        </w:rPr>
        <w:t>Vjerovnici</w:t>
      </w:r>
      <w:r w:rsidRPr="00F038EE">
        <w:rPr>
          <w:rFonts w:cs="Times New Roman" w:hAnsi="Times New Roman" w:ascii="Times New Roman"/>
          <w:sz w:val="24"/>
          <w:szCs w:val="24"/>
        </w:rPr>
        <w:tab/>
      </w:r>
      <w:r w:rsidRPr="00F038EE">
        <w:rPr>
          <w:rFonts w:cs="Times New Roman" w:hAnsi="Times New Roman" w:ascii="Times New Roman"/>
          <w:sz w:val="24"/>
          <w:szCs w:val="24"/>
        </w:rPr>
        <w:tab/>
      </w:r>
      <w:r w:rsidRPr="00F038EE">
        <w:rPr>
          <w:rFonts w:cs="Times New Roman" w:hAnsi="Times New Roman" w:ascii="Times New Roman"/>
          <w:sz w:val="24"/>
          <w:szCs w:val="24"/>
        </w:rPr>
        <w:tab/>
      </w:r>
      <w:r w:rsidRPr="00F038EE">
        <w:rPr>
          <w:rFonts w:cs="Times New Roman" w:hAnsi="Times New Roman" w:ascii="Times New Roman"/>
          <w:sz w:val="24"/>
          <w:szCs w:val="24"/>
        </w:rPr>
        <w:tab/>
      </w:r>
      <w:r w:rsidRPr="00F038EE">
        <w:rPr>
          <w:rFonts w:cs="Times New Roman" w:hAnsi="Times New Roman" w:ascii="Times New Roman"/>
          <w:sz w:val="24"/>
          <w:szCs w:val="24"/>
        </w:rPr>
        <w:tab/>
      </w:r>
    </w:p>
    <w:p w:rsidRDefault="00291126" w:rsidP="001A669A" w:rsidR="00291126" w:rsidRPr="003262DE">
      <w:p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3E3EEF" w:rsidP="00FA560A" w:rsidR="003E3EEF" w:rsidRPr="003262D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sectPr w:rsidSect="003F200E" w:rsidR="003E3EEF" w:rsidRPr="003262DE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55E7" w:rsidP="00D54ECD" w:rsidR="006955E7">
      <w:pPr>
        <w:spacing w:lineRule="auto" w:line="240" w:after="0"/>
      </w:pPr>
      <w:r>
        <w:separator/>
      </w:r>
    </w:p>
  </w:endnote>
  <w:endnote w:id="0" w:type="continuationSeparator">
    <w:p w:rsidRDefault="006955E7" w:rsidP="00D54ECD" w:rsidR="006955E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55E7" w:rsidP="00D54ECD" w:rsidR="006955E7">
      <w:pPr>
        <w:spacing w:lineRule="auto" w:line="240" w:after="0"/>
      </w:pPr>
      <w:r>
        <w:separator/>
      </w:r>
    </w:p>
  </w:footnote>
  <w:footnote w:id="0" w:type="continuationSeparator">
    <w:p w:rsidRDefault="006955E7" w:rsidP="00D54ECD" w:rsidR="006955E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55E7" w:rsidP="00D54ECD" w:rsidR="006955E7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9359A1">
      <w:rPr>
        <w:noProof/>
      </w:rPr>
      <w:t>36</w:t>
    </w:r>
    <w:r>
      <w:fldChar w:fldCharType="end"/>
    </w:r>
    <w:r>
      <w:t xml:space="preserve">                         </w:t>
    </w:r>
  </w:p>
  <w:p w:rsidRDefault="006955E7" w:rsidP="00D54ECD" w:rsidR="006955E7" w:rsidRPr="00D770A4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D770A4">
      <w:rPr>
        <w:rFonts w:cs="Times New Roman" w:hAnsi="Times New Roman" w:ascii="Times New Roman"/>
        <w:sz w:val="24"/>
        <w:szCs w:val="24"/>
      </w:rPr>
      <w:t xml:space="preserve">  40. St-2353/2017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557C9B"/>
    <w:multiLevelType w:val="hybridMultilevel"/>
    <w:tmpl w:val="9B56D58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3B51259"/>
    <w:multiLevelType w:val="hybridMultilevel"/>
    <w:tmpl w:val="90046BFC"/>
    <w:lvl w:tplc="9B22E868" w:ilvl="0">
      <w:start w:val="21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DBE2003"/>
    <w:multiLevelType w:val="hybridMultilevel"/>
    <w:tmpl w:val="66009F22"/>
    <w:lvl w:tplc="6726B3C4" w:ilvl="0">
      <w:start w:val="1"/>
      <w:numFmt w:val="decimal"/>
      <w:lvlText w:val="%1.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1CB42ED"/>
    <w:multiLevelType w:val="hybridMultilevel"/>
    <w:tmpl w:val="CAC8FE20"/>
    <w:lvl w:tplc="9F3089C4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0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hideGrammaticalErrors/>
  <w:attachedTemplate r:id="rId1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4D1C"/>
    <w:rsid w:val="00000B78"/>
    <w:rsid w:val="000140F8"/>
    <w:rsid w:val="000213E9"/>
    <w:rsid w:val="000276CD"/>
    <w:rsid w:val="00046883"/>
    <w:rsid w:val="0005313D"/>
    <w:rsid w:val="00054FAA"/>
    <w:rsid w:val="000651B5"/>
    <w:rsid w:val="00087FC6"/>
    <w:rsid w:val="00090A97"/>
    <w:rsid w:val="000B4E5B"/>
    <w:rsid w:val="000C5A17"/>
    <w:rsid w:val="000E72CA"/>
    <w:rsid w:val="000F4149"/>
    <w:rsid w:val="00101AD9"/>
    <w:rsid w:val="00111492"/>
    <w:rsid w:val="00116582"/>
    <w:rsid w:val="001169AB"/>
    <w:rsid w:val="00141E22"/>
    <w:rsid w:val="00153E6E"/>
    <w:rsid w:val="00170449"/>
    <w:rsid w:val="00174865"/>
    <w:rsid w:val="001867B3"/>
    <w:rsid w:val="001A669A"/>
    <w:rsid w:val="001B6563"/>
    <w:rsid w:val="001D0969"/>
    <w:rsid w:val="001D4AFD"/>
    <w:rsid w:val="00203CF1"/>
    <w:rsid w:val="002056FD"/>
    <w:rsid w:val="0020755D"/>
    <w:rsid w:val="002118AE"/>
    <w:rsid w:val="00212414"/>
    <w:rsid w:val="00223EC5"/>
    <w:rsid w:val="00241E31"/>
    <w:rsid w:val="00245A0F"/>
    <w:rsid w:val="0026143A"/>
    <w:rsid w:val="00263180"/>
    <w:rsid w:val="00270D53"/>
    <w:rsid w:val="00291126"/>
    <w:rsid w:val="002965A4"/>
    <w:rsid w:val="002A101C"/>
    <w:rsid w:val="002B23B7"/>
    <w:rsid w:val="002B6ECD"/>
    <w:rsid w:val="002B7CCE"/>
    <w:rsid w:val="002C446B"/>
    <w:rsid w:val="002F413C"/>
    <w:rsid w:val="00312807"/>
    <w:rsid w:val="0031391D"/>
    <w:rsid w:val="003262DE"/>
    <w:rsid w:val="00333EE8"/>
    <w:rsid w:val="003373EE"/>
    <w:rsid w:val="00345785"/>
    <w:rsid w:val="00347A20"/>
    <w:rsid w:val="00355229"/>
    <w:rsid w:val="003574D7"/>
    <w:rsid w:val="003619CA"/>
    <w:rsid w:val="00364EE4"/>
    <w:rsid w:val="0037790B"/>
    <w:rsid w:val="00386FBD"/>
    <w:rsid w:val="003B20DB"/>
    <w:rsid w:val="003C0F79"/>
    <w:rsid w:val="003D6863"/>
    <w:rsid w:val="003E3EEF"/>
    <w:rsid w:val="003E4FA7"/>
    <w:rsid w:val="003F200E"/>
    <w:rsid w:val="003F4996"/>
    <w:rsid w:val="00401544"/>
    <w:rsid w:val="00405830"/>
    <w:rsid w:val="0040790E"/>
    <w:rsid w:val="00410EE1"/>
    <w:rsid w:val="0041263F"/>
    <w:rsid w:val="0043126C"/>
    <w:rsid w:val="0044316C"/>
    <w:rsid w:val="004529B3"/>
    <w:rsid w:val="00460EED"/>
    <w:rsid w:val="0046184B"/>
    <w:rsid w:val="0047423B"/>
    <w:rsid w:val="004820FB"/>
    <w:rsid w:val="0048690D"/>
    <w:rsid w:val="004951E3"/>
    <w:rsid w:val="004D155A"/>
    <w:rsid w:val="004F719A"/>
    <w:rsid w:val="00502597"/>
    <w:rsid w:val="00505305"/>
    <w:rsid w:val="005137AE"/>
    <w:rsid w:val="00515434"/>
    <w:rsid w:val="00521D4B"/>
    <w:rsid w:val="005470C5"/>
    <w:rsid w:val="005516EB"/>
    <w:rsid w:val="00553C80"/>
    <w:rsid w:val="00561490"/>
    <w:rsid w:val="00563147"/>
    <w:rsid w:val="005646FF"/>
    <w:rsid w:val="00566B20"/>
    <w:rsid w:val="00582C59"/>
    <w:rsid w:val="0058774A"/>
    <w:rsid w:val="00596399"/>
    <w:rsid w:val="005A0A7C"/>
    <w:rsid w:val="005A1833"/>
    <w:rsid w:val="005A2D73"/>
    <w:rsid w:val="005A6531"/>
    <w:rsid w:val="005A7B28"/>
    <w:rsid w:val="005E7806"/>
    <w:rsid w:val="00600D2E"/>
    <w:rsid w:val="0060781A"/>
    <w:rsid w:val="00614142"/>
    <w:rsid w:val="00617FBD"/>
    <w:rsid w:val="00630C0E"/>
    <w:rsid w:val="006342BA"/>
    <w:rsid w:val="00634D1C"/>
    <w:rsid w:val="006447A0"/>
    <w:rsid w:val="00655E0C"/>
    <w:rsid w:val="00656D8B"/>
    <w:rsid w:val="00662856"/>
    <w:rsid w:val="00671897"/>
    <w:rsid w:val="00673F57"/>
    <w:rsid w:val="0068474A"/>
    <w:rsid w:val="00691F77"/>
    <w:rsid w:val="006955E7"/>
    <w:rsid w:val="00696CC6"/>
    <w:rsid w:val="006A3B8D"/>
    <w:rsid w:val="006B0E13"/>
    <w:rsid w:val="006C4556"/>
    <w:rsid w:val="006E112F"/>
    <w:rsid w:val="006F0A40"/>
    <w:rsid w:val="006F11F5"/>
    <w:rsid w:val="007033BD"/>
    <w:rsid w:val="0070386A"/>
    <w:rsid w:val="00713FED"/>
    <w:rsid w:val="007174EF"/>
    <w:rsid w:val="00747C18"/>
    <w:rsid w:val="007506D3"/>
    <w:rsid w:val="00755461"/>
    <w:rsid w:val="0075573D"/>
    <w:rsid w:val="007834C6"/>
    <w:rsid w:val="00785F1F"/>
    <w:rsid w:val="00792958"/>
    <w:rsid w:val="00795046"/>
    <w:rsid w:val="007A1A1A"/>
    <w:rsid w:val="007E3CBF"/>
    <w:rsid w:val="007E3F4B"/>
    <w:rsid w:val="007F50A6"/>
    <w:rsid w:val="00812D37"/>
    <w:rsid w:val="00812ED4"/>
    <w:rsid w:val="00814604"/>
    <w:rsid w:val="00814E56"/>
    <w:rsid w:val="008232FC"/>
    <w:rsid w:val="00831A19"/>
    <w:rsid w:val="00836D50"/>
    <w:rsid w:val="00852961"/>
    <w:rsid w:val="008556C3"/>
    <w:rsid w:val="00863525"/>
    <w:rsid w:val="0087197E"/>
    <w:rsid w:val="008739B2"/>
    <w:rsid w:val="008930AE"/>
    <w:rsid w:val="008957FF"/>
    <w:rsid w:val="008C5291"/>
    <w:rsid w:val="008D00C7"/>
    <w:rsid w:val="008D2A70"/>
    <w:rsid w:val="008D779C"/>
    <w:rsid w:val="008E0332"/>
    <w:rsid w:val="008E3181"/>
    <w:rsid w:val="0090277B"/>
    <w:rsid w:val="00916D8F"/>
    <w:rsid w:val="00923E4B"/>
    <w:rsid w:val="00933371"/>
    <w:rsid w:val="009359A1"/>
    <w:rsid w:val="00936FB3"/>
    <w:rsid w:val="00950A79"/>
    <w:rsid w:val="009678E2"/>
    <w:rsid w:val="00971093"/>
    <w:rsid w:val="0098151F"/>
    <w:rsid w:val="009835EE"/>
    <w:rsid w:val="0099331C"/>
    <w:rsid w:val="009A258F"/>
    <w:rsid w:val="009A7DE5"/>
    <w:rsid w:val="009B147F"/>
    <w:rsid w:val="009B5D48"/>
    <w:rsid w:val="009C2AF1"/>
    <w:rsid w:val="009C6AA2"/>
    <w:rsid w:val="009D0243"/>
    <w:rsid w:val="009D54A3"/>
    <w:rsid w:val="009D7101"/>
    <w:rsid w:val="009F17BD"/>
    <w:rsid w:val="009F296B"/>
    <w:rsid w:val="009F3C15"/>
    <w:rsid w:val="00A00E7C"/>
    <w:rsid w:val="00A21206"/>
    <w:rsid w:val="00A23D42"/>
    <w:rsid w:val="00A4247A"/>
    <w:rsid w:val="00A55599"/>
    <w:rsid w:val="00A57FDD"/>
    <w:rsid w:val="00A70ADB"/>
    <w:rsid w:val="00A71BA9"/>
    <w:rsid w:val="00A77E71"/>
    <w:rsid w:val="00A80E31"/>
    <w:rsid w:val="00A865C8"/>
    <w:rsid w:val="00A916C3"/>
    <w:rsid w:val="00AA6CAF"/>
    <w:rsid w:val="00AD2A45"/>
    <w:rsid w:val="00AD39A2"/>
    <w:rsid w:val="00AD6FAB"/>
    <w:rsid w:val="00AF50DE"/>
    <w:rsid w:val="00AF7DC6"/>
    <w:rsid w:val="00B11A17"/>
    <w:rsid w:val="00B17EA1"/>
    <w:rsid w:val="00B23D6B"/>
    <w:rsid w:val="00B5126B"/>
    <w:rsid w:val="00B5445A"/>
    <w:rsid w:val="00B66E4C"/>
    <w:rsid w:val="00B67731"/>
    <w:rsid w:val="00B67809"/>
    <w:rsid w:val="00BA1350"/>
    <w:rsid w:val="00BB19B5"/>
    <w:rsid w:val="00BC656D"/>
    <w:rsid w:val="00BC7FCB"/>
    <w:rsid w:val="00BD27DC"/>
    <w:rsid w:val="00BF3A18"/>
    <w:rsid w:val="00BF6C6C"/>
    <w:rsid w:val="00C05E59"/>
    <w:rsid w:val="00C10A3E"/>
    <w:rsid w:val="00C14CE9"/>
    <w:rsid w:val="00C31D5C"/>
    <w:rsid w:val="00C32B8D"/>
    <w:rsid w:val="00C350E7"/>
    <w:rsid w:val="00C43F15"/>
    <w:rsid w:val="00C5435B"/>
    <w:rsid w:val="00C577E0"/>
    <w:rsid w:val="00C62255"/>
    <w:rsid w:val="00CA50E0"/>
    <w:rsid w:val="00CB17CB"/>
    <w:rsid w:val="00CC0201"/>
    <w:rsid w:val="00CC1432"/>
    <w:rsid w:val="00CC501A"/>
    <w:rsid w:val="00CD4DD4"/>
    <w:rsid w:val="00CD6042"/>
    <w:rsid w:val="00CE17E4"/>
    <w:rsid w:val="00D06AE7"/>
    <w:rsid w:val="00D06EF9"/>
    <w:rsid w:val="00D110DC"/>
    <w:rsid w:val="00D14A8D"/>
    <w:rsid w:val="00D1633C"/>
    <w:rsid w:val="00D21EAF"/>
    <w:rsid w:val="00D25797"/>
    <w:rsid w:val="00D300A2"/>
    <w:rsid w:val="00D35CAE"/>
    <w:rsid w:val="00D436F6"/>
    <w:rsid w:val="00D54ECD"/>
    <w:rsid w:val="00D55CB0"/>
    <w:rsid w:val="00D67632"/>
    <w:rsid w:val="00D770A4"/>
    <w:rsid w:val="00D92B26"/>
    <w:rsid w:val="00D954A4"/>
    <w:rsid w:val="00DA33C9"/>
    <w:rsid w:val="00DB18E3"/>
    <w:rsid w:val="00DD0187"/>
    <w:rsid w:val="00DF0A17"/>
    <w:rsid w:val="00DF437D"/>
    <w:rsid w:val="00E00E3A"/>
    <w:rsid w:val="00E17620"/>
    <w:rsid w:val="00E17939"/>
    <w:rsid w:val="00E2298F"/>
    <w:rsid w:val="00E32100"/>
    <w:rsid w:val="00E371DE"/>
    <w:rsid w:val="00E40A6D"/>
    <w:rsid w:val="00E63593"/>
    <w:rsid w:val="00E720DE"/>
    <w:rsid w:val="00E74A2B"/>
    <w:rsid w:val="00E75B0B"/>
    <w:rsid w:val="00E8116C"/>
    <w:rsid w:val="00E8495D"/>
    <w:rsid w:val="00E968DD"/>
    <w:rsid w:val="00E96BB6"/>
    <w:rsid w:val="00E97D23"/>
    <w:rsid w:val="00EA746A"/>
    <w:rsid w:val="00ED15B5"/>
    <w:rsid w:val="00EF45B9"/>
    <w:rsid w:val="00F038EE"/>
    <w:rsid w:val="00F14160"/>
    <w:rsid w:val="00F1547B"/>
    <w:rsid w:val="00F23A1B"/>
    <w:rsid w:val="00F270DC"/>
    <w:rsid w:val="00F271D3"/>
    <w:rsid w:val="00F34AAE"/>
    <w:rsid w:val="00F37503"/>
    <w:rsid w:val="00F524F3"/>
    <w:rsid w:val="00F529CA"/>
    <w:rsid w:val="00F55BB0"/>
    <w:rsid w:val="00F72233"/>
    <w:rsid w:val="00F76767"/>
    <w:rsid w:val="00F85496"/>
    <w:rsid w:val="00F906BE"/>
    <w:rsid w:val="00FA283F"/>
    <w:rsid w:val="00FA560A"/>
    <w:rsid w:val="00FA6C69"/>
    <w:rsid w:val="00FB76CE"/>
    <w:rsid w:val="00FC680B"/>
    <w:rsid w:val="00FE1F60"/>
    <w:rsid w:val="00FF0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634D1C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347A2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47A2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55E0C"/>
    <w:pPr>
      <w:ind w:left="720"/>
      <w:contextualSpacing/>
    </w:pPr>
  </w:style>
  <w:style w:styleId="Bezproreda" w:type="paragraph">
    <w:name w:val="No Spacing"/>
    <w:uiPriority w:val="1"/>
    <w:qFormat/>
    <w:rsid w:val="00CA50E0"/>
    <w:pPr>
      <w:spacing w:lineRule="auto" w:line="240" w:after="0"/>
    </w:pPr>
  </w:style>
  <w:style w:styleId="Hiperveza" w:type="character">
    <w:name w:val="Hyperlink"/>
    <w:basedOn w:val="Zadanifontodlomka"/>
    <w:uiPriority w:val="99"/>
    <w:semiHidden/>
    <w:unhideWhenUsed/>
    <w:rsid w:val="0044316C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semiHidden/>
    <w:unhideWhenUsed/>
    <w:rsid w:val="0044316C"/>
    <w:rPr>
      <w:color w:val="800080"/>
      <w:u w:val="single"/>
    </w:rPr>
  </w:style>
  <w:style w:customStyle="true" w:styleId="xl65" w:type="paragraph">
    <w:name w:val="xl65"/>
    <w:basedOn w:val="Normal"/>
    <w:rsid w:val="0044316C"/>
    <w:pP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xl66" w:type="paragraph">
    <w:name w:val="xl66"/>
    <w:basedOn w:val="Normal"/>
    <w:rsid w:val="0044316C"/>
    <w:pP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b/>
      <w:bCs/>
      <w:color w:val="C00000"/>
      <w:sz w:val="20"/>
      <w:szCs w:val="20"/>
      <w:lang w:eastAsia="hr-HR"/>
    </w:rPr>
  </w:style>
  <w:style w:customStyle="true" w:styleId="xl67" w:type="paragraph">
    <w:name w:val="xl67"/>
    <w:basedOn w:val="Normal"/>
    <w:rsid w:val="0044316C"/>
    <w:pP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color w:val="C00000"/>
      <w:sz w:val="20"/>
      <w:szCs w:val="20"/>
      <w:lang w:eastAsia="hr-HR"/>
    </w:rPr>
  </w:style>
  <w:style w:customStyle="true" w:styleId="xl68" w:type="paragraph">
    <w:name w:val="xl68"/>
    <w:basedOn w:val="Normal"/>
    <w:rsid w:val="0044316C"/>
    <w:pPr>
      <w:spacing w:lineRule="auto" w:line="240" w:afterAutospacing="true" w:after="100" w:beforeAutospacing="true" w:before="100"/>
      <w:textAlignment w:val="top"/>
    </w:pPr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xl69" w:type="paragraph">
    <w:name w:val="xl69"/>
    <w:basedOn w:val="Normal"/>
    <w:rsid w:val="0044316C"/>
    <w:pPr>
      <w:spacing w:lineRule="auto" w:line="240" w:afterAutospacing="true" w:after="100" w:beforeAutospacing="true" w:before="100"/>
      <w:textAlignment w:val="top"/>
    </w:pPr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xl70" w:type="paragraph">
    <w:name w:val="xl70"/>
    <w:basedOn w:val="Normal"/>
    <w:rsid w:val="0044316C"/>
    <w:pPr>
      <w:spacing w:lineRule="auto" w:line="240" w:afterAutospacing="true" w:after="100" w:beforeAutospacing="true" w:before="100"/>
      <w:textAlignment w:val="top"/>
    </w:pPr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xl71" w:type="paragraph">
    <w:name w:val="xl71"/>
    <w:basedOn w:val="Normal"/>
    <w:rsid w:val="0044316C"/>
    <w:pPr>
      <w:spacing w:lineRule="auto" w:line="240" w:afterAutospacing="true" w:after="100" w:beforeAutospacing="true" w:before="100"/>
      <w:textAlignment w:val="top"/>
    </w:pPr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xl72" w:type="paragraph">
    <w:name w:val="xl72"/>
    <w:basedOn w:val="Normal"/>
    <w:rsid w:val="0044316C"/>
    <w:pPr>
      <w:pBdr>
        <w:top w:space="0" w:sz="8" w:color="auto" w:val="single"/>
        <w:left w:space="0" w:sz="8" w:color="auto" w:val="single"/>
        <w:right w:space="0" w:sz="8" w:color="auto" w:val="single"/>
      </w:pBdr>
      <w:spacing w:lineRule="auto" w:line="240" w:afterAutospacing="true" w:after="100" w:beforeAutospacing="true" w:before="100"/>
      <w:textAlignment w:val="top"/>
    </w:pPr>
    <w:rPr>
      <w:rFonts w:cs="Times New Roman" w:eastAsia="Times New Roman" w:hAnsi="Times New Roman" w:ascii="Times New Roman"/>
      <w:b/>
      <w:bCs/>
      <w:color w:val="000000"/>
      <w:sz w:val="20"/>
      <w:szCs w:val="20"/>
      <w:lang w:eastAsia="hr-HR"/>
    </w:rPr>
  </w:style>
  <w:style w:customStyle="true" w:styleId="xl73" w:type="paragraph">
    <w:name w:val="xl73"/>
    <w:basedOn w:val="Normal"/>
    <w:rsid w:val="0044316C"/>
    <w:pPr>
      <w:pBdr>
        <w:top w:space="0" w:sz="8" w:color="auto" w:val="single"/>
        <w:right w:space="0" w:sz="8" w:color="auto" w:val="single"/>
      </w:pBdr>
      <w:spacing w:lineRule="auto" w:line="240" w:afterAutospacing="true" w:after="100" w:beforeAutospacing="true" w:before="100"/>
      <w:textAlignment w:val="top"/>
    </w:pPr>
    <w:rPr>
      <w:rFonts w:cs="Times New Roman" w:eastAsia="Times New Roman" w:hAnsi="Times New Roman" w:ascii="Times New Roman"/>
      <w:b/>
      <w:bCs/>
      <w:color w:val="000000"/>
      <w:sz w:val="20"/>
      <w:szCs w:val="20"/>
      <w:lang w:eastAsia="hr-HR"/>
    </w:rPr>
  </w:style>
  <w:style w:customStyle="true" w:styleId="xl74" w:type="paragraph">
    <w:name w:val="xl74"/>
    <w:basedOn w:val="Normal"/>
    <w:rsid w:val="0044316C"/>
    <w:pPr>
      <w:pBdr>
        <w:top w:space="0" w:sz="8" w:color="auto" w:val="single"/>
        <w:right w:space="0" w:sz="8" w:color="auto" w:val="single"/>
      </w:pBdr>
      <w:spacing w:lineRule="auto" w:line="240" w:afterAutospacing="true" w:after="100" w:beforeAutospacing="true" w:before="100"/>
      <w:textAlignment w:val="top"/>
    </w:pPr>
    <w:rPr>
      <w:rFonts w:cs="Times New Roman" w:eastAsia="Times New Roman" w:hAnsi="Times New Roman" w:ascii="Times New Roman"/>
      <w:b/>
      <w:bCs/>
      <w:color w:val="000000"/>
      <w:sz w:val="20"/>
      <w:szCs w:val="20"/>
      <w:lang w:eastAsia="hr-HR"/>
    </w:rPr>
  </w:style>
  <w:style w:customStyle="true" w:styleId="xl75" w:type="paragraph">
    <w:name w:val="xl75"/>
    <w:basedOn w:val="Normal"/>
    <w:rsid w:val="0044316C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textAlignment w:val="top"/>
    </w:pPr>
    <w:rPr>
      <w:rFonts w:cs="Times New Roman" w:eastAsia="Times New Roman" w:hAnsi="Times New Roman" w:ascii="Times New Roman"/>
      <w:color w:val="000000"/>
      <w:sz w:val="20"/>
      <w:szCs w:val="20"/>
      <w:lang w:eastAsia="hr-HR"/>
    </w:rPr>
  </w:style>
  <w:style w:customStyle="true" w:styleId="xl76" w:type="paragraph">
    <w:name w:val="xl76"/>
    <w:basedOn w:val="Normal"/>
    <w:rsid w:val="0044316C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textAlignment w:val="top"/>
    </w:pPr>
    <w:rPr>
      <w:rFonts w:cs="Times New Roman" w:eastAsia="Times New Roman" w:hAnsi="Times New Roman" w:ascii="Times New Roman"/>
      <w:color w:val="000000"/>
      <w:sz w:val="20"/>
      <w:szCs w:val="20"/>
      <w:lang w:eastAsia="hr-HR"/>
    </w:rPr>
  </w:style>
  <w:style w:customStyle="true" w:styleId="xl77" w:type="paragraph">
    <w:name w:val="xl77"/>
    <w:basedOn w:val="Normal"/>
    <w:rsid w:val="0044316C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textAlignment w:val="top"/>
    </w:pPr>
    <w:rPr>
      <w:rFonts w:cs="Times New Roman" w:eastAsia="Times New Roman" w:hAnsi="Times New Roman" w:ascii="Times New Roman"/>
      <w:color w:val="000000"/>
      <w:sz w:val="20"/>
      <w:szCs w:val="20"/>
      <w:lang w:eastAsia="hr-HR"/>
    </w:rPr>
  </w:style>
  <w:style w:customStyle="true" w:styleId="xl78" w:type="paragraph">
    <w:name w:val="xl78"/>
    <w:basedOn w:val="Normal"/>
    <w:rsid w:val="0044316C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textAlignment w:val="top"/>
    </w:pPr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xl79" w:type="paragraph">
    <w:name w:val="xl79"/>
    <w:basedOn w:val="Normal"/>
    <w:rsid w:val="0044316C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spacing w:lineRule="auto" w:line="240" w:afterAutospacing="true" w:after="100" w:beforeAutospacing="true" w:before="100"/>
      <w:textAlignment w:val="top"/>
    </w:pPr>
    <w:rPr>
      <w:rFonts w:cs="Times New Roman" w:eastAsia="Times New Roman" w:hAnsi="Times New Roman" w:ascii="Times New Roman"/>
      <w:color w:val="000000"/>
      <w:sz w:val="20"/>
      <w:szCs w:val="20"/>
      <w:lang w:eastAsia="hr-HR"/>
    </w:rPr>
  </w:style>
  <w:style w:customStyle="true" w:styleId="xl80" w:type="paragraph">
    <w:name w:val="xl80"/>
    <w:basedOn w:val="Normal"/>
    <w:rsid w:val="0044316C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spacing w:lineRule="auto" w:line="240" w:afterAutospacing="true" w:after="100" w:beforeAutospacing="true" w:before="100"/>
      <w:textAlignment w:val="top"/>
    </w:pPr>
    <w:rPr>
      <w:rFonts w:cs="Times New Roman" w:eastAsia="Times New Roman" w:hAnsi="Times New Roman" w:ascii="Times New Roman"/>
      <w:color w:val="000000"/>
      <w:sz w:val="20"/>
      <w:szCs w:val="20"/>
      <w:lang w:eastAsia="hr-HR"/>
    </w:rPr>
  </w:style>
  <w:style w:customStyle="true" w:styleId="xl81" w:type="paragraph">
    <w:name w:val="xl81"/>
    <w:basedOn w:val="Normal"/>
    <w:rsid w:val="0044316C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spacing w:lineRule="auto" w:line="240" w:afterAutospacing="true" w:after="100" w:beforeAutospacing="true" w:before="100"/>
      <w:textAlignment w:val="top"/>
    </w:pPr>
    <w:rPr>
      <w:rFonts w:cs="Times New Roman" w:eastAsia="Times New Roman" w:hAnsi="Times New Roman" w:ascii="Times New Roman"/>
      <w:color w:val="000000"/>
      <w:sz w:val="20"/>
      <w:szCs w:val="20"/>
      <w:lang w:eastAsia="hr-HR"/>
    </w:rPr>
  </w:style>
  <w:style w:customStyle="true" w:styleId="xl82" w:type="paragraph">
    <w:name w:val="xl82"/>
    <w:basedOn w:val="Normal"/>
    <w:rsid w:val="0044316C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spacing w:lineRule="auto" w:line="240" w:afterAutospacing="true" w:after="100" w:beforeAutospacing="true" w:before="100"/>
      <w:textAlignment w:val="top"/>
    </w:pPr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xl83" w:type="paragraph">
    <w:name w:val="xl83"/>
    <w:basedOn w:val="Normal"/>
    <w:rsid w:val="0044316C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spacing w:lineRule="auto" w:line="240" w:afterAutospacing="true" w:after="100" w:beforeAutospacing="true" w:before="100"/>
      <w:textAlignment w:val="top"/>
    </w:pPr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xl84" w:type="paragraph">
    <w:name w:val="xl84"/>
    <w:basedOn w:val="Normal"/>
    <w:rsid w:val="0044316C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spacing w:lineRule="auto" w:line="240" w:afterAutospacing="true" w:after="100" w:beforeAutospacing="true" w:before="100"/>
      <w:textAlignment w:val="top"/>
    </w:pPr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xl85" w:type="paragraph">
    <w:name w:val="xl85"/>
    <w:basedOn w:val="Normal"/>
    <w:rsid w:val="0044316C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spacing w:lineRule="auto" w:line="240" w:afterAutospacing="true" w:after="100" w:beforeAutospacing="true" w:before="100"/>
      <w:textAlignment w:val="top"/>
    </w:pPr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xl86" w:type="paragraph">
    <w:name w:val="xl86"/>
    <w:basedOn w:val="Normal"/>
    <w:rsid w:val="0044316C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spacing w:lineRule="auto" w:line="240" w:afterAutospacing="true" w:after="100" w:beforeAutospacing="true" w:before="100"/>
      <w:textAlignment w:val="top"/>
    </w:pPr>
    <w:rPr>
      <w:rFonts w:cs="Times New Roman" w:eastAsia="Times New Roman" w:hAnsi="Times New Roman" w:ascii="Times New Roman"/>
      <w:b/>
      <w:bCs/>
      <w:color w:val="C00000"/>
      <w:sz w:val="20"/>
      <w:szCs w:val="20"/>
      <w:lang w:eastAsia="hr-HR"/>
    </w:rPr>
  </w:style>
  <w:style w:customStyle="true" w:styleId="xl87" w:type="paragraph">
    <w:name w:val="xl87"/>
    <w:basedOn w:val="Normal"/>
    <w:rsid w:val="0044316C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spacing w:lineRule="auto" w:line="240" w:afterAutospacing="true" w:after="100" w:beforeAutospacing="true" w:before="100"/>
      <w:textAlignment w:val="top"/>
    </w:pPr>
    <w:rPr>
      <w:rFonts w:cs="Times New Roman" w:eastAsia="Times New Roman" w:hAnsi="Times New Roman" w:ascii="Times New Roman"/>
      <w:b/>
      <w:bCs/>
      <w:color w:val="C00000"/>
      <w:sz w:val="20"/>
      <w:szCs w:val="20"/>
      <w:lang w:eastAsia="hr-HR"/>
    </w:rPr>
  </w:style>
  <w:style w:customStyle="true" w:styleId="xl88" w:type="paragraph">
    <w:name w:val="xl88"/>
    <w:basedOn w:val="Normal"/>
    <w:rsid w:val="0044316C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spacing w:lineRule="auto" w:line="240" w:afterAutospacing="true" w:after="100" w:beforeAutospacing="true" w:before="100"/>
      <w:textAlignment w:val="top"/>
    </w:pPr>
    <w:rPr>
      <w:rFonts w:cs="Times New Roman" w:eastAsia="Times New Roman" w:hAnsi="Times New Roman" w:ascii="Times New Roman"/>
      <w:b/>
      <w:bCs/>
      <w:color w:val="C00000"/>
      <w:sz w:val="20"/>
      <w:szCs w:val="20"/>
      <w:lang w:eastAsia="hr-HR"/>
    </w:rPr>
  </w:style>
  <w:style w:customStyle="true" w:styleId="xl89" w:type="paragraph">
    <w:name w:val="xl89"/>
    <w:basedOn w:val="Normal"/>
    <w:rsid w:val="0044316C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spacing w:lineRule="auto" w:line="240" w:afterAutospacing="true" w:after="100" w:beforeAutospacing="true" w:before="100"/>
      <w:textAlignment w:val="top"/>
    </w:pPr>
    <w:rPr>
      <w:rFonts w:cs="Times New Roman" w:eastAsia="Times New Roman" w:hAnsi="Times New Roman" w:ascii="Times New Roman"/>
      <w:color w:val="C00000"/>
      <w:sz w:val="20"/>
      <w:szCs w:val="20"/>
      <w:lang w:eastAsia="hr-HR"/>
    </w:rPr>
  </w:style>
  <w:style w:customStyle="true" w:styleId="xl90" w:type="paragraph">
    <w:name w:val="xl90"/>
    <w:basedOn w:val="Normal"/>
    <w:rsid w:val="0044316C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spacing w:lineRule="auto" w:line="240" w:afterAutospacing="true" w:after="100" w:beforeAutospacing="true" w:before="100"/>
      <w:textAlignment w:val="top"/>
    </w:pPr>
    <w:rPr>
      <w:rFonts w:cs="Times New Roman" w:eastAsia="Times New Roman" w:hAnsi="Times New Roman" w:ascii="Times New Roman"/>
      <w:color w:val="C00000"/>
      <w:sz w:val="20"/>
      <w:szCs w:val="20"/>
      <w:lang w:eastAsia="hr-HR"/>
    </w:rPr>
  </w:style>
  <w:style w:customStyle="true" w:styleId="xl91" w:type="paragraph">
    <w:name w:val="xl91"/>
    <w:basedOn w:val="Normal"/>
    <w:rsid w:val="0044316C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spacing w:lineRule="auto" w:line="240" w:afterAutospacing="true" w:after="100" w:beforeAutospacing="true" w:before="100"/>
      <w:textAlignment w:val="top"/>
    </w:pPr>
    <w:rPr>
      <w:rFonts w:cs="Times New Roman" w:eastAsia="Times New Roman" w:hAnsi="Times New Roman" w:ascii="Times New Roman"/>
      <w:color w:val="C00000"/>
      <w:sz w:val="20"/>
      <w:szCs w:val="20"/>
      <w:lang w:eastAsia="hr-HR"/>
    </w:rPr>
  </w:style>
  <w:style w:customStyle="true" w:styleId="xl92" w:type="paragraph">
    <w:name w:val="xl92"/>
    <w:basedOn w:val="Normal"/>
    <w:rsid w:val="0044316C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textAlignment w:val="top"/>
    </w:pPr>
    <w:rPr>
      <w:rFonts w:cs="Times New Roman" w:eastAsia="Times New Roman" w:hAnsi="Times New Roman" w:ascii="Times New Roman"/>
      <w:b/>
      <w:bCs/>
      <w:color w:val="000000"/>
      <w:sz w:val="20"/>
      <w:szCs w:val="20"/>
      <w:lang w:eastAsia="hr-HR"/>
    </w:rPr>
  </w:style>
  <w:style w:customStyle="true" w:styleId="xl93" w:type="paragraph">
    <w:name w:val="xl93"/>
    <w:basedOn w:val="Normal"/>
    <w:rsid w:val="0044316C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spacing w:lineRule="auto" w:line="240" w:afterAutospacing="true" w:after="100" w:beforeAutospacing="true" w:before="100"/>
      <w:textAlignment w:val="top"/>
    </w:pPr>
    <w:rPr>
      <w:rFonts w:cs="Times New Roman" w:eastAsia="Times New Roman" w:hAnsi="Times New Roman" w:ascii="Times New Roman"/>
      <w:b/>
      <w:bCs/>
      <w:color w:val="000000"/>
      <w:sz w:val="20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54ECD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54ECD"/>
  </w:style>
  <w:style w:styleId="Podnoje" w:type="paragraph">
    <w:name w:val="footer"/>
    <w:basedOn w:val="Normal"/>
    <w:link w:val="PodnojeChar"/>
    <w:uiPriority w:val="99"/>
    <w:unhideWhenUsed/>
    <w:rsid w:val="00D54EC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54ECD"/>
  </w:style>
  <w:style w:customStyle="true" w:styleId="xl63" w:type="paragraph">
    <w:name w:val="xl63"/>
    <w:basedOn w:val="Normal"/>
    <w:rsid w:val="004D155A"/>
    <w:pPr>
      <w:pBdr>
        <w:top w:space="0" w:sz="8" w:color="auto" w:val="single"/>
        <w:left w:space="0" w:sz="8" w:color="auto" w:val="single"/>
        <w:bottom w:space="0" w:sz="8" w:color="auto" w:val="single"/>
        <w:right w:space="0" w:sz="4" w:color="auto" w:val="single"/>
      </w:pBdr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Times New Roman" w:ascii="Times New Roman"/>
      <w:color w:val="000000"/>
      <w:sz w:val="24"/>
      <w:szCs w:val="24"/>
      <w:lang w:eastAsia="hr-HR"/>
    </w:rPr>
  </w:style>
  <w:style w:customStyle="true" w:styleId="xl64" w:type="paragraph">
    <w:name w:val="xl64"/>
    <w:basedOn w:val="Normal"/>
    <w:rsid w:val="004D155A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Times New Roman" w:ascii="Times New Roman"/>
      <w:color w:val="000000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359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59A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359A1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359A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359A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634D1C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347A2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47A2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55E0C"/>
    <w:pPr>
      <w:ind w:left="720"/>
      <w:contextualSpacing/>
    </w:pPr>
  </w:style>
  <w:style w:styleId="Bezproreda" w:type="paragraph">
    <w:name w:val="No Spacing"/>
    <w:uiPriority w:val="1"/>
    <w:qFormat/>
    <w:rsid w:val="00CA50E0"/>
    <w:pPr>
      <w:spacing w:after="0" w:line="240" w:lineRule="auto"/>
    </w:pPr>
  </w:style>
  <w:style w:styleId="Hiperveza" w:type="character">
    <w:name w:val="Hyperlink"/>
    <w:basedOn w:val="Zadanifontodlomka"/>
    <w:uiPriority w:val="99"/>
    <w:semiHidden/>
    <w:unhideWhenUsed/>
    <w:rsid w:val="0044316C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semiHidden/>
    <w:unhideWhenUsed/>
    <w:rsid w:val="0044316C"/>
    <w:rPr>
      <w:color w:val="800080"/>
      <w:u w:val="single"/>
    </w:rPr>
  </w:style>
  <w:style w:customStyle="1" w:styleId="xl65" w:type="paragraph">
    <w:name w:val="xl65"/>
    <w:basedOn w:val="Normal"/>
    <w:rsid w:val="0044316C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xl66" w:type="paragraph">
    <w:name w:val="xl66"/>
    <w:basedOn w:val="Normal"/>
    <w:rsid w:val="0044316C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b/>
      <w:bCs/>
      <w:color w:val="C00000"/>
      <w:sz w:val="20"/>
      <w:szCs w:val="20"/>
      <w:lang w:eastAsia="hr-HR"/>
    </w:rPr>
  </w:style>
  <w:style w:customStyle="1" w:styleId="xl67" w:type="paragraph">
    <w:name w:val="xl67"/>
    <w:basedOn w:val="Normal"/>
    <w:rsid w:val="0044316C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color w:val="C00000"/>
      <w:sz w:val="20"/>
      <w:szCs w:val="20"/>
      <w:lang w:eastAsia="hr-HR"/>
    </w:rPr>
  </w:style>
  <w:style w:customStyle="1" w:styleId="xl68" w:type="paragraph">
    <w:name w:val="xl68"/>
    <w:basedOn w:val="Normal"/>
    <w:rsid w:val="0044316C"/>
    <w:pPr>
      <w:spacing w:after="100" w:afterAutospacing="1" w:before="100" w:beforeAutospacing="1" w:line="240" w:lineRule="auto"/>
      <w:textAlignment w:val="top"/>
    </w:pPr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xl69" w:type="paragraph">
    <w:name w:val="xl69"/>
    <w:basedOn w:val="Normal"/>
    <w:rsid w:val="0044316C"/>
    <w:pPr>
      <w:spacing w:after="100" w:afterAutospacing="1" w:before="100" w:beforeAutospacing="1" w:line="240" w:lineRule="auto"/>
      <w:textAlignment w:val="top"/>
    </w:pPr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xl70" w:type="paragraph">
    <w:name w:val="xl70"/>
    <w:basedOn w:val="Normal"/>
    <w:rsid w:val="0044316C"/>
    <w:pPr>
      <w:spacing w:after="100" w:afterAutospacing="1" w:before="100" w:beforeAutospacing="1" w:line="240" w:lineRule="auto"/>
      <w:textAlignment w:val="top"/>
    </w:pPr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xl71" w:type="paragraph">
    <w:name w:val="xl71"/>
    <w:basedOn w:val="Normal"/>
    <w:rsid w:val="0044316C"/>
    <w:pPr>
      <w:spacing w:after="100" w:afterAutospacing="1" w:before="100" w:beforeAutospacing="1" w:line="240" w:lineRule="auto"/>
      <w:textAlignment w:val="top"/>
    </w:pPr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xl72" w:type="paragraph">
    <w:name w:val="xl72"/>
    <w:basedOn w:val="Normal"/>
    <w:rsid w:val="0044316C"/>
    <w:pPr>
      <w:pBdr>
        <w:top w:color="auto" w:space="0" w:sz="8" w:val="single"/>
        <w:left w:color="auto" w:space="0" w:sz="8" w:val="single"/>
        <w:right w:color="auto" w:space="0" w:sz="8" w:val="single"/>
      </w:pBdr>
      <w:spacing w:after="100" w:afterAutospacing="1" w:before="100" w:beforeAutospacing="1" w:line="240" w:lineRule="auto"/>
      <w:textAlignment w:val="top"/>
    </w:pPr>
    <w:rPr>
      <w:rFonts w:ascii="Times New Roman" w:cs="Times New Roman" w:eastAsia="Times New Roman" w:hAnsi="Times New Roman"/>
      <w:b/>
      <w:bCs/>
      <w:color w:val="000000"/>
      <w:sz w:val="20"/>
      <w:szCs w:val="20"/>
      <w:lang w:eastAsia="hr-HR"/>
    </w:rPr>
  </w:style>
  <w:style w:customStyle="1" w:styleId="xl73" w:type="paragraph">
    <w:name w:val="xl73"/>
    <w:basedOn w:val="Normal"/>
    <w:rsid w:val="0044316C"/>
    <w:pPr>
      <w:pBdr>
        <w:top w:color="auto" w:space="0" w:sz="8" w:val="single"/>
        <w:right w:color="auto" w:space="0" w:sz="8" w:val="single"/>
      </w:pBdr>
      <w:spacing w:after="100" w:afterAutospacing="1" w:before="100" w:beforeAutospacing="1" w:line="240" w:lineRule="auto"/>
      <w:textAlignment w:val="top"/>
    </w:pPr>
    <w:rPr>
      <w:rFonts w:ascii="Times New Roman" w:cs="Times New Roman" w:eastAsia="Times New Roman" w:hAnsi="Times New Roman"/>
      <w:b/>
      <w:bCs/>
      <w:color w:val="000000"/>
      <w:sz w:val="20"/>
      <w:szCs w:val="20"/>
      <w:lang w:eastAsia="hr-HR"/>
    </w:rPr>
  </w:style>
  <w:style w:customStyle="1" w:styleId="xl74" w:type="paragraph">
    <w:name w:val="xl74"/>
    <w:basedOn w:val="Normal"/>
    <w:rsid w:val="0044316C"/>
    <w:pPr>
      <w:pBdr>
        <w:top w:color="auto" w:space="0" w:sz="8" w:val="single"/>
        <w:right w:color="auto" w:space="0" w:sz="8" w:val="single"/>
      </w:pBdr>
      <w:spacing w:after="100" w:afterAutospacing="1" w:before="100" w:beforeAutospacing="1" w:line="240" w:lineRule="auto"/>
      <w:textAlignment w:val="top"/>
    </w:pPr>
    <w:rPr>
      <w:rFonts w:ascii="Times New Roman" w:cs="Times New Roman" w:eastAsia="Times New Roman" w:hAnsi="Times New Roman"/>
      <w:b/>
      <w:bCs/>
      <w:color w:val="000000"/>
      <w:sz w:val="20"/>
      <w:szCs w:val="20"/>
      <w:lang w:eastAsia="hr-HR"/>
    </w:rPr>
  </w:style>
  <w:style w:customStyle="1" w:styleId="xl75" w:type="paragraph">
    <w:name w:val="xl75"/>
    <w:basedOn w:val="Normal"/>
    <w:rsid w:val="0044316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textAlignment w:val="top"/>
    </w:pPr>
    <w:rPr>
      <w:rFonts w:ascii="Times New Roman" w:cs="Times New Roman" w:eastAsia="Times New Roman" w:hAnsi="Times New Roman"/>
      <w:color w:val="000000"/>
      <w:sz w:val="20"/>
      <w:szCs w:val="20"/>
      <w:lang w:eastAsia="hr-HR"/>
    </w:rPr>
  </w:style>
  <w:style w:customStyle="1" w:styleId="xl76" w:type="paragraph">
    <w:name w:val="xl76"/>
    <w:basedOn w:val="Normal"/>
    <w:rsid w:val="0044316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textAlignment w:val="top"/>
    </w:pPr>
    <w:rPr>
      <w:rFonts w:ascii="Times New Roman" w:cs="Times New Roman" w:eastAsia="Times New Roman" w:hAnsi="Times New Roman"/>
      <w:color w:val="000000"/>
      <w:sz w:val="20"/>
      <w:szCs w:val="20"/>
      <w:lang w:eastAsia="hr-HR"/>
    </w:rPr>
  </w:style>
  <w:style w:customStyle="1" w:styleId="xl77" w:type="paragraph">
    <w:name w:val="xl77"/>
    <w:basedOn w:val="Normal"/>
    <w:rsid w:val="0044316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textAlignment w:val="top"/>
    </w:pPr>
    <w:rPr>
      <w:rFonts w:ascii="Times New Roman" w:cs="Times New Roman" w:eastAsia="Times New Roman" w:hAnsi="Times New Roman"/>
      <w:color w:val="000000"/>
      <w:sz w:val="20"/>
      <w:szCs w:val="20"/>
      <w:lang w:eastAsia="hr-HR"/>
    </w:rPr>
  </w:style>
  <w:style w:customStyle="1" w:styleId="xl78" w:type="paragraph">
    <w:name w:val="xl78"/>
    <w:basedOn w:val="Normal"/>
    <w:rsid w:val="0044316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textAlignment w:val="top"/>
    </w:pPr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xl79" w:type="paragraph">
    <w:name w:val="xl79"/>
    <w:basedOn w:val="Normal"/>
    <w:rsid w:val="0044316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spacing w:after="100" w:afterAutospacing="1" w:before="100" w:beforeAutospacing="1" w:line="240" w:lineRule="auto"/>
      <w:textAlignment w:val="top"/>
    </w:pPr>
    <w:rPr>
      <w:rFonts w:ascii="Times New Roman" w:cs="Times New Roman" w:eastAsia="Times New Roman" w:hAnsi="Times New Roman"/>
      <w:color w:val="000000"/>
      <w:sz w:val="20"/>
      <w:szCs w:val="20"/>
      <w:lang w:eastAsia="hr-HR"/>
    </w:rPr>
  </w:style>
  <w:style w:customStyle="1" w:styleId="xl80" w:type="paragraph">
    <w:name w:val="xl80"/>
    <w:basedOn w:val="Normal"/>
    <w:rsid w:val="0044316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spacing w:after="100" w:afterAutospacing="1" w:before="100" w:beforeAutospacing="1" w:line="240" w:lineRule="auto"/>
      <w:textAlignment w:val="top"/>
    </w:pPr>
    <w:rPr>
      <w:rFonts w:ascii="Times New Roman" w:cs="Times New Roman" w:eastAsia="Times New Roman" w:hAnsi="Times New Roman"/>
      <w:color w:val="000000"/>
      <w:sz w:val="20"/>
      <w:szCs w:val="20"/>
      <w:lang w:eastAsia="hr-HR"/>
    </w:rPr>
  </w:style>
  <w:style w:customStyle="1" w:styleId="xl81" w:type="paragraph">
    <w:name w:val="xl81"/>
    <w:basedOn w:val="Normal"/>
    <w:rsid w:val="0044316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spacing w:after="100" w:afterAutospacing="1" w:before="100" w:beforeAutospacing="1" w:line="240" w:lineRule="auto"/>
      <w:textAlignment w:val="top"/>
    </w:pPr>
    <w:rPr>
      <w:rFonts w:ascii="Times New Roman" w:cs="Times New Roman" w:eastAsia="Times New Roman" w:hAnsi="Times New Roman"/>
      <w:color w:val="000000"/>
      <w:sz w:val="20"/>
      <w:szCs w:val="20"/>
      <w:lang w:eastAsia="hr-HR"/>
    </w:rPr>
  </w:style>
  <w:style w:customStyle="1" w:styleId="xl82" w:type="paragraph">
    <w:name w:val="xl82"/>
    <w:basedOn w:val="Normal"/>
    <w:rsid w:val="0044316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spacing w:after="100" w:afterAutospacing="1" w:before="100" w:beforeAutospacing="1" w:line="240" w:lineRule="auto"/>
      <w:textAlignment w:val="top"/>
    </w:pPr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xl83" w:type="paragraph">
    <w:name w:val="xl83"/>
    <w:basedOn w:val="Normal"/>
    <w:rsid w:val="0044316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spacing w:after="100" w:afterAutospacing="1" w:before="100" w:beforeAutospacing="1" w:line="240" w:lineRule="auto"/>
      <w:textAlignment w:val="top"/>
    </w:pPr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xl84" w:type="paragraph">
    <w:name w:val="xl84"/>
    <w:basedOn w:val="Normal"/>
    <w:rsid w:val="0044316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spacing w:after="100" w:afterAutospacing="1" w:before="100" w:beforeAutospacing="1" w:line="240" w:lineRule="auto"/>
      <w:textAlignment w:val="top"/>
    </w:pPr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xl85" w:type="paragraph">
    <w:name w:val="xl85"/>
    <w:basedOn w:val="Normal"/>
    <w:rsid w:val="0044316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spacing w:after="100" w:afterAutospacing="1" w:before="100" w:beforeAutospacing="1" w:line="240" w:lineRule="auto"/>
      <w:textAlignment w:val="top"/>
    </w:pPr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xl86" w:type="paragraph">
    <w:name w:val="xl86"/>
    <w:basedOn w:val="Normal"/>
    <w:rsid w:val="0044316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spacing w:after="100" w:afterAutospacing="1" w:before="100" w:beforeAutospacing="1" w:line="240" w:lineRule="auto"/>
      <w:textAlignment w:val="top"/>
    </w:pPr>
    <w:rPr>
      <w:rFonts w:ascii="Times New Roman" w:cs="Times New Roman" w:eastAsia="Times New Roman" w:hAnsi="Times New Roman"/>
      <w:b/>
      <w:bCs/>
      <w:color w:val="C00000"/>
      <w:sz w:val="20"/>
      <w:szCs w:val="20"/>
      <w:lang w:eastAsia="hr-HR"/>
    </w:rPr>
  </w:style>
  <w:style w:customStyle="1" w:styleId="xl87" w:type="paragraph">
    <w:name w:val="xl87"/>
    <w:basedOn w:val="Normal"/>
    <w:rsid w:val="0044316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spacing w:after="100" w:afterAutospacing="1" w:before="100" w:beforeAutospacing="1" w:line="240" w:lineRule="auto"/>
      <w:textAlignment w:val="top"/>
    </w:pPr>
    <w:rPr>
      <w:rFonts w:ascii="Times New Roman" w:cs="Times New Roman" w:eastAsia="Times New Roman" w:hAnsi="Times New Roman"/>
      <w:b/>
      <w:bCs/>
      <w:color w:val="C00000"/>
      <w:sz w:val="20"/>
      <w:szCs w:val="20"/>
      <w:lang w:eastAsia="hr-HR"/>
    </w:rPr>
  </w:style>
  <w:style w:customStyle="1" w:styleId="xl88" w:type="paragraph">
    <w:name w:val="xl88"/>
    <w:basedOn w:val="Normal"/>
    <w:rsid w:val="0044316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spacing w:after="100" w:afterAutospacing="1" w:before="100" w:beforeAutospacing="1" w:line="240" w:lineRule="auto"/>
      <w:textAlignment w:val="top"/>
    </w:pPr>
    <w:rPr>
      <w:rFonts w:ascii="Times New Roman" w:cs="Times New Roman" w:eastAsia="Times New Roman" w:hAnsi="Times New Roman"/>
      <w:b/>
      <w:bCs/>
      <w:color w:val="C00000"/>
      <w:sz w:val="20"/>
      <w:szCs w:val="20"/>
      <w:lang w:eastAsia="hr-HR"/>
    </w:rPr>
  </w:style>
  <w:style w:customStyle="1" w:styleId="xl89" w:type="paragraph">
    <w:name w:val="xl89"/>
    <w:basedOn w:val="Normal"/>
    <w:rsid w:val="0044316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spacing w:after="100" w:afterAutospacing="1" w:before="100" w:beforeAutospacing="1" w:line="240" w:lineRule="auto"/>
      <w:textAlignment w:val="top"/>
    </w:pPr>
    <w:rPr>
      <w:rFonts w:ascii="Times New Roman" w:cs="Times New Roman" w:eastAsia="Times New Roman" w:hAnsi="Times New Roman"/>
      <w:color w:val="C00000"/>
      <w:sz w:val="20"/>
      <w:szCs w:val="20"/>
      <w:lang w:eastAsia="hr-HR"/>
    </w:rPr>
  </w:style>
  <w:style w:customStyle="1" w:styleId="xl90" w:type="paragraph">
    <w:name w:val="xl90"/>
    <w:basedOn w:val="Normal"/>
    <w:rsid w:val="0044316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spacing w:after="100" w:afterAutospacing="1" w:before="100" w:beforeAutospacing="1" w:line="240" w:lineRule="auto"/>
      <w:textAlignment w:val="top"/>
    </w:pPr>
    <w:rPr>
      <w:rFonts w:ascii="Times New Roman" w:cs="Times New Roman" w:eastAsia="Times New Roman" w:hAnsi="Times New Roman"/>
      <w:color w:val="C00000"/>
      <w:sz w:val="20"/>
      <w:szCs w:val="20"/>
      <w:lang w:eastAsia="hr-HR"/>
    </w:rPr>
  </w:style>
  <w:style w:customStyle="1" w:styleId="xl91" w:type="paragraph">
    <w:name w:val="xl91"/>
    <w:basedOn w:val="Normal"/>
    <w:rsid w:val="0044316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spacing w:after="100" w:afterAutospacing="1" w:before="100" w:beforeAutospacing="1" w:line="240" w:lineRule="auto"/>
      <w:textAlignment w:val="top"/>
    </w:pPr>
    <w:rPr>
      <w:rFonts w:ascii="Times New Roman" w:cs="Times New Roman" w:eastAsia="Times New Roman" w:hAnsi="Times New Roman"/>
      <w:color w:val="C00000"/>
      <w:sz w:val="20"/>
      <w:szCs w:val="20"/>
      <w:lang w:eastAsia="hr-HR"/>
    </w:rPr>
  </w:style>
  <w:style w:customStyle="1" w:styleId="xl92" w:type="paragraph">
    <w:name w:val="xl92"/>
    <w:basedOn w:val="Normal"/>
    <w:rsid w:val="0044316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textAlignment w:val="top"/>
    </w:pPr>
    <w:rPr>
      <w:rFonts w:ascii="Times New Roman" w:cs="Times New Roman" w:eastAsia="Times New Roman" w:hAnsi="Times New Roman"/>
      <w:b/>
      <w:bCs/>
      <w:color w:val="000000"/>
      <w:sz w:val="20"/>
      <w:szCs w:val="20"/>
      <w:lang w:eastAsia="hr-HR"/>
    </w:rPr>
  </w:style>
  <w:style w:customStyle="1" w:styleId="xl93" w:type="paragraph">
    <w:name w:val="xl93"/>
    <w:basedOn w:val="Normal"/>
    <w:rsid w:val="0044316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spacing w:after="100" w:afterAutospacing="1" w:before="100" w:beforeAutospacing="1" w:line="240" w:lineRule="auto"/>
      <w:textAlignment w:val="top"/>
    </w:pPr>
    <w:rPr>
      <w:rFonts w:ascii="Times New Roman" w:cs="Times New Roman" w:eastAsia="Times New Roman" w:hAnsi="Times New Roman"/>
      <w:b/>
      <w:bCs/>
      <w:color w:val="000000"/>
      <w:sz w:val="20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54ECD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54ECD"/>
  </w:style>
  <w:style w:styleId="Podnoje" w:type="paragraph">
    <w:name w:val="footer"/>
    <w:basedOn w:val="Normal"/>
    <w:link w:val="PodnojeChar"/>
    <w:uiPriority w:val="99"/>
    <w:unhideWhenUsed/>
    <w:rsid w:val="00D54EC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54ECD"/>
  </w:style>
  <w:style w:customStyle="1" w:styleId="xl63" w:type="paragraph">
    <w:name w:val="xl63"/>
    <w:basedOn w:val="Normal"/>
    <w:rsid w:val="004D155A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4" w:val="single"/>
      </w:pBdr>
      <w:spacing w:after="100" w:afterAutospacing="1" w:before="100" w:beforeAutospacing="1" w:line="240" w:lineRule="auto"/>
      <w:jc w:val="center"/>
      <w:textAlignment w:val="center"/>
    </w:pPr>
    <w:rPr>
      <w:rFonts w:ascii="Times New Roman" w:cs="Times New Roman" w:eastAsia="Times New Roman" w:hAnsi="Times New Roman"/>
      <w:color w:val="000000"/>
      <w:sz w:val="24"/>
      <w:szCs w:val="24"/>
      <w:lang w:eastAsia="hr-HR"/>
    </w:rPr>
  </w:style>
  <w:style w:customStyle="1" w:styleId="xl64" w:type="paragraph">
    <w:name w:val="xl64"/>
    <w:basedOn w:val="Normal"/>
    <w:rsid w:val="004D155A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 w:line="240" w:lineRule="auto"/>
      <w:jc w:val="center"/>
      <w:textAlignment w:val="center"/>
    </w:pPr>
    <w:rPr>
      <w:rFonts w:ascii="Times New Roman" w:cs="Times New Roman" w:eastAsia="Times New Roman" w:hAnsi="Times New Roman"/>
      <w:color w:val="000000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359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59A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359A1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59A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59A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4717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95829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9372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6240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UZ II 92</izvorni_sadrzaj>
    <derivirana_varijabla naziv="DomainObject.Prostorija.Naziv_1">Soba UZ II 92</derivirana_varijabla>
  </DomainObject.Prostorija.Naziv>
  <DomainObject.Prostorija.Oznaka>
    <izvorni_sadrzaj>UZ II 92</izvorni_sadrzaj>
    <derivirana_varijabla naziv="DomainObject.Prostorija.Oznaka_1">UZ II 92</derivirana_varijabla>
  </DomainObject.Prostorija.Oznaka>
  <DomainObject.Obrazlozenje>
    <izvorni_sadrzaj/>
    <derivirana_varijabla naziv="DomainObject.Obrazlozenje_1"/>
  </DomainObject.Obrazlozenje>
  <DomainObject.StvarniPocetakDatum>
    <izvorni_sadrzaj>8. studenog 2017.</izvorni_sadrzaj>
    <derivirana_varijabla naziv="DomainObject.StvarniPocetakDatum_1">8. studenog 2017.</derivirana_varijabla>
  </DomainObject.StvarniPocetakDatum>
  <DomainObject.StvarniZavrsetakDatum>
    <izvorni_sadrzaj>8. studenog 2017.</izvorni_sadrzaj>
    <derivirana_varijabla naziv="DomainObject.StvarniZavrsetakDatum_1">8. studenog 2017.</derivirana_varijabla>
  </DomainObject.StvarniZavrsetakDatum>
  <DomainObject.PlaniraniZavrsetakDatum>
    <izvorni_sadrzaj>8. studenog 2017.</izvorni_sadrzaj>
    <derivirana_varijabla naziv="DomainObject.PlaniraniZavrsetakDatum_1">8. studenog 2017.</derivirana_varijabla>
  </DomainObject.PlaniraniZavrsetakDatum>
  <DomainObject.PlaniraniPocetakDatum>
    <izvorni_sadrzaj>8. studenog 2017.</izvorni_sadrzaj>
    <derivirana_varijabla naziv="DomainObject.PlaniraniPocetakDatum_1">8. studenog 2017.</derivirana_varijabla>
  </DomainObject.PlaniraniPocetakDatum>
  <DomainObject.StvarniPocetakVrijeme>
    <izvorni_sadrzaj>09:30</izvorni_sadrzaj>
    <derivirana_varijabla naziv="DomainObject.StvarniPocetakVrijeme_1">09:30</derivirana_varijabla>
  </DomainObject.StvarniPocetakVrijeme>
  <DomainObject.StvarniZavrsetakVrijeme>
    <izvorni_sadrzaj>10:00</izvorni_sadrzaj>
    <derivirana_varijabla naziv="DomainObject.StvarniZavrsetakVrijeme_1">10:00</derivirana_varijabla>
  </DomainObject.StvarniZavrsetakVrijeme>
  <DomainObject.PlaniraniZavrsetakVrijeme>
    <izvorni_sadrzaj>11:00</izvorni_sadrzaj>
    <derivirana_varijabla naziv="DomainObject.PlaniraniZavrsetakVrijeme_1">11:00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8. studenog 2017.</izvorni_sadrzaj>
    <derivirana_varijabla naziv="DomainObject.Zapisnik.DatumKreiranja_1">8. studenog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St-2353/2017-40</izvorni_sadrzaj>
    <derivirana_varijabla naziv="DomainObject.Zapisnik.Oznaka_1">St-2353/2017-40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2353</izvorni_sadrzaj>
    <derivirana_varijabla naziv="DomainObject.Predmet.Broj_1">2353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kolovoza 2017.</izvorni_sadrzaj>
    <derivirana_varijabla naziv="DomainObject.Predmet.DatumOsnivanja_1">29.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St-2353/2017</izvorni_sadrzaj>
    <derivirana_varijabla naziv="DomainObject.Predmet.OznakaBroj_1">St-2353/2017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PET-PROM d.o.o. zastupanog po punomoćniku Zvonko Jugović; Ivan Presečan</izvorni_sadrzaj>
    <derivirana_varijabla naziv="DomainObject.Predmet.ProtustrankaFormated_1">  PET-PROM d.o.o. zastupanog po punomoćniku Zvonko Jugović; Ivan Presečan</derivirana_varijabla>
  </DomainObject.Predmet.ProtustrankaFormated>
  <DomainObject.Predmet.ProtustrankaFormatedOIB>
    <izvorni_sadrzaj>  PET-PROM d.o.o., OIB 67247311476 zastupanog po punomoćniku Zvonko Jugović; Ivan Presečan</izvorni_sadrzaj>
    <derivirana_varijabla naziv="DomainObject.Predmet.ProtustrankaFormatedOIB_1">  PET-PROM d.o.o., OIB 67247311476 zastupanog po punomoćniku Zvonko Jugović; Ivan Presečan</derivirana_varijabla>
  </DomainObject.Predmet.ProtustrankaFormatedOIB>
  <DomainObject.Predmet.ProtustrankaFormatedWithAdress>
    <izvorni_sadrzaj> PET-PROM d.o.o., Vrtni put 5, 10000 Zagreb zastupanog po punomoćniku Zvonko Jugović; Ivan Presečan</izvorni_sadrzaj>
    <derivirana_varijabla naziv="DomainObject.Predmet.ProtustrankaFormatedWithAdress_1"> PET-PROM d.o.o., Vrtni put 5, 10000 Zagreb zastupanog po punomoćniku Zvonko Jugović; Ivan Presečan</derivirana_varijabla>
  </DomainObject.Predmet.ProtustrankaFormatedWithAdress>
  <DomainObject.Predmet.ProtustrankaFormatedWithAdressOIB>
    <izvorni_sadrzaj> PET-PROM d.o.o., OIB 67247311476, Vrtni put 5, 10000 Zagreb zastupanog po punomoćniku Zvonko Jugović; Ivan Presečan</izvorni_sadrzaj>
    <derivirana_varijabla naziv="DomainObject.Predmet.ProtustrankaFormatedWithAdressOIB_1"> PET-PROM d.o.o., OIB 67247311476, Vrtni put 5, 10000 Zagreb zastupanog po punomoćniku Zvonko Jugović; Ivan Presečan</derivirana_varijabla>
  </DomainObject.Predmet.ProtustrankaFormatedWithAdressOIB>
  <DomainObject.Predmet.ProtustrankaWithAdress>
    <izvorni_sadrzaj>PET-PROM d.o.o. Vrtni put 5, 10000 Zagreb</izvorni_sadrzaj>
    <derivirana_varijabla naziv="DomainObject.Predmet.ProtustrankaWithAdress_1">PET-PROM d.o.o. Vrtni put 5, 10000 Zagreb</derivirana_varijabla>
  </DomainObject.Predmet.ProtustrankaWithAdress>
  <DomainObject.Predmet.ProtustrankaWithAdressOIB>
    <izvorni_sadrzaj>PET-PROM d.o.o., OIB 67247311476, Vrtni put 5, 10000 Zagreb</izvorni_sadrzaj>
    <derivirana_varijabla naziv="DomainObject.Predmet.ProtustrankaWithAdressOIB_1">PET-PROM d.o.o., OIB 67247311476, Vrtni put 5, 10000 Zagreb</derivirana_varijabla>
  </DomainObject.Predmet.ProtustrankaWithAdressOIB>
  <DomainObject.Predmet.ProtustrankaNazivFormated>
    <izvorni_sadrzaj>PET-PROM d.o.o.</izvorni_sadrzaj>
    <derivirana_varijabla naziv="DomainObject.Predmet.ProtustrankaNazivFormated_1">PET-PROM d.o.o.</derivirana_varijabla>
  </DomainObject.Predmet.ProtustrankaNazivFormated>
  <DomainObject.Predmet.ProtustrankaNazivFormatedOIB>
    <izvorni_sadrzaj>PET-PROM d.o.o., OIB 67247311476</izvorni_sadrzaj>
    <derivirana_varijabla naziv="DomainObject.Predmet.ProtustrankaNazivFormatedOIB_1">PET-PROM d.o.o., OIB 67247311476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PET-PROM d.o.o.</izvorni_sadrzaj>
    <derivirana_varijabla naziv="DomainObject.Predmet.StrankaFormated_1">  PET-PROM d.o.o.</derivirana_varijabla>
  </DomainObject.Predmet.StrankaFormated>
  <DomainObject.Predmet.StrankaFormatedOIB>
    <izvorni_sadrzaj>  PET-PROM d.o.o., OIB 67247311476</izvorni_sadrzaj>
    <derivirana_varijabla naziv="DomainObject.Predmet.StrankaFormatedOIB_1">  PET-PROM d.o.o., OIB 67247311476</derivirana_varijabla>
  </DomainObject.Predmet.StrankaFormatedOIB>
  <DomainObject.Predmet.StrankaFormatedWithAdress>
    <izvorni_sadrzaj> PET-PROM d.o.o., Vrtni put 5, 10000 Zagreb</izvorni_sadrzaj>
    <derivirana_varijabla naziv="DomainObject.Predmet.StrankaFormatedWithAdress_1"> PET-PROM d.o.o., Vrtni put 5, 10000 Zagreb</derivirana_varijabla>
  </DomainObject.Predmet.StrankaFormatedWithAdress>
  <DomainObject.Predmet.StrankaFormatedWithAdressOIB>
    <izvorni_sadrzaj> PET-PROM d.o.o., OIB 67247311476, Vrtni put 5, 10000 Zagreb</izvorni_sadrzaj>
    <derivirana_varijabla naziv="DomainObject.Predmet.StrankaFormatedWithAdressOIB_1"> PET-PROM d.o.o., OIB 67247311476, Vrtni put 5, 10000 Zagreb</derivirana_varijabla>
  </DomainObject.Predmet.StrankaFormatedWithAdressOIB>
  <DomainObject.Predmet.StrankaWithAdress>
    <izvorni_sadrzaj>PET-PROM d.o.o. Vrtni put 5,10000 Zagreb</izvorni_sadrzaj>
    <derivirana_varijabla naziv="DomainObject.Predmet.StrankaWithAdress_1">PET-PROM d.o.o. Vrtni put 5,10000 Zagreb</derivirana_varijabla>
  </DomainObject.Predmet.StrankaWithAdress>
  <DomainObject.Predmet.StrankaWithAdressOIB>
    <izvorni_sadrzaj>PET-PROM d.o.o., OIB 67247311476, Vrtni put 5,10000 Zagreb</izvorni_sadrzaj>
    <derivirana_varijabla naziv="DomainObject.Predmet.StrankaWithAdressOIB_1">PET-PROM d.o.o., OIB 67247311476, Vrtni put 5,10000 Zagreb</derivirana_varijabla>
  </DomainObject.Predmet.StrankaWithAdressOIB>
  <DomainObject.Predmet.StrankaNazivFormated>
    <izvorni_sadrzaj>PET-PROM d.o.o.</izvorni_sadrzaj>
    <derivirana_varijabla naziv="DomainObject.Predmet.StrankaNazivFormated_1">PET-PROM d.o.o.</derivirana_varijabla>
  </DomainObject.Predmet.StrankaNazivFormated>
  <DomainObject.Predmet.StrankaNazivFormatedOIB>
    <izvorni_sadrzaj>PET-PROM d.o.o., OIB 67247311476</izvorni_sadrzaj>
    <derivirana_varijabla naziv="DomainObject.Predmet.StrankaNazivFormatedOIB_1">PET-PROM d.o.o., OIB 67247311476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PET-PROM d.o.o.</item>
    </izvorni_sadrzaj>
    <derivirana_varijabla naziv="DomainObject.Predmet.StrankaListFormated_1">
      <item>PET-PROM d.o.o.</item>
    </derivirana_varijabla>
  </DomainObject.Predmet.StrankaListFormated>
  <DomainObject.Predmet.StrankaListFormatedOIB>
    <izvorni_sadrzaj>
      <item>PET-PROM d.o.o., OIB 67247311476</item>
    </izvorni_sadrzaj>
    <derivirana_varijabla naziv="DomainObject.Predmet.StrankaListFormatedOIB_1">
      <item>PET-PROM d.o.o., OIB 67247311476</item>
    </derivirana_varijabla>
  </DomainObject.Predmet.StrankaListFormatedOIB>
  <DomainObject.Predmet.StrankaListFormatedWithAdress>
    <izvorni_sadrzaj>
      <item>PET-PROM d.o.o., Vrtni put 5, 10000 Zagreb</item>
    </izvorni_sadrzaj>
    <derivirana_varijabla naziv="DomainObject.Predmet.StrankaListFormatedWithAdress_1">
      <item>PET-PROM d.o.o., Vrtni put 5, 10000 Zagreb</item>
    </derivirana_varijabla>
  </DomainObject.Predmet.StrankaListFormatedWithAdress>
  <DomainObject.Predmet.StrankaListFormatedWithAdressOIB>
    <izvorni_sadrzaj>
      <item>PET-PROM d.o.o., OIB 67247311476, Vrtni put 5, 10000 Zagreb</item>
    </izvorni_sadrzaj>
    <derivirana_varijabla naziv="DomainObject.Predmet.StrankaListFormatedWithAdressOIB_1">
      <item>PET-PROM d.o.o., OIB 67247311476, Vrtni put 5, 10000 Zagreb</item>
    </derivirana_varijabla>
  </DomainObject.Predmet.StrankaListFormatedWithAdressOIB>
  <DomainObject.Predmet.StrankaListNazivFormated>
    <izvorni_sadrzaj>
      <item>PET-PROM d.o.o.</item>
    </izvorni_sadrzaj>
    <derivirana_varijabla naziv="DomainObject.Predmet.StrankaListNazivFormated_1">
      <item>PET-PROM d.o.o.</item>
    </derivirana_varijabla>
  </DomainObject.Predmet.StrankaListNazivFormated>
  <DomainObject.Predmet.StrankaListNazivFormatedOIB>
    <izvorni_sadrzaj>
      <item>PET-PROM d.o.o., OIB 67247311476</item>
    </izvorni_sadrzaj>
    <derivirana_varijabla naziv="DomainObject.Predmet.StrankaListNazivFormatedOIB_1">
      <item>PET-PROM d.o.o., OIB 67247311476</item>
    </derivirana_varijabla>
  </DomainObject.Predmet.StrankaListNazivFormatedOIB>
  <DomainObject.Predmet.ProtuStrankaListFormated>
    <izvorni_sadrzaj>
      <item>PET-PROM d.o.o. zastupanog po punomoćniku Zvonko Jugović; Ivan Presečan</item>
    </izvorni_sadrzaj>
    <derivirana_varijabla naziv="DomainObject.Predmet.ProtuStrankaListFormated_1">
      <item>PET-PROM d.o.o. zastupanog po punomoćniku Zvonko Jugović; Ivan Presečan</item>
    </derivirana_varijabla>
  </DomainObject.Predmet.ProtuStrankaListFormated>
  <DomainObject.Predmet.ProtuStrankaListFormatedOIB>
    <izvorni_sadrzaj>
      <item>PET-PROM d.o.o., OIB 67247311476 zastupanog po punomoćniku Zvonko Jugović; Ivan Presečan</item>
    </izvorni_sadrzaj>
    <derivirana_varijabla naziv="DomainObject.Predmet.ProtuStrankaListFormatedOIB_1">
      <item>PET-PROM d.o.o., OIB 67247311476 zastupanog po punomoćniku Zvonko Jugović; Ivan Presečan</item>
    </derivirana_varijabla>
  </DomainObject.Predmet.ProtuStrankaListFormatedOIB>
  <DomainObject.Predmet.ProtuStrankaListFormatedWithAdress>
    <izvorni_sadrzaj>
      <item>PET-PROM d.o.o., Vrtni put 5, 10000 Zagreb zastupanog po punomoćniku Zvonko Jugović; Ivan Presečan</item>
    </izvorni_sadrzaj>
    <derivirana_varijabla naziv="DomainObject.Predmet.ProtuStrankaListFormatedWithAdress_1">
      <item>PET-PROM d.o.o., Vrtni put 5, 10000 Zagreb zastupanog po punomoćniku Zvonko Jugović; Ivan Presečan</item>
    </derivirana_varijabla>
  </DomainObject.Predmet.ProtuStrankaListFormatedWithAdress>
  <DomainObject.Predmet.ProtuStrankaListFormatedWithAdressOIB>
    <izvorni_sadrzaj>
      <item>PET-PROM d.o.o., OIB 67247311476, Vrtni put 5, 10000 Zagreb zastupanog po punomoćniku Zvonko Jugović; Ivan Presečan</item>
    </izvorni_sadrzaj>
    <derivirana_varijabla naziv="DomainObject.Predmet.ProtuStrankaListFormatedWithAdressOIB_1">
      <item>PET-PROM d.o.o., OIB 67247311476, Vrtni put 5, 10000 Zagreb zastupanog po punomoćniku Zvonko Jugović; Ivan Presečan</item>
    </derivirana_varijabla>
  </DomainObject.Predmet.ProtuStrankaListFormatedWithAdressOIB>
  <DomainObject.Predmet.ProtuStrankaListNazivFormated>
    <izvorni_sadrzaj>
      <item>PET-PROM d.o.o.</item>
    </izvorni_sadrzaj>
    <derivirana_varijabla naziv="DomainObject.Predmet.ProtuStrankaListNazivFormated_1">
      <item>PET-PROM d.o.o.</item>
    </derivirana_varijabla>
  </DomainObject.Predmet.ProtuStrankaListNazivFormated>
  <DomainObject.Predmet.ProtuStrankaListNazivFormatedOIB>
    <izvorni_sadrzaj>
      <item>PET-PROM d.o.o., OIB 67247311476</item>
    </izvorni_sadrzaj>
    <derivirana_varijabla naziv="DomainObject.Predmet.ProtuStrankaListNazivFormatedOIB_1">
      <item>PET-PROM d.o.o., OIB 67247311476</item>
    </derivirana_varijabla>
  </DomainObject.Predmet.ProtuStrankaListNazivFormatedOIB>
  <DomainObject.Predmet.OstaliListFormated>
    <izvorni_sadrzaj>
      <item>Ivan Presečan punomoćnik sudionika u postupku PET-PROM d.o.o.</item>
      <item>Zvonko Jugović punomoćnik sudionika u postupku PET-PROM d.o.o.</item>
      <item>ODVJETNIČKO DRUŠTVO ČERIN, MAR I PARTNERI d.o.o.</item>
      <item>HRVOJE ČIPČIĆ-BRAGADIN</item>
    </izvorni_sadrzaj>
    <derivirana_varijabla naziv="DomainObject.Predmet.OstaliListFormated_1">
      <item>Ivan Presečan punomoćnik sudionika u postupku PET-PROM d.o.o.</item>
      <item>Zvonko Jugović punomoćnik sudionika u postupku PET-PROM d.o.o.</item>
      <item>ODVJETNIČKO DRUŠTVO ČERIN, MAR I PARTNERI d.o.o.</item>
      <item>HRVOJE ČIPČIĆ-BRAGADIN</item>
    </derivirana_varijabla>
  </DomainObject.Predmet.OstaliListFormated>
  <DomainObject.Predmet.OstaliListFormatedOIB>
    <izvorni_sadrzaj>
      <item>Ivan Presečan punomoćnik sudionika u postupku PET-PROM d.o.o.</item>
      <item>Zvonko Jugović punomoćnik sudionika u postupku PET-PROM d.o.o.</item>
      <item>ODVJETNIČKO DRUŠTVO ČERIN, MAR I PARTNERI d.o.o., OIB 65986891408</item>
      <item>HRVOJE ČIPČIĆ-BRAGADIN</item>
    </izvorni_sadrzaj>
    <derivirana_varijabla naziv="DomainObject.Predmet.OstaliListFormatedOIB_1">
      <item>Ivan Presečan punomoćnik sudionika u postupku PET-PROM d.o.o.</item>
      <item>Zvonko Jugović punomoćnik sudionika u postupku PET-PROM d.o.o.</item>
      <item>ODVJETNIČKO DRUŠTVO ČERIN, MAR I PARTNERI d.o.o., OIB 65986891408</item>
      <item>HRVOJE ČIPČIĆ-BRAGADIN</item>
    </derivirana_varijabla>
  </DomainObject.Predmet.OstaliListFormatedOIB>
  <DomainObject.Predmet.OstaliListFormatedWithAdress>
    <izvorni_sadrzaj>
      <item>Ivan Presečan, Udbinje 56, 47000 Karlovac punomoćnik sudionika u postupku PET-PROM d.o.o.</item>
      <item>Zvonko Jugović, Borčec 89, 10000 Zagreb punomoćnik sudionika u postupku PET-PROM d.o.o.</item>
      <item>ODVJETNIČKO DRUŠTVO ČERIN, MAR I PARTNERI d.o.o., Jurišićeva 9, 10000 Zagreb</item>
      <item>HRVOJE ČIPČIĆ-BRAGADIN, Masarykova 15, 10000 Zagreb</item>
    </izvorni_sadrzaj>
    <derivirana_varijabla naziv="DomainObject.Predmet.OstaliListFormatedWithAdress_1">
      <item>Ivan Presečan, Udbinje 56, 47000 Karlovac punomoćnik sudionika u postupku PET-PROM d.o.o.</item>
      <item>Zvonko Jugović, Borčec 89, 10000 Zagreb punomoćnik sudionika u postupku PET-PROM d.o.o.</item>
      <item>ODVJETNIČKO DRUŠTVO ČERIN, MAR I PARTNERI d.o.o., Jurišićeva 9, 10000 Zagreb</item>
      <item>HRVOJE ČIPČIĆ-BRAGADIN, Masarykova 15, 10000 Zagreb</item>
    </derivirana_varijabla>
  </DomainObject.Predmet.OstaliListFormatedWithAdress>
  <DomainObject.Predmet.OstaliListFormatedWithAdressOIB>
    <izvorni_sadrzaj>
      <item>Ivan Presečan, Udbinje 56, 47000 Karlovac punomoćnik sudionika u postupku PET-PROM d.o.o.</item>
      <item>Zvonko Jugović, Borčec 89, 10000 Zagreb punomoćnik sudionika u postupku PET-PROM d.o.o.</item>
      <item>ODVJETNIČKO DRUŠTVO ČERIN, MAR I PARTNERI d.o.o., OIB 65986891408, Jurišićeva 9, 10000 Zagreb</item>
      <item>HRVOJE ČIPČIĆ-BRAGADIN, Masarykova 15, 10000 Zagreb</item>
    </izvorni_sadrzaj>
    <derivirana_varijabla naziv="DomainObject.Predmet.OstaliListFormatedWithAdressOIB_1">
      <item>Ivan Presečan, Udbinje 56, 47000 Karlovac punomoćnik sudionika u postupku PET-PROM d.o.o.</item>
      <item>Zvonko Jugović, Borčec 89, 10000 Zagreb punomoćnik sudionika u postupku PET-PROM d.o.o.</item>
      <item>ODVJETNIČKO DRUŠTVO ČERIN, MAR I PARTNERI d.o.o., OIB 65986891408, Jurišićeva 9, 10000 Zagreb</item>
      <item>HRVOJE ČIPČIĆ-BRAGADIN, Masarykova 15, 10000 Zagreb</item>
    </derivirana_varijabla>
  </DomainObject.Predmet.OstaliListFormatedWithAdressOIB>
  <DomainObject.Predmet.OstaliListNazivFormated>
    <izvorni_sadrzaj>
      <item>Ivan Presečan</item>
      <item>Zvonko Jugović</item>
      <item>ODVJETNIČKO DRUŠTVO ČERIN, MAR I PARTNERI d.o.o.</item>
      <item>HRVOJE ČIPČIĆ-BRAGADIN</item>
    </izvorni_sadrzaj>
    <derivirana_varijabla naziv="DomainObject.Predmet.OstaliListNazivFormated_1">
      <item>Ivan Presečan</item>
      <item>Zvonko Jugović</item>
      <item>ODVJETNIČKO DRUŠTVO ČERIN, MAR I PARTNERI d.o.o.</item>
      <item>HRVOJE ČIPČIĆ-BRAGADIN</item>
    </derivirana_varijabla>
  </DomainObject.Predmet.OstaliListNazivFormated>
  <DomainObject.Predmet.OstaliListNazivFormatedOIB>
    <izvorni_sadrzaj>
      <item>Ivan Presečan</item>
      <item>Zvonko Jugović</item>
      <item>ODVJETNIČKO DRUŠTVO ČERIN, MAR I PARTNERI d.o.o., OIB 65986891408</item>
      <item>HRVOJE ČIPČIĆ-BRAGADIN</item>
    </izvorni_sadrzaj>
    <derivirana_varijabla naziv="DomainObject.Predmet.OstaliListNazivFormatedOIB_1">
      <item>Ivan Presečan</item>
      <item>Zvonko Jugović</item>
      <item>ODVJETNIČKO DRUŠTVO ČERIN, MAR I PARTNERI d.o.o., OIB 65986891408</item>
      <item>HRVOJE ČIPČIĆ-BRAGADIN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2017.</izvorni_sadrzaj>
    <derivirana_varijabla naziv="DomainObject.Datum_1">8. studenog 2017.</derivirana_varijabla>
  </DomainObject.Datum>
  <DomainObject.PoslovniBrojDokumenta>
    <izvorni_sadrzaj>St-2353/2017-40</izvorni_sadrzaj>
    <derivirana_varijabla naziv="DomainObject.PoslovniBrojDokumenta_1">St-2353/2017-40</derivirana_varijabla>
  </DomainObject.PoslovniBrojDokumenta>
  <DomainObject.Predmet.StrankaIDrugi>
    <izvorni_sadrzaj>PET-PROM d.o.o.</izvorni_sadrzaj>
    <derivirana_varijabla naziv="DomainObject.Predmet.StrankaIDrugi_1">PET-PROM d.o.o.</derivirana_varijabla>
  </DomainObject.Predmet.StrankaIDrugi>
  <DomainObject.Predmet.ProtustrankaIDrugi>
    <izvorni_sadrzaj>PET-PROM d.o.o.</izvorni_sadrzaj>
    <derivirana_varijabla naziv="DomainObject.Predmet.ProtustrankaIDrugi_1">PET-PROM d.o.o.</derivirana_varijabla>
  </DomainObject.Predmet.ProtustrankaIDrugi>
  <DomainObject.Predmet.StrankaIDrugiAdressOIB>
    <izvorni_sadrzaj>PET-PROM d.o.o., OIB 67247311476, Vrtni put 5, 10000 Zagreb</izvorni_sadrzaj>
    <derivirana_varijabla naziv="DomainObject.Predmet.StrankaIDrugiAdressOIB_1">PET-PROM d.o.o., OIB 67247311476, Vrtni put 5, 10000 Zagreb</derivirana_varijabla>
  </DomainObject.Predmet.StrankaIDrugiAdressOIB>
  <DomainObject.Predmet.ProtustrankaIDrugiAdressOIB>
    <izvorni_sadrzaj>PET-PROM d.o.o., OIB 67247311476, Vrtni put 5, 10000 Zagreb</izvorni_sadrzaj>
    <derivirana_varijabla naziv="DomainObject.Predmet.ProtustrankaIDrugiAdressOIB_1">PET-PROM d.o.o., OIB 67247311476, Vrtni put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PET-PROM d.o.o.</item>
      <item>PET-PROM d.o.o.</item>
      <item>Ivan Presečan</item>
      <item>Zvonko Jugović</item>
      <item>ODVJETNIČKO DRUŠTVO ČERIN, MAR I PARTNERI d.o.o.</item>
      <item>HRVOJE ČIPČIĆ-BRAGADIN</item>
    </izvorni_sadrzaj>
    <derivirana_varijabla naziv="DomainObject.Predmet.SudioniciListNaziv_1">
      <item>PET-PROM d.o.o.</item>
      <item>PET-PROM d.o.o.</item>
      <item>Ivan Presečan</item>
      <item>Zvonko Jugović</item>
      <item>ODVJETNIČKO DRUŠTVO ČERIN, MAR I PARTNERI d.o.o.</item>
      <item>HRVOJE ČIPČIĆ-BRAGADIN</item>
    </derivirana_varijabla>
  </DomainObject.Predmet.SudioniciListNaziv>
  <DomainObject.Predmet.SudioniciListAdressOIB>
    <izvorni_sadrzaj>
      <item>PET-PROM d.o.o., OIB 67247311476, Vrtni put 5,10000 Zagreb</item>
      <item>PET-PROM d.o.o., OIB 67247311476, Vrtni put 5,10000 Zagreb</item>
      <item>Ivan Presečan, Udbinje 56,47000 Karlovac</item>
      <item>Zvonko Jugović, Borčec 89,10000 Zagreb</item>
      <item>ODVJETNIČKO DRUŠTVO ČERIN, MAR I PARTNERI d.o.o., OIB 65986891408, Jurišićeva 9,10000 Zagreb</item>
      <item>HRVOJE ČIPČIĆ-BRAGADIN, Masarykova 15,10000 Zagreb</item>
    </izvorni_sadrzaj>
    <derivirana_varijabla naziv="DomainObject.Predmet.SudioniciListAdressOIB_1">
      <item>PET-PROM d.o.o., OIB 67247311476, Vrtni put 5,10000 Zagreb</item>
      <item>PET-PROM d.o.o., OIB 67247311476, Vrtni put 5,10000 Zagreb</item>
      <item>Ivan Presečan, Udbinje 56,47000 Karlovac</item>
      <item>Zvonko Jugović, Borčec 89,10000 Zagreb</item>
      <item>ODVJETNIČKO DRUŠTVO ČERIN, MAR I PARTNERI d.o.o., OIB 65986891408, Jurišićeva 9,10000 Zagreb</item>
      <item>HRVOJE ČIPČIĆ-BRAGADIN, Masarykova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67247311476</item>
      <item>, OIB 67247311476</item>
      <item>, OIB null</item>
      <item>, OIB null</item>
      <item>, OIB 65986891408</item>
      <item>, OIB null</item>
    </izvorni_sadrzaj>
    <derivirana_varijabla naziv="DomainObject.Predmet.SudioniciListNazivOIB_1">
      <item>, OIB 67247311476</item>
      <item>, OIB 67247311476</item>
      <item>, OIB null</item>
      <item>, OIB null</item>
      <item>, OIB 65986891408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Tibor Toth, OIB 65132060598, Hribarov prilaz 10 Zagreb</item>
    </izvorni_sadrzaj>
    <derivirana_varijabla naziv="DomainObject.Predmet.StecajniUpraviteljiListAddressOIB_1">
      <item>Tibor Toth, OIB 65132060598, Hribarov prilaz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69D3375-58D1-4C0B-864F-0D57BEB6BF5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36</properties:Pages>
  <properties:Words>7928</properties:Words>
  <properties:Characters>51672</properties:Characters>
  <properties:Lines>4105</properties:Lines>
  <properties:Paragraphs>2630</properties:Paragraphs>
  <properties:TotalTime>52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57702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2017-11-07T12:42:00Z</dcterms:created>
  <dc:creator>Ante Galić</dc:creator>
  <cp:lastModifiedBy>Valentina Delač</cp:lastModifiedBy>
  <cp:lastPrinted>2017-11-07T08:28:00Z</cp:lastPrinted>
  <dcterms:modified xmlns:xsi="http://www.w3.org/2001/XMLSchema-instance" xsi:type="dcterms:W3CDTF">2017-11-08T09:36:00Z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St-2353/2017-40 / Zapisnik - Ročište radi ispitivanja tražbina</vt:lpwstr>
  </prop:property>
  <prop:property name="CC_coloring" pid="4" fmtid="{D5CDD505-2E9C-101B-9397-08002B2CF9AE}">
    <vt:bool>false</vt:bool>
  </prop:property>
  <prop:property name="BrojStranica" pid="5" fmtid="{D5CDD505-2E9C-101B-9397-08002B2CF9AE}">
    <vt:i4>36</vt:i4>
  </prop:property>
</prop:Properties>
</file>