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e392" w14:paraId="21fe392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524127" w:rsidR="00717FB5" w:rsidRPr="00524127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717FB5" w:rsidR="00717FB5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717FB5" w:rsidP="00717FB5" w:rsidR="00717FB5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524127" w:rsidR="00717FB5">
      <w:pPr>
        <w:pStyle w:val="Naslov1"/>
        <w:jc w:val="left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524127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D203E6">
        <w:t xml:space="preserve"> </w:t>
      </w:r>
      <w:r w:rsidR="00830C2C">
        <w:t xml:space="preserve">NEVEN AHEL d.o.o., Domovinskog rata 49 a, Split, OIB: 34929354415, </w:t>
      </w:r>
      <w:r w:rsidR="00830C2C">
        <w:rPr>
          <w:lang w:val="hr-HR"/>
        </w:rPr>
        <w:t>11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>2017.</w:t>
      </w: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524127" w:rsidR="00717FB5" w:rsidRPr="00524127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830C2C">
        <w:rPr>
          <w:lang w:val="hr-HR"/>
        </w:rPr>
        <w:t xml:space="preserve"> </w:t>
      </w:r>
      <w:r w:rsidR="00830C2C">
        <w:t>NEVEN AHEL d.o.o., Domovinskog rata 49 a, Split, OIB: 34929354415</w:t>
      </w:r>
      <w:r w:rsidR="00717FB5" w:rsidRPr="00FB3EB3">
        <w:rPr>
          <w:lang w:val="hr-HR"/>
        </w:rPr>
        <w:t xml:space="preserve">. Skraćeni stečajni postupak je otvoren dana </w:t>
      </w:r>
      <w:r w:rsidR="00830C2C">
        <w:rPr>
          <w:lang w:val="hr-HR"/>
        </w:rPr>
        <w:t>11</w:t>
      </w:r>
      <w:r w:rsidR="005455DD">
        <w:rPr>
          <w:lang w:val="hr-HR"/>
        </w:rPr>
        <w:t xml:space="preserve">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830C2C">
        <w:rPr>
          <w:lang w:val="hr-HR"/>
        </w:rPr>
        <w:t>10,4</w:t>
      </w:r>
      <w:r w:rsidR="00D203E6">
        <w:rPr>
          <w:lang w:val="hr-HR"/>
        </w:rPr>
        <w:t>0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830C2C">
        <w:rPr>
          <w:lang w:val="hr-HR"/>
        </w:rPr>
        <w:t>Maroje Raguž iz Zagreba, Badalićeva 21, OIB:15457175002.</w:t>
      </w:r>
    </w:p>
    <w:p w:rsidRDefault="001451E8" w:rsidP="00524127" w:rsidR="005455DD" w:rsidRPr="00CB5399">
      <w:pPr>
        <w:pStyle w:val="Tijeloteksta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830C2C">
        <w:t>NEVEN AHEL d.o.o., Domovinskog rata 49 a, Split, OIB: 34929354415.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524127" w:rsidR="005455DD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30C2C">
        <w:rPr>
          <w:lang w:val="hr-HR"/>
        </w:rPr>
        <w:t>6.listopada 2016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830C2C">
        <w:t>NEVEN AHEL d.o.o., Domovinskog rata 49 a, Split, OIB: 34929354415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</w:t>
      </w:r>
      <w:r w:rsidR="00830C2C">
        <w:rPr>
          <w:lang w:val="hr-HR"/>
        </w:rPr>
        <w:t>deno je da dužnik na dan 27.rujna 2016.</w:t>
      </w:r>
      <w:r>
        <w:rPr>
          <w:lang w:val="hr-HR"/>
        </w:rPr>
        <w:t xml:space="preserve">, u Očevidniku redoslijeda osnova za plaćanje, ima evidentirane neizvršene osnove za plaćanje </w:t>
      </w:r>
      <w:r w:rsidR="00830C2C">
        <w:rPr>
          <w:lang w:val="hr-HR"/>
        </w:rPr>
        <w:t>u neprekinutom razdoblju od 120</w:t>
      </w:r>
      <w:r>
        <w:rPr>
          <w:lang w:val="hr-HR"/>
        </w:rPr>
        <w:t xml:space="preserve"> dana, u ukupnom iznosu od </w:t>
      </w:r>
      <w:r w:rsidR="00830C2C">
        <w:rPr>
          <w:lang w:val="hr-HR"/>
        </w:rPr>
        <w:t>37.027,33</w:t>
      </w:r>
      <w:r w:rsidR="00524127">
        <w:rPr>
          <w:lang w:val="hr-HR"/>
        </w:rPr>
        <w:t xml:space="preserve">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717FB5" w:rsidP="00524127" w:rsidR="00717FB5" w:rsidRPr="0052412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524127">
        <w:rPr>
          <w:lang w:val="hr-HR"/>
        </w:rPr>
        <w:t>/15, dalje SZ) ovaj sud je 1</w:t>
      </w:r>
      <w:r>
        <w:rPr>
          <w:lang w:val="hr-HR"/>
        </w:rPr>
        <w:t xml:space="preserve">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524127" w:rsidR="00717FB5" w:rsidRPr="00524127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830C2C">
        <w:rPr>
          <w:color w:themeColor="text1" w:val="000000"/>
          <w:lang w:val="hr-HR"/>
        </w:rPr>
        <w:t>11</w:t>
      </w:r>
      <w:r w:rsidR="00524127">
        <w:rPr>
          <w:color w:themeColor="text1" w:val="000000"/>
          <w:lang w:val="hr-HR"/>
        </w:rPr>
        <w:t xml:space="preserve">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830C2C">
        <w:rPr>
          <w:color w:themeColor="text1" w:val="000000"/>
          <w:lang w:val="hr-HR"/>
        </w:rPr>
        <w:t>11</w:t>
      </w:r>
      <w:r w:rsidR="00524127">
        <w:rPr>
          <w:color w:themeColor="text1" w:val="000000"/>
          <w:lang w:val="hr-HR"/>
        </w:rPr>
        <w:t xml:space="preserve">.prosinca </w:t>
      </w:r>
      <w:r w:rsidR="005455DD">
        <w:rPr>
          <w:color w:themeColor="text1" w:val="000000"/>
          <w:lang w:val="hr-HR"/>
        </w:rPr>
        <w:t xml:space="preserve">2017. godine (list </w:t>
      </w:r>
      <w:r w:rsidR="00830C2C">
        <w:rPr>
          <w:color w:themeColor="text1" w:val="000000"/>
          <w:lang w:val="hr-HR"/>
        </w:rPr>
        <w:t xml:space="preserve">8-10 </w:t>
      </w:r>
      <w:r w:rsidRPr="001451E8">
        <w:rPr>
          <w:color w:themeColor="text1" w:val="000000"/>
          <w:lang w:val="hr-HR"/>
        </w:rPr>
        <w:t>spisa).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524127" w:rsidR="00717FB5" w:rsidRPr="003734BE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30C2C">
        <w:rPr>
          <w:lang w:val="hr-HR"/>
        </w:rPr>
        <w:t>11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 xml:space="preserve">2017. 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524127" w:rsidP="00524127" w:rsidR="00717FB5" w:rsidRPr="00524127">
      <w:pPr>
        <w:ind w:firstLine="708" w:left="7080"/>
        <w:jc w:val="right"/>
      </w:pPr>
      <w:r>
        <w:t>SUDAC</w:t>
      </w:r>
    </w:p>
    <w:p w:rsidRDefault="001451E8" w:rsidP="00CA781A" w:rsidR="00DF6F2A">
      <w:pPr>
        <w:jc w:val="right"/>
        <w:rPr>
          <w:lang w:val="hr-HR"/>
        </w:rPr>
      </w:pPr>
      <w:r>
        <w:t>Marija Balić Jurišić</w:t>
      </w: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CA781A" w:rsidP="00CA781A" w:rsidR="00CA781A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A781A" w:rsidP="00CA781A" w:rsidR="00CA781A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CA781A" w:rsidP="00CA781A" w:rsidR="00CA781A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CA781A" w:rsidP="00CA781A" w:rsidR="00CA781A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CA781A" w:rsidP="00CA781A" w:rsidR="00CA781A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24127" w:rsidP="00CA781A" w:rsidR="00CA781A">
      <w:pPr>
        <w:jc w:val="both"/>
        <w:rPr>
          <w:lang w:val="hr-HR"/>
        </w:rPr>
      </w:pPr>
      <w:r>
        <w:rPr>
          <w:lang w:val="hr-HR"/>
        </w:rPr>
        <w:t>-  Porezna uprava Split, ispostava Hvar.</w:t>
      </w:r>
      <w:r w:rsidR="00CA781A">
        <w:rPr>
          <w:lang w:val="hr-HR"/>
        </w:rPr>
        <w:t xml:space="preserve">       </w:t>
      </w:r>
    </w:p>
    <w:p w:rsidRDefault="00CA781A" w:rsidP="00CA781A" w:rsidR="00CA781A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CA781A" w:rsidP="00CA781A" w:rsidR="00CA781A" w:rsidRPr="003F13DF">
      <w:pPr>
        <w:jc w:val="both"/>
        <w:rPr>
          <w:lang w:val="hr-HR"/>
        </w:rPr>
      </w:pPr>
      <w:r>
        <w:rPr>
          <w:lang w:val="hr-HR"/>
        </w:rPr>
        <w:t>-  sudski registar– (po pravomoćnosti)</w:t>
      </w:r>
    </w:p>
    <w:p w:rsidRDefault="00CA781A" w:rsidP="00CA781A" w:rsidR="00CA781A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CA781A" w:rsidP="00CA781A" w:rsidR="00CA781A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 w:rsidRPr="003734BE">
      <w:pPr>
        <w:jc w:val="both"/>
        <w:rPr>
          <w:lang w:val="hr-HR"/>
        </w:rPr>
      </w:pPr>
    </w:p>
    <w:p w:rsidRDefault="008F5300" w:rsidR="008F5300"/>
    <w:sectPr w:rsidSect="00524127" w:rsidR="008F53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A97" w:rsidRPr="00346A9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46A97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830C2C">
      <w:t>.St-1821/2016</w:t>
    </w:r>
  </w:p>
  <w:p w:rsidRDefault="00346A97" w:rsidR="00473132">
    <w:pPr>
      <w:pStyle w:val="Zaglavlje"/>
      <w:jc w:val="center"/>
    </w:pPr>
  </w:p>
  <w:p w:rsidRDefault="00346A9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P="00B25EAD" w:rsidR="00B25EAD">
    <w:pPr>
      <w:pStyle w:val="Zaglavlje"/>
      <w:jc w:val="right"/>
    </w:pPr>
    <w:r>
      <w:t>8</w:t>
    </w:r>
    <w:r w:rsidR="00830C2C">
      <w:t>.St-1821/2016</w:t>
    </w:r>
  </w:p>
  <w:p w:rsidRDefault="00346A97" w:rsidR="00B25E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1103A"/>
    <w:rsid w:val="00054FB8"/>
    <w:rsid w:val="000A6588"/>
    <w:rsid w:val="000D32FF"/>
    <w:rsid w:val="001451E8"/>
    <w:rsid w:val="00156FFA"/>
    <w:rsid w:val="0017188F"/>
    <w:rsid w:val="001F4375"/>
    <w:rsid w:val="00230181"/>
    <w:rsid w:val="00247499"/>
    <w:rsid w:val="002552FE"/>
    <w:rsid w:val="00266958"/>
    <w:rsid w:val="002A6B01"/>
    <w:rsid w:val="002E4C1F"/>
    <w:rsid w:val="003208F2"/>
    <w:rsid w:val="00346A97"/>
    <w:rsid w:val="00362450"/>
    <w:rsid w:val="003A2665"/>
    <w:rsid w:val="003A62AB"/>
    <w:rsid w:val="003A6BDC"/>
    <w:rsid w:val="00422DBE"/>
    <w:rsid w:val="004A6975"/>
    <w:rsid w:val="004D1DD1"/>
    <w:rsid w:val="0050719B"/>
    <w:rsid w:val="00517186"/>
    <w:rsid w:val="00524127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448C9"/>
    <w:rsid w:val="006621C2"/>
    <w:rsid w:val="006647D6"/>
    <w:rsid w:val="006B3C4F"/>
    <w:rsid w:val="00717FB5"/>
    <w:rsid w:val="0077573D"/>
    <w:rsid w:val="007E1015"/>
    <w:rsid w:val="007F07C1"/>
    <w:rsid w:val="00830C2C"/>
    <w:rsid w:val="00857AEB"/>
    <w:rsid w:val="00867320"/>
    <w:rsid w:val="008900F7"/>
    <w:rsid w:val="008D5D4A"/>
    <w:rsid w:val="008F37F6"/>
    <w:rsid w:val="008F5300"/>
    <w:rsid w:val="008F7DDE"/>
    <w:rsid w:val="00930130"/>
    <w:rsid w:val="009634B5"/>
    <w:rsid w:val="009703DD"/>
    <w:rsid w:val="00985C07"/>
    <w:rsid w:val="009A51C1"/>
    <w:rsid w:val="00A4097F"/>
    <w:rsid w:val="00AA6E7A"/>
    <w:rsid w:val="00B158E6"/>
    <w:rsid w:val="00B30457"/>
    <w:rsid w:val="00B478A3"/>
    <w:rsid w:val="00B57E24"/>
    <w:rsid w:val="00B6780E"/>
    <w:rsid w:val="00BA3FB6"/>
    <w:rsid w:val="00C122B3"/>
    <w:rsid w:val="00C76B22"/>
    <w:rsid w:val="00C934CB"/>
    <w:rsid w:val="00C93B0C"/>
    <w:rsid w:val="00CA781A"/>
    <w:rsid w:val="00CD3D12"/>
    <w:rsid w:val="00D00E62"/>
    <w:rsid w:val="00D0698E"/>
    <w:rsid w:val="00D203E6"/>
    <w:rsid w:val="00D337B0"/>
    <w:rsid w:val="00DA2C66"/>
    <w:rsid w:val="00DF3ACB"/>
    <w:rsid w:val="00DF6F2A"/>
    <w:rsid w:val="00E37709"/>
    <w:rsid w:val="00E45654"/>
    <w:rsid w:val="00E5214F"/>
    <w:rsid w:val="00E55DE3"/>
    <w:rsid w:val="00E81368"/>
    <w:rsid w:val="00F45E16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6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A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6A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6A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6A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6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A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6A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6A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6A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 AHEL d.o.o. za usluge</izvorni_sadrzaj>
    <derivirana_varijabla naziv="DomainObject.Predmet.ProtustrankaFormated_1">  NEVEN AHEL d.o.o. za usluge</derivirana_varijabla>
  </DomainObject.Predmet.ProtustrankaFormated>
  <DomainObject.Predmet.ProtustrankaFormatedOIB>
    <izvorni_sadrzaj>  NEVEN AHEL d.o.o. za usluge, OIB 34929354415</izvorni_sadrzaj>
    <derivirana_varijabla naziv="DomainObject.Predmet.ProtustrankaFormatedOIB_1">  NEVEN AHEL d.o.o. za usluge, OIB 34929354415</derivirana_varijabla>
  </DomainObject.Predmet.ProtustrankaFormatedOIB>
  <DomainObject.Predmet.ProtustrankaFormatedWithAdress>
    <izvorni_sadrzaj> NEVEN AHEL d.o.o. za usluge, Domovinskog rata 49 a, 21000 Split</izvorni_sadrzaj>
    <derivirana_varijabla naziv="DomainObject.Predmet.ProtustrankaFormatedWithAdress_1"> NEVEN AHEL d.o.o. za usluge, Domovinskog rata 49 a, 21000 Split</derivirana_varijabla>
  </DomainObject.Predmet.ProtustrankaFormatedWithAdress>
  <DomainObject.Predmet.ProtustrankaFormatedWithAdressOIB>
    <izvorni_sadrzaj> NEVEN AHEL d.o.o. za usluge, OIB 34929354415, Domovinskog rata 49 a, 21000 Split</izvorni_sadrzaj>
    <derivirana_varijabla naziv="DomainObject.Predmet.ProtustrankaFormatedWithAdressOIB_1"> NEVEN AHEL d.o.o. za usluge, OIB 34929354415, Domovinskog rata 49 a, 21000 Split</derivirana_varijabla>
  </DomainObject.Predmet.ProtustrankaFormatedWithAdressOIB>
  <DomainObject.Predmet.ProtustrankaWithAdress>
    <izvorni_sadrzaj>NEVEN AHEL d.o.o. za usluge Domovinskog rata 49 a, 21000 Split</izvorni_sadrzaj>
    <derivirana_varijabla naziv="DomainObject.Predmet.ProtustrankaWithAdress_1">NEVEN AHEL d.o.o. za usluge Domovinskog rata 49 a, 21000 Split</derivirana_varijabla>
  </DomainObject.Predmet.ProtustrankaWithAdress>
  <DomainObject.Predmet.ProtustrankaWithAdressOIB>
    <izvorni_sadrzaj>NEVEN AHEL d.o.o. za usluge, OIB 34929354415, Domovinskog rata 49 a, 21000 Split</izvorni_sadrzaj>
    <derivirana_varijabla naziv="DomainObject.Predmet.ProtustrankaWithAdressOIB_1">NEVEN AHEL d.o.o. za usluge, OIB 34929354415, Domovinskog rata 49 a, 21000 Split</derivirana_varijabla>
  </DomainObject.Predmet.ProtustrankaWithAdressOIB>
  <DomainObject.Predmet.ProtustrankaNazivFormated>
    <izvorni_sadrzaj>NEVEN AHEL d.o.o. za usluge</izvorni_sadrzaj>
    <derivirana_varijabla naziv="DomainObject.Predmet.ProtustrankaNazivFormated_1">NEVEN AHEL d.o.o. za usluge</derivirana_varijabla>
  </DomainObject.Predmet.ProtustrankaNazivFormated>
  <DomainObject.Predmet.ProtustrankaNazivFormatedOIB>
    <izvorni_sadrzaj>NEVEN AHEL d.o.o. za usluge, OIB 34929354415</izvorni_sadrzaj>
    <derivirana_varijabla naziv="DomainObject.Predmet.ProtustrankaNazivFormatedOIB_1">NEVEN AHEL d.o.o. za usluge, OIB 34929354415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37027.33</izvorni_sadrzaj>
    <derivirana_varijabla naziv="DomainObject.Predmet.TrenutnaVrijednost_1">37027.33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NEVEN AHEL d.o.o. za usluge</item>
    </izvorni_sadrzaj>
    <derivirana_varijabla naziv="DomainObject.Predmet.ProtuStrankaListFormated_1">
      <item>NEVEN AHEL d.o.o. za usluge</item>
    </derivirana_varijabla>
  </DomainObject.Predmet.ProtuStrankaListFormated>
  <DomainObject.Predmet.ProtuStrankaListFormatedOIB>
    <izvorni_sadrzaj>
      <item>NEVEN AHEL d.o.o. za usluge, OIB 34929354415</item>
    </izvorni_sadrzaj>
    <derivirana_varijabla naziv="DomainObject.Predmet.ProtuStrankaListFormatedOIB_1">
      <item>NEVEN AHEL d.o.o. za usluge, OIB 34929354415</item>
    </derivirana_varijabla>
  </DomainObject.Predmet.ProtuStrankaListFormatedOIB>
  <DomainObject.Predmet.ProtuStrankaListFormatedWithAdress>
    <izvorni_sadrzaj>
      <item>NEVEN AHEL d.o.o. za usluge, Domovinskog rata 49 a, 21000 Split</item>
    </izvorni_sadrzaj>
    <derivirana_varijabla naziv="DomainObject.Predmet.ProtuStrankaListFormatedWithAdress_1">
      <item>NEVEN AHEL d.o.o. za usluge, Domovinskog rata 49 a, 21000 Split</item>
    </derivirana_varijabla>
  </DomainObject.Predmet.ProtuStrankaListFormatedWithAdress>
  <DomainObject.Predmet.ProtuStrankaListFormatedWithAdressOIB>
    <izvorni_sadrzaj>
      <item>NEVEN AHEL d.o.o. za usluge, OIB 34929354415, Domovinskog rata 49 a, 21000 Split</item>
    </izvorni_sadrzaj>
    <derivirana_varijabla naziv="DomainObject.Predmet.ProtuStrankaListFormatedWithAdressOIB_1">
      <item>NEVEN AHEL d.o.o. za usluge, OIB 34929354415, Domovinskog rata 49 a, 21000 Split</item>
    </derivirana_varijabla>
  </DomainObject.Predmet.ProtuStrankaListFormatedWithAdressOIB>
  <DomainObject.Predmet.ProtuStrankaListNazivFormated>
    <izvorni_sadrzaj>
      <item>NEVEN AHEL d.o.o. za usluge</item>
    </izvorni_sadrzaj>
    <derivirana_varijabla naziv="DomainObject.Predmet.ProtuStrankaListNazivFormated_1">
      <item>NEVEN AHEL d.o.o. za usluge</item>
    </derivirana_varijabla>
  </DomainObject.Predmet.ProtuStrankaListNazivFormated>
  <DomainObject.Predmet.ProtuStrankaListNazivFormatedOIB>
    <izvorni_sadrzaj>
      <item>NEVEN AHEL d.o.o. za usluge, OIB 34929354415</item>
    </izvorni_sadrzaj>
    <derivirana_varijabla naziv="DomainObject.Predmet.ProtuStrankaListNazivFormatedOIB_1">
      <item>NEVEN AHEL d.o.o. za usluge, OIB 34929354415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NEVEN AHEL d.o.o. za usluge</izvorni_sadrzaj>
    <derivirana_varijabla naziv="DomainObject.Predmet.ProtustrankaIDrugi_1">NEVEN AHEL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NEVEN AHEL d.o.o. za usluge, OIB 34929354415, Domovinskog rata 49 a, 21000 Split</izvorni_sadrzaj>
    <derivirana_varijabla naziv="DomainObject.Predmet.ProtustrankaIDrugiAdressOIB_1">NEVEN AHEL d.o.o. za usluge, OIB 34929354415, Domovinskog rata 49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AHEL d.o.o. za usluge</item>
      <item>FINANCIJSKA AGENCIJA, RC SPLIT</item>
    </izvorni_sadrzaj>
    <derivirana_varijabla naziv="DomainObject.Predmet.SudioniciListNaziv_1">
      <item>NEVEN AHEL d.o.o. za usluge</item>
      <item>FINANCIJSKA AGENCIJA, RC SPLIT</item>
    </derivirana_varijabla>
  </DomainObject.Predmet.SudioniciListNaziv>
  <DomainObject.Predmet.SudioniciListAdressOIB>
    <izvorni_sadrzaj>
      <item>NEVEN AHEL d.o.o. za usluge, OIB 34929354415, Domovinskog rata 49 a,21000 Split</item>
      <item>FINANCIJSKA AGENCIJA, RC SPLIT, OIB 85821130368, Mažuranićevo šetalište 24 b,21000 Split</item>
    </izvorni_sadrzaj>
    <derivirana_varijabla naziv="DomainObject.Predmet.SudioniciListAdressOIB_1">
      <item>NEVEN AHEL d.o.o. za usluge, OIB 34929354415, Domovinskog rata 49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34929354415</item>
      <item>, OIB 85821130368</item>
    </izvorni_sadrzaj>
    <derivirana_varijabla naziv="DomainObject.Predmet.SudioniciListNazivOIB_1">
      <item>, OIB 34929354415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F1712-98DA-4A5A-B307-F06922159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4246</properties:Characters>
  <properties:Lines>97</properties:Lines>
  <properties:Paragraphs>35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2017-12-11T09:08:00Z</cp:lastPrinted>
  <dcterms:modified xmlns:xsi="http://www.w3.org/2001/XMLSchema-instance" xsi:type="dcterms:W3CDTF">2017-12-11T09:16:00Z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