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9e25" w14:paraId="cfd9e2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3692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               6. St-332/2016-4.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>U  I M E   R E P U B L I K E   H R V A T S K E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>R J E Š E N J E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36924">
        <w:rPr>
          <w:rFonts w:cs="Times New Roman" w:eastAsia="Times New Roman"/>
          <w:lang w:eastAsia="hr-HR"/>
        </w:rPr>
        <w:t>Rajnoviću</w:t>
      </w:r>
      <w:proofErr w:type="spellEnd"/>
      <w:r w:rsidRPr="00E36924">
        <w:rPr>
          <w:rFonts w:cs="Times New Roman" w:eastAsia="Times New Roman"/>
          <w:lang w:eastAsia="hr-HR"/>
        </w:rPr>
        <w:t xml:space="preserve">, u skraćenom stečajnom postupku nad dužnikom TRBOJEVIĆ GRADNJA j.d.o.o. za građevinarstvo, trgovinu i usluge, Pitomača, Braće Radića 93, </w:t>
      </w:r>
      <w:r w:rsidRPr="00E36924">
        <w:rPr>
          <w:rFonts w:cs="Times New Roman" w:eastAsia="Times New Roman"/>
          <w:szCs w:val="20"/>
          <w:lang w:eastAsia="hr-HR"/>
        </w:rPr>
        <w:t>MBS: 010093333, OIB: 60326621973, 28. lipnja 2016.</w:t>
      </w:r>
      <w:r w:rsidRPr="00E36924">
        <w:rPr>
          <w:rFonts w:cs="Times New Roman" w:eastAsia="Times New Roman"/>
          <w:lang w:eastAsia="hr-HR"/>
        </w:rPr>
        <w:t xml:space="preserve"> 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>r i j e š i o   j e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I. Otvara se skraćeni stečajni postupak nad dužnikom TRBOJEVIĆ GRADNJA j.d.o.o. za građevinarstvo, trgovinu i usluge, Pitomača, Braće Radića 93, </w:t>
      </w:r>
      <w:r w:rsidRPr="00E36924">
        <w:rPr>
          <w:rFonts w:cs="Times New Roman" w:eastAsia="Times New Roman"/>
          <w:szCs w:val="20"/>
          <w:lang w:eastAsia="hr-HR"/>
        </w:rPr>
        <w:t>MBS: 010093333, OIB: 60326621973.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E36924">
        <w:rPr>
          <w:rFonts w:cs="Times New Roman" w:eastAsia="Times New Roman"/>
          <w:lang w:eastAsia="hr-HR"/>
        </w:rPr>
        <w:t>Lovretska</w:t>
      </w:r>
      <w:proofErr w:type="spellEnd"/>
      <w:r w:rsidRPr="00E36924">
        <w:rPr>
          <w:rFonts w:cs="Times New Roman" w:eastAsia="Times New Roman"/>
          <w:lang w:eastAsia="hr-HR"/>
        </w:rPr>
        <w:t xml:space="preserve"> 10, OIB: 43468134790. 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III. Zaključuje se skraćeni stečajni postupak nad dužnikom TRBOJEVIĆ GRADNJA j.d.o.o. za građevinarstvo, trgovinu i usluge, Pitomača, Braće Radića 93, </w:t>
      </w:r>
      <w:r w:rsidRPr="00E36924">
        <w:rPr>
          <w:rFonts w:cs="Times New Roman" w:eastAsia="Times New Roman"/>
          <w:szCs w:val="20"/>
          <w:lang w:eastAsia="hr-HR"/>
        </w:rPr>
        <w:t>MBS: 010093333, OIB: 60326621973.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Calibri"/>
        </w:rPr>
        <w:t>IV. Skraćeni s</w:t>
      </w:r>
      <w:r w:rsidRPr="00E36924">
        <w:rPr>
          <w:rFonts w:cs="Times New Roman" w:eastAsia="Times New Roman"/>
          <w:lang w:eastAsia="hr-HR"/>
        </w:rPr>
        <w:t>tečajni postupak je otvoren i zaključen s danom 28. lipnja 2016. u 12,00 sati, kada je ovo rješenje objavljeno na e-oglasnoj ploči ovoga suda.</w:t>
      </w:r>
    </w:p>
    <w:p w:rsidRDefault="00E36924" w:rsidP="00E36924" w:rsidR="00E36924" w:rsidRPr="00E36924">
      <w:pPr>
        <w:spacing w:after="0"/>
        <w:ind w:firstLine="851"/>
        <w:jc w:val="both"/>
        <w:rPr>
          <w:rFonts w:cs="Times New Roman" w:eastAsia="Calibri"/>
        </w:rPr>
      </w:pPr>
    </w:p>
    <w:p w:rsidRDefault="00E36924" w:rsidP="00E36924" w:rsidR="00E36924" w:rsidRPr="00E36924">
      <w:pPr>
        <w:spacing w:after="0"/>
        <w:ind w:firstLine="851"/>
        <w:jc w:val="both"/>
        <w:rPr>
          <w:rFonts w:cs="Times New Roman" w:eastAsia="Calibri"/>
        </w:rPr>
      </w:pPr>
      <w:r w:rsidRPr="00E36924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lastRenderedPageBreak/>
        <w:t>Obrazloženje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St-332/2016-2., koji je objavljen na mrežnoj stranici e-oglasna ploča Trgovačkog suda u Bjelovaru 3.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spacing w:after="0"/>
        <w:ind w:firstLine="851"/>
        <w:jc w:val="both"/>
        <w:rPr>
          <w:rFonts w:cs="Times New Roman" w:eastAsia="Calibri"/>
        </w:rPr>
      </w:pPr>
      <w:r w:rsidRPr="00E3692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36924" w:rsidP="00E36924" w:rsidR="00E36924" w:rsidRPr="00E36924">
      <w:pPr>
        <w:spacing w:after="0"/>
        <w:ind w:firstLine="851"/>
        <w:jc w:val="both"/>
        <w:rPr>
          <w:rFonts w:cs="Times New Roman" w:eastAsia="Calibri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>U Bjelovaru 28. lipnja 2016.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>VIŠI SUDSKI SAVJETNIK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36924">
        <w:rPr>
          <w:rFonts w:cs="Times New Roman" w:eastAsia="Times New Roman"/>
          <w:lang w:eastAsia="hr-HR"/>
        </w:rPr>
        <w:tab/>
      </w:r>
      <w:r w:rsidRPr="00E36924">
        <w:rPr>
          <w:rFonts w:cs="Times New Roman" w:eastAsia="Times New Roman"/>
          <w:lang w:eastAsia="hr-HR"/>
        </w:rPr>
        <w:tab/>
        <w:t xml:space="preserve">         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3692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36924">
        <w:rPr>
          <w:rFonts w:cs="Times New Roman" w:eastAsia="Times New Roman"/>
          <w:lang w:eastAsia="hr-HR"/>
        </w:rPr>
        <w:t>.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                Bjelovar,  Porezna uprava, Ispostava Pitomača, zakonskom zastupniku  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>II. Kal. pravomoćnost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36924">
        <w:rPr>
          <w:rFonts w:cs="Times New Roman" w:eastAsia="Times New Roman"/>
          <w:lang w:eastAsia="hr-HR"/>
        </w:rPr>
        <w:t>Bjelovar 28.6.2016.</w:t>
      </w:r>
    </w:p>
    <w:p w:rsidRDefault="00E36924" w:rsidP="00E36924" w:rsidR="00E36924" w:rsidRPr="00E369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924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74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St-332/2016-4</izvorni_sadrzaj>
    <derivirana_varijabla naziv="DomainObject.Oznaka_1">St-332/2016-4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TRBOJEVIĆ GRADNJA j.d.o.o. za građevinarstvo, trgovinu i usluge</izvorni_sadrzaj>
    <derivirana_varijabla naziv="DomainObject.Predmet.ProtustrankaFormated_1">  TRBOJEVIĆ GRADNJA j.d.o.o. za građevinarstvo, trgovinu i usluge</derivirana_varijabla>
  </DomainObject.Predmet.ProtustrankaFormated>
  <DomainObject.Predmet.ProtustrankaFormatedOIB>
    <izvorni_sadrzaj>  TRBOJEVIĆ GRADNJA j.d.o.o. za građevinarstvo, trgovinu i usluge, OIB 60326621973</izvorni_sadrzaj>
    <derivirana_varijabla naziv="DomainObject.Predmet.ProtustrankaFormatedOIB_1">  TRBOJEVIĆ GRADNJA j.d.o.o. za građevinarstvo, trgovinu i usluge, OIB 60326621973</derivirana_varijabla>
  </DomainObject.Predmet.ProtustrankaFormatedOIB>
  <DomainObject.Predmet.ProtustrankaFormatedWithAdress>
    <izvorni_sadrzaj> TRBOJEVIĆ GRADNJA j.d.o.o. za građevinarstvo, trgovinu i usluge, Braće Radića 93, 33405 Pitomača</izvorni_sadrzaj>
    <derivirana_varijabla naziv="DomainObject.Predmet.ProtustrankaFormatedWithAdress_1"> TRBOJEVIĆ GRADNJA j.d.o.o. za građevinarstvo, trgovinu i usluge, Braće Radića 93, 33405 Pitomača</derivirana_varijabla>
  </DomainObject.Predmet.ProtustrankaFormatedWithAdress>
  <DomainObject.Predmet.ProtustrankaFormatedWithAdressOIB>
    <izvorni_sadrzaj> TRBOJEVIĆ GRADNJA j.d.o.o. za građevinarstvo, trgovinu i usluge, OIB 60326621973, Braće Radića 93, 33405 Pitomača</izvorni_sadrzaj>
    <derivirana_varijabla naziv="DomainObject.Predmet.ProtustrankaFormatedWithAdressOIB_1"> TRBOJEVIĆ GRADNJA j.d.o.o. za građevinarstvo, trgovinu i usluge, OIB 60326621973, Braće Radića 93, 33405 Pitomača</derivirana_varijabla>
  </DomainObject.Predmet.ProtustrankaFormatedWithAdressOIB>
  <DomainObject.Predmet.ProtustrankaWithAdress>
    <izvorni_sadrzaj>TRBOJEVIĆ GRADNJA j.d.o.o. za građevinarstvo, trgovinu i usluge Braće Radića 93, 33405 Pitomača</izvorni_sadrzaj>
    <derivirana_varijabla naziv="DomainObject.Predmet.ProtustrankaWithAdress_1">TRBOJEVIĆ GRADNJA j.d.o.o. za građevinarstvo, trgovinu i usluge Braće Radića 93, 33405 Pitomača</derivirana_varijabla>
  </DomainObject.Predmet.ProtustrankaWithAdress>
  <DomainObject.Predmet.ProtustrankaWithAdressOIB>
    <izvorni_sadrzaj>TRBOJEVIĆ GRADNJA j.d.o.o. za građevinarstvo, trgovinu i usluge, OIB 60326621973, Braće Radića 93, 33405 Pitomača</izvorni_sadrzaj>
    <derivirana_varijabla naziv="DomainObject.Predmet.ProtustrankaWithAdressOIB_1">TRBOJEVIĆ GRADNJA j.d.o.o. za građevinarstvo, trgovinu i usluge, OIB 60326621973, Braće Radića 93, 33405 Pitomača</derivirana_varijabla>
  </DomainObject.Predmet.ProtustrankaWithAdressOIB>
  <DomainObject.Predmet.ProtustrankaNazivFormated>
    <izvorni_sadrzaj>TRBOJEVIĆ GRADNJA j.d.o.o. za građevinarstvo, trgovinu i usluge</izvorni_sadrzaj>
    <derivirana_varijabla naziv="DomainObject.Predmet.ProtustrankaNazivFormated_1">TRBOJEVIĆ GRADNJA j.d.o.o. za građevinarstvo, trgovinu i usluge</derivirana_varijabla>
  </DomainObject.Predmet.ProtustrankaNazivFormated>
  <DomainObject.Predmet.ProtustrankaNazivFormatedOIB>
    <izvorni_sadrzaj>TRBOJEVIĆ GRADNJA j.d.o.o. za građevinarstvo, trgovinu i usluge, OIB 60326621973</izvorni_sadrzaj>
    <derivirana_varijabla naziv="DomainObject.Predmet.ProtustrankaNazivFormatedOIB_1">TRBOJEVIĆ GRADNJA j.d.o.o. za građevinarstvo, trgovinu i usluge, OIB 60326621973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TRBOJEVIĆ GRADNJA j.d.o.o. za građevinarstvo, trgovinu i usluge</item>
    </izvorni_sadrzaj>
    <derivirana_varijabla naziv="DomainObject.Predmet.ProtuStrankaListFormated_1">
      <item>TRBOJEVIĆ GRADNJA j.d.o.o. za građevinarstvo, trgovinu i usluge</item>
    </derivirana_varijabla>
  </DomainObject.Predmet.ProtuStrankaListFormated>
  <DomainObject.Predmet.ProtuStrankaListFormatedOIB>
    <izvorni_sadrzaj>
      <item>TRBOJEVIĆ GRADNJA j.d.o.o. za građevinarstvo, trgovinu i usluge, OIB 60326621973</item>
    </izvorni_sadrzaj>
    <derivirana_varijabla naziv="DomainObject.Predmet.ProtuStrankaListFormatedOIB_1">
      <item>TRBOJEVIĆ GRADNJA j.d.o.o. za građevinarstvo, trgovinu i usluge, OIB 60326621973</item>
    </derivirana_varijabla>
  </DomainObject.Predmet.ProtuStrankaListFormatedOIB>
  <DomainObject.Predmet.ProtuStrankaListFormatedWithAdress>
    <izvorni_sadrzaj>
      <item>TRBOJEVIĆ GRADNJA j.d.o.o. za građevinarstvo, trgovinu i usluge, Braće Radića 93, 33405 Pitomača</item>
    </izvorni_sadrzaj>
    <derivirana_varijabla naziv="DomainObject.Predmet.ProtuStrankaListFormatedWithAdress_1">
      <item>TRBOJEVIĆ GRADNJA j.d.o.o. za građevinarstvo, trgovinu i usluge, Braće Radića 93, 33405 Pitomača</item>
    </derivirana_varijabla>
  </DomainObject.Predmet.ProtuStrankaListFormatedWithAdress>
  <DomainObject.Predmet.ProtuStrankaListFormatedWithAdressOIB>
    <izvorni_sadrzaj>
      <item>TRBOJEVIĆ GRADNJA j.d.o.o. za građevinarstvo, trgovinu i usluge, OIB 60326621973, Braće Radića 93, 33405 Pitomača</item>
    </izvorni_sadrzaj>
    <derivirana_varijabla naziv="DomainObject.Predmet.ProtuStrankaListFormatedWithAdressOIB_1">
      <item>TRBOJEVIĆ GRADNJA j.d.o.o. za građevinarstvo, trgovinu i usluge, OIB 60326621973, Braće Radića 93, 33405 Pitomača</item>
    </derivirana_varijabla>
  </DomainObject.Predmet.ProtuStrankaListFormatedWithAdressOIB>
  <DomainObject.Predmet.ProtuStrankaListNazivFormated>
    <izvorni_sadrzaj>
      <item>TRBOJEVIĆ GRADNJA j.d.o.o. za građevinarstvo, trgovinu i usluge</item>
    </izvorni_sadrzaj>
    <derivirana_varijabla naziv="DomainObject.Predmet.ProtuStrankaListNazivFormated_1">
      <item>TRBOJEVIĆ GRADNJA j.d.o.o. za građevinarstvo, trgovinu i usluge</item>
    </derivirana_varijabla>
  </DomainObject.Predmet.ProtuStrankaListNazivFormated>
  <DomainObject.Predmet.ProtuStrankaListNazivFormatedOIB>
    <izvorni_sadrzaj>
      <item>TRBOJEVIĆ GRADNJA j.d.o.o. za građevinarstvo, trgovinu i usluge, OIB 60326621973</item>
    </izvorni_sadrzaj>
    <derivirana_varijabla naziv="DomainObject.Predmet.ProtuStrankaListNazivFormatedOIB_1">
      <item>TRBOJEVIĆ GRADNJA j.d.o.o. za građevinarstvo, trgovinu i usluge, OIB 60326621973</item>
    </derivirana_varijabla>
  </DomainObject.Predmet.ProtuStrankaListNazivFormatedOIB>
  <DomainObject.Predmet.OstaliListFormated>
    <izvorni_sadrzaj>
      <item>TOMISLAV TRBOJEVIĆ</item>
    </izvorni_sadrzaj>
    <derivirana_varijabla naziv="DomainObject.Predmet.OstaliListFormated_1">
      <item>TOMISLAV TRBOJEVIĆ</item>
    </derivirana_varijabla>
  </DomainObject.Predmet.OstaliListFormated>
  <DomainObject.Predmet.OstaliListFormatedOIB>
    <izvorni_sadrzaj>
      <item>TOMISLAV TRBOJEVIĆ, OIB 53156493055</item>
    </izvorni_sadrzaj>
    <derivirana_varijabla naziv="DomainObject.Predmet.OstaliListFormatedOIB_1">
      <item>TOMISLAV TRBOJEVIĆ, OIB 53156493055</item>
    </derivirana_varijabla>
  </DomainObject.Predmet.OstaliListFormatedOIB>
  <DomainObject.Predmet.OstaliListFormatedWithAdress>
    <izvorni_sadrzaj>
      <item>TOMISLAV TRBOJEVIĆ, Braće Radić 93, 33405 Pitomača</item>
    </izvorni_sadrzaj>
    <derivirana_varijabla naziv="DomainObject.Predmet.OstaliListFormatedWithAdress_1">
      <item>TOMISLAV TRBOJEVIĆ, Braće Radić 93, 33405 Pitomača</item>
    </derivirana_varijabla>
  </DomainObject.Predmet.OstaliListFormatedWithAdress>
  <DomainObject.Predmet.OstaliListFormatedWithAdressOIB>
    <izvorni_sadrzaj>
      <item>TOMISLAV TRBOJEVIĆ, OIB 53156493055, Braće Radić 93, 33405 Pitomača</item>
    </izvorni_sadrzaj>
    <derivirana_varijabla naziv="DomainObject.Predmet.OstaliListFormatedWithAdressOIB_1">
      <item>TOMISLAV TRBOJEVIĆ, OIB 53156493055, Braće Radić 93, 33405 Pitomača</item>
    </derivirana_varijabla>
  </DomainObject.Predmet.OstaliListFormatedWithAdressOIB>
  <DomainObject.Predmet.OstaliListNazivFormated>
    <izvorni_sadrzaj>
      <item>TOMISLAV TRBOJEVIĆ</item>
    </izvorni_sadrzaj>
    <derivirana_varijabla naziv="DomainObject.Predmet.OstaliListNazivFormated_1">
      <item>TOMISLAV TRBOJEVIĆ</item>
    </derivirana_varijabla>
  </DomainObject.Predmet.OstaliListNazivFormated>
  <DomainObject.Predmet.OstaliListNazivFormatedOIB>
    <izvorni_sadrzaj>
      <item>TOMISLAV TRBOJEVIĆ, OIB 53156493055</item>
    </izvorni_sadrzaj>
    <derivirana_varijabla naziv="DomainObject.Predmet.OstaliListNazivFormatedOIB_1">
      <item>TOMISLAV TRBOJEVIĆ, OIB 53156493055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St-332/2016-4</izvorni_sadrzaj>
    <derivirana_varijabla naziv="DomainObject.PoslovniBrojDokumenta_1">St-332/2016-4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TRBOJEVIĆ GRADNJA j.d.o.o. za građevinarstvo, trgovinu i usluge</izvorni_sadrzaj>
    <derivirana_varijabla naziv="DomainObject.Predmet.ProtustrankaIDrugi_1">TRBOJEVIĆ GRADNJA j.d.o.o. za građevinarstvo,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TRBOJEVIĆ GRADNJA j.d.o.o. za građevinarstvo, trgovinu i usluge, OIB 60326621973, Braće Radića 93, 33405 Pitomača</izvorni_sadrzaj>
    <derivirana_varijabla naziv="DomainObject.Predmet.ProtustrankaIDrugiAdressOIB_1">TRBOJEVIĆ GRADNJA j.d.o.o. za građevinarstvo, trgovinu i usluge, OIB 60326621973, Braće Radića 93,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TRBOJEVIĆ GRADNJA j.d.o.o. za građevinarstvo, trgovinu i usluge</item>
      <item>TOMISLAV TRBOJEVIĆ</item>
    </izvorni_sadrzaj>
    <derivirana_varijabla naziv="DomainObject.Predmet.SudioniciListNaziv_1">
      <item>FINA, RC ZAGREB, Podružnica Bjelovar</item>
      <item>TRBOJEVIĆ GRADNJA j.d.o.o. za građevinarstvo, trgovinu i usluge</item>
      <item>TOMISLAV TRBOJEVIĆ</item>
    </derivirana_varijabla>
  </DomainObject.Predmet.SudioniciListNaziv>
  <DomainObject.Predmet.SudioniciListAdressOIB>
    <izvorni_sadrzaj>
      <item>FINA, RC ZAGREB, Podružnica Bjelovar, OIB 85821130368, F. Supila 4,43000 Bjelovar</item>
      <item>TRBOJEVIĆ GRADNJA j.d.o.o. za građevinarstvo, trgovinu i usluge, OIB 60326621973, Braće Radića 93,33405 Pitomača</item>
      <item>TOMISLAV TRBOJEVIĆ, OIB 53156493055, Braće Radić 93,33405 Pitomača</item>
    </izvorni_sadrzaj>
    <derivirana_varijabla naziv="DomainObject.Predmet.SudioniciListAdressOIB_1">
      <item>FINA, RC ZAGREB, Podružnica Bjelovar, OIB 85821130368, F. Supila 4,43000 Bjelovar</item>
      <item>TRBOJEVIĆ GRADNJA j.d.o.o. za građevinarstvo, trgovinu i usluge, OIB 60326621973, Braće Radića 93,33405 Pitomača</item>
      <item>TOMISLAV TRBOJEVIĆ, OIB 53156493055, Braće Radić 93,33405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F57DD-9484-41ED-B88E-2C386BACF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3818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2016-06-28T09:52:00Z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