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0e7e" w14:paraId="2bf0e7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E10E76">
        <w:t>GEO STATIV</w:t>
      </w:r>
      <w:r w:rsidR="00317FBA" w:rsidRPr="00317FBA">
        <w:t xml:space="preserve"> d.o.o. </w:t>
      </w:r>
      <w:r w:rsidR="00E10E76">
        <w:t>Ližnjan</w:t>
      </w:r>
      <w:r w:rsidR="007D7A8F">
        <w:t xml:space="preserve">, </w:t>
      </w:r>
      <w:r w:rsidR="00E10E76">
        <w:t>Ližnjan</w:t>
      </w:r>
      <w:r w:rsidR="001D3B56">
        <w:t xml:space="preserve"> </w:t>
      </w:r>
      <w:r w:rsidR="00E90C0D">
        <w:t>789 A</w:t>
      </w:r>
      <w:r w:rsidR="007D7A8F">
        <w:t xml:space="preserve">, OIB: </w:t>
      </w:r>
      <w:r w:rsidR="00E90C0D" w:rsidRPr="00E90C0D">
        <w:t>13699212065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E90C0D">
        <w:t>GEO STATIV</w:t>
      </w:r>
      <w:r w:rsidR="00E90C0D" w:rsidRPr="00317FBA">
        <w:t xml:space="preserve"> d.o.o. </w:t>
      </w:r>
      <w:r w:rsidR="00E90C0D">
        <w:t xml:space="preserve">Ližnjan, Ližnjan 789 A, OIB: </w:t>
      </w:r>
      <w:r w:rsidR="00E90C0D" w:rsidRPr="00E90C0D">
        <w:t>13699212065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E90C0D">
        <w:rPr>
          <w:b/>
          <w:lang w:val="pl-PL"/>
        </w:rPr>
        <w:t>9</w:t>
      </w:r>
      <w:r w:rsidR="00814FDD" w:rsidRPr="00FB0B18">
        <w:rPr>
          <w:b/>
          <w:lang w:val="pl-PL"/>
        </w:rPr>
        <w:t>:</w:t>
      </w:r>
      <w:r w:rsidR="00E90C0D">
        <w:rPr>
          <w:b/>
          <w:lang w:val="pl-PL"/>
        </w:rPr>
        <w:t>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E90C0D">
        <w:t>GEO STATIV</w:t>
      </w:r>
      <w:r w:rsidR="00E90C0D" w:rsidRPr="00317FBA">
        <w:t xml:space="preserve"> d.o.o. </w:t>
      </w:r>
      <w:r w:rsidR="00E90C0D">
        <w:t xml:space="preserve">Ližnjan, Ližnjan 789 A, OIB: </w:t>
      </w:r>
      <w:r w:rsidR="00E90C0D" w:rsidRPr="00E90C0D">
        <w:t>13699212065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E90C0D">
        <w:rPr>
          <w:lang w:val="sv-SE"/>
        </w:rPr>
        <w:t>Karmen Jovanović</w:t>
      </w:r>
      <w:r w:rsidR="006953E8">
        <w:rPr>
          <w:lang w:val="sv-SE"/>
        </w:rPr>
        <w:t>, Pula, Kukulj</w:t>
      </w:r>
      <w:r w:rsidR="008650C6">
        <w:rPr>
          <w:lang w:val="sv-SE"/>
        </w:rPr>
        <w:t>evi</w:t>
      </w:r>
      <w:r w:rsidR="006953E8">
        <w:rPr>
          <w:lang w:val="sv-SE"/>
        </w:rPr>
        <w:t>ć</w:t>
      </w:r>
      <w:r w:rsidR="008650C6">
        <w:rPr>
          <w:lang w:val="sv-SE"/>
        </w:rPr>
        <w:t>e</w:t>
      </w:r>
      <w:r w:rsidR="006953E8">
        <w:rPr>
          <w:lang w:val="sv-SE"/>
        </w:rPr>
        <w:t>va</w:t>
      </w:r>
      <w:r w:rsidR="008650C6">
        <w:rPr>
          <w:lang w:val="sv-SE"/>
        </w:rPr>
        <w:t xml:space="preserve"> 15. </w:t>
      </w:r>
      <w:r w:rsidR="006953E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8650C6">
        <w:rPr>
          <w:lang w:val="sv-SE"/>
        </w:rPr>
        <w:t>Karmen Jovanović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8650C6">
        <w:rPr>
          <w:lang w:val="sv-SE"/>
        </w:rPr>
        <w:t>Karmen Jovanović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2660AF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E90C0D">
        <w:t>GEO STATIV</w:t>
      </w:r>
      <w:r w:rsidR="00E90C0D" w:rsidRPr="00317FBA">
        <w:t xml:space="preserve"> d.o.o. </w:t>
      </w:r>
      <w:r w:rsidR="00E90C0D">
        <w:t xml:space="preserve">Ližnjan, Ližnjan 789 A, OIB: </w:t>
      </w:r>
      <w:r w:rsidR="00E90C0D" w:rsidRPr="00E90C0D">
        <w:t>13699212065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2A3469">
        <w:rPr>
          <w:lang w:val="sv-SE"/>
        </w:rPr>
        <w:t>Karmen Jovanović</w:t>
      </w:r>
      <w:r w:rsidR="00C9492F">
        <w:rPr>
          <w:lang w:val="sv-SE"/>
        </w:rPr>
        <w:t>,</w:t>
      </w:r>
      <w:r w:rsidR="002A3469" w:rsidRPr="002A3469">
        <w:rPr>
          <w:lang w:val="sv-SE"/>
        </w:rPr>
        <w:t xml:space="preserve"> </w:t>
      </w:r>
      <w:r w:rsidR="002A3469">
        <w:rPr>
          <w:lang w:val="sv-SE"/>
        </w:rPr>
        <w:t>Pula, Kukuljevićeva 15,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73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E10E76">
      <w:t>Posl. broj: 4 St-634/2017-4</w:t>
    </w:r>
  </w:p>
  <w:p w:rsidRDefault="0069473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E10E76">
      <w:t>634/2017-4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1B237E"/>
    <w:rsid w:val="001D3B56"/>
    <w:rsid w:val="002534BF"/>
    <w:rsid w:val="00262377"/>
    <w:rsid w:val="00264035"/>
    <w:rsid w:val="002660AF"/>
    <w:rsid w:val="002A3469"/>
    <w:rsid w:val="002A3A77"/>
    <w:rsid w:val="002B627E"/>
    <w:rsid w:val="002D55AD"/>
    <w:rsid w:val="00317FBA"/>
    <w:rsid w:val="00333A6A"/>
    <w:rsid w:val="00395F29"/>
    <w:rsid w:val="003B74B1"/>
    <w:rsid w:val="003E00AF"/>
    <w:rsid w:val="00446090"/>
    <w:rsid w:val="0051365F"/>
    <w:rsid w:val="00554328"/>
    <w:rsid w:val="0059655A"/>
    <w:rsid w:val="005E3EB7"/>
    <w:rsid w:val="005E434E"/>
    <w:rsid w:val="00694736"/>
    <w:rsid w:val="006953E8"/>
    <w:rsid w:val="0079454F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A560B4"/>
    <w:rsid w:val="00AF4620"/>
    <w:rsid w:val="00B17BB5"/>
    <w:rsid w:val="00C9492F"/>
    <w:rsid w:val="00CA0CBB"/>
    <w:rsid w:val="00CD1ECC"/>
    <w:rsid w:val="00CD3284"/>
    <w:rsid w:val="00CF1FFA"/>
    <w:rsid w:val="00D11298"/>
    <w:rsid w:val="00D14604"/>
    <w:rsid w:val="00DF28E8"/>
    <w:rsid w:val="00E10E76"/>
    <w:rsid w:val="00E40DC9"/>
    <w:rsid w:val="00E90C0D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7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7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7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7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4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7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7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7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7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9786.59</izvorni_sadrzaj>
    <derivirana_varijabla naziv="DomainObject.Predmet.TrenutnaVrijednost_1">9786.59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F. Kurelca 8,51000 Rijeka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01146-A080-44F5-A721-6A5FD567F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3020</properties:Characters>
  <properties:Lines>82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2017-12-19T08:26:00Z</dcterms:created>
  <dc:creator>Jasmina Matika</dc:creator>
  <cp:lastModifiedBy>Sanja Prodan</cp:lastModifiedBy>
  <cp:lastPrinted>2017-12-19T09:54:00Z</cp:lastPrinted>
  <dcterms:modified xmlns:xsi="http://www.w3.org/2001/XMLSchema-instance" xsi:type="dcterms:W3CDTF">2017-12-19T09:56:00Z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