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e652d" w14:paraId="4de652d" w:rsidRDefault="00B07C8D" w:rsidP="00910611" w:rsidR="00B07C8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07C8D" w:rsidP="00910611" w:rsidR="00B07C8D">
      <w:r>
        <w:rPr>
          <w:rFonts w:eastAsia="MS Mincho"/>
        </w:rPr>
        <w:t xml:space="preserve">   REPUBLIKA HRVATSKA</w:t>
      </w:r>
    </w:p>
    <w:p w:rsidRDefault="00B07C8D" w:rsidP="00910611" w:rsidR="00B07C8D">
      <w:r>
        <w:rPr>
          <w:rFonts w:eastAsia="MS Mincho"/>
        </w:rPr>
        <w:t>TRGOVAČKI SUD U RIJECI</w:t>
      </w:r>
    </w:p>
    <w:p w:rsidRDefault="00B07C8D" w:rsidR="00B07C8D" w:rsidRPr="00910611">
      <w:pPr>
        <w:rPr>
          <w:rFonts w:eastAsia="MS Mincho"/>
        </w:rPr>
      </w:pPr>
      <w:r>
        <w:rPr>
          <w:rFonts w:eastAsia="MS Mincho"/>
        </w:rPr>
        <w:t xml:space="preserve">      Rijeka, Zadarska 1 i 3</w:t>
      </w:r>
    </w:p>
    <w:p w:rsidRDefault="00B07C8D" w:rsidP="00910611" w:rsidR="00B07C8D"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0B29B0">
        <w:t>17. veljače</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F375E9">
      <w:pPr>
        <w:jc w:val="both"/>
      </w:pPr>
      <w:r w:rsidRPr="00747C37">
        <w:rPr>
          <w:b/>
        </w:rPr>
        <w:t>I.</w:t>
      </w:r>
      <w:r w:rsidRPr="00747C37">
        <w:t xml:space="preserve"> </w:t>
      </w:r>
      <w:r w:rsidR="009B00AB">
        <w:tab/>
      </w:r>
      <w:r w:rsidR="00B32CD7" w:rsidRPr="00747C37">
        <w:t>Kupc</w:t>
      </w:r>
      <w:r w:rsidR="00B3109D">
        <w:t>u</w:t>
      </w:r>
      <w:r w:rsidR="00197A74">
        <w:t xml:space="preserve"> </w:t>
      </w:r>
      <w:r w:rsidR="008C2AF0" w:rsidRPr="008C2AF0">
        <w:t>Dark</w:t>
      </w:r>
      <w:r w:rsidR="008C2AF0">
        <w:t>u</w:t>
      </w:r>
      <w:r w:rsidR="008C2AF0" w:rsidRPr="008C2AF0">
        <w:t xml:space="preserve"> Perkovi</w:t>
      </w:r>
      <w:r w:rsidR="008C2AF0">
        <w:t>ć, Rijeka</w:t>
      </w:r>
      <w:r w:rsidR="008C2AF0" w:rsidRPr="008C2AF0">
        <w:t xml:space="preserve">, Ante Kovačića 24, OIB 08363620776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8C2AF0" w:rsidRPr="008C2AF0">
        <w:t>zemljišnoknjižni odjel u Novom Vinodolskom, k.č.br. 16521/14 stambeno - poslovna zgrada, površine 130 čhv, 468 m2, upisana u zk. ul. 5676, k.o. Novi, u naravi objekt "Filip" i to: 20. etaža: 3768/134420, 1. posebni dio zgrade sagrađene na k.č.br. 16521/14, potkrovlje, stan br.17, koji se sastoji od kuhinje + ulaza, kupaone, dnevnog boravka + blagovaone, sobe, lođe, ukupne površine 37,68 m2 u nacrtu označeno crvenom bojom</w:t>
      </w:r>
      <w:r w:rsidR="000B29B0">
        <w:t>.</w:t>
      </w:r>
    </w:p>
    <w:p w:rsidRDefault="000B29B0" w:rsidP="007B6823" w:rsidR="000B29B0">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8C2AF0" w:rsidRPr="008C2AF0">
        <w:t>Darko Perković</w:t>
      </w:r>
      <w:r w:rsidR="008C2AF0">
        <w:t xml:space="preserve">, </w:t>
      </w:r>
      <w:r w:rsidR="008C2AF0" w:rsidRPr="008C2AF0">
        <w:t xml:space="preserve">Rijeka, Ante Kovačića 24, OIB 08363620776 </w:t>
      </w:r>
      <w:r w:rsidR="00E837E4">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8C2AF0">
        <w:rPr>
          <w:b/>
        </w:rPr>
        <w:t>278.000</w:t>
      </w:r>
      <w:r w:rsidR="00B135A2">
        <w:rPr>
          <w:b/>
        </w:rPr>
        <w:t>,</w:t>
      </w:r>
      <w:r w:rsidR="007F422B">
        <w:rPr>
          <w:b/>
        </w:rPr>
        <w:t>00</w:t>
      </w:r>
      <w:r w:rsidRPr="00990987">
        <w:rPr>
          <w:b/>
        </w:rPr>
        <w:t xml:space="preserve"> kn</w:t>
      </w:r>
      <w:r w:rsidRPr="001468EB">
        <w:t xml:space="preserve"> (slovima:</w:t>
      </w:r>
      <w:r w:rsidR="00C21A56">
        <w:t xml:space="preserve"> </w:t>
      </w:r>
      <w:r w:rsidR="008C2AF0">
        <w:t>dvjestosedamdeset osamtisućakuna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8C2AF0" w:rsidRPr="008C2AF0">
        <w:t>Dark</w:t>
      </w:r>
      <w:r w:rsidR="008C2AF0">
        <w:t>a</w:t>
      </w:r>
      <w:r w:rsidR="008C2AF0" w:rsidRPr="008C2AF0">
        <w:t xml:space="preserve"> Perković</w:t>
      </w:r>
      <w:r w:rsidR="008C2AF0">
        <w:t xml:space="preserve">, </w:t>
      </w:r>
      <w:r w:rsidR="008C2AF0" w:rsidRPr="008C2AF0">
        <w:t>Rijeka, Ante Kovačića 24, OIB 08363620776</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8C2AF0" w:rsidRPr="008C2AF0">
        <w:t>zemljišnoknjižni odjel u Novom Vinodolskom, k.č.br. 16521/14 stambeno - poslovna zgrada, površine 130 čhv, 468 m2, upisana u zk. ul. 5676, k.o. Novi, u naravi objekt "Filip" i to: 20. etaža: 3768/134420, 1. posebni dio zgrade sagrađene na k.č.br. 16521/14, potkrovlje, stan br.17, koji se sastoji od kuhinje + ulaza, kupaone, dnevnog boravka + blagovaone, sobe, lođe, ukupne površine 37,68 m2 u nacrtu označeno crvenom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w:t>
      </w:r>
      <w:r w:rsidR="00A073DD">
        <w:t>7</w:t>
      </w:r>
      <w:r w:rsidR="000B29B0">
        <w:t>6</w:t>
      </w:r>
      <w:r w:rsidR="00057F59">
        <w:t xml:space="preserve">, podulošku </w:t>
      </w:r>
      <w:r w:rsidR="008C2AF0">
        <w:t>20</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w:t>
      </w:r>
      <w:r w:rsidR="008C2AF0">
        <w:t>532</w:t>
      </w:r>
      <w:r w:rsidR="00057F59">
        <w:t>/15;</w:t>
      </w:r>
    </w:p>
    <w:p w:rsidRDefault="00531FA5" w:rsidP="00531FA5" w:rsidR="000C48AE">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0B29B0">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1C075E">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1C075E">
        <w:t>5676</w:t>
      </w:r>
      <w:r w:rsidR="00E66745">
        <w:t xml:space="preserve">, podulošku </w:t>
      </w:r>
      <w:r w:rsidR="008C2AF0">
        <w:t>20</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8C2AF0" w:rsidRPr="008C2AF0">
        <w:t>zemljišnoknjižni odjel u Novom Vinodolskom, k.č.br. 16521/14 stambeno - poslovna zgrada, površine 130 čhv, 468 m2, upisana u zk. ul. 5676, k.o. Novi, u naravi objekt "Filip" i to: 20. etaža: 3768/134420, 1. posebni dio zgrade sagrađene na k.č.br. 16521/14, potkrovlje, stan br.17, koji se sastoji od kuhinje + ulaza, kupaone, dnevnog boravka + blagovaone, sobe, lođe, ukupne površine 37,68 m2 u nacrtu označeno crvenom bojom</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1C075E">
        <w:t>14. prosinca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1C075E">
        <w:t>14. prosinca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C075E">
        <w:t>O</w:t>
      </w:r>
      <w:r w:rsidR="001468EB" w:rsidRPr="00517C82">
        <w:t xml:space="preserve">glasnoj ploči suda dana </w:t>
      </w:r>
      <w:r w:rsidR="00AC27DB">
        <w:t>1</w:t>
      </w:r>
      <w:r w:rsidR="001C075E">
        <w:t>5. prosinca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w:t>
      </w:r>
      <w:r w:rsidR="001468EB" w:rsidRPr="00517C82">
        <w:lastRenderedPageBreak/>
        <w:t>stečaj i Očevidniku nekretnina koje se prodaju u stečajnom postupku kojeg v</w:t>
      </w:r>
      <w:r w:rsidR="0081693F">
        <w:t>odi Hrvatska gospodarska komora</w:t>
      </w:r>
      <w:r w:rsidR="00AC27DB">
        <w:t>, Jutarnjem listu</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1C075E">
        <w:t>16. veljače</w:t>
      </w:r>
      <w:r w:rsidR="001468EB" w:rsidRPr="00517C82">
        <w:t xml:space="preserve"> 201</w:t>
      </w:r>
      <w:r w:rsidR="00AC27DB">
        <w:t>6</w:t>
      </w:r>
      <w:r w:rsidR="007436ED">
        <w:t>. godine</w:t>
      </w:r>
      <w:r w:rsidR="001468EB" w:rsidRPr="00517C82">
        <w:t>, ponuditelj</w:t>
      </w:r>
      <w:r w:rsidR="00197A74">
        <w:t xml:space="preserve"> </w:t>
      </w:r>
      <w:r w:rsidR="008C2AF0" w:rsidRPr="008C2AF0">
        <w:t>Darko Perković</w:t>
      </w:r>
      <w:r w:rsidR="008C2AF0">
        <w:t xml:space="preserve">, </w:t>
      </w:r>
      <w:r w:rsidR="008C2AF0" w:rsidRPr="008C2AF0">
        <w:t xml:space="preserve">Rijeka, Ante Kovačića 24, </w:t>
      </w:r>
      <w:r w:rsidR="00B3109D">
        <w:t>dao je</w:t>
      </w:r>
      <w:r w:rsidR="00197A74">
        <w:t xml:space="preserve"> </w:t>
      </w:r>
      <w:r w:rsidR="008C2AF0">
        <w:t>najpovoljniju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8C2AF0">
        <w:t>302.000</w:t>
      </w:r>
      <w:r w:rsidR="001468EB" w:rsidRPr="00517C82">
        <w:t>,00 kn.</w:t>
      </w:r>
      <w:r w:rsidR="00056AFE" w:rsidRPr="00056AFE">
        <w:t xml:space="preserve"> </w:t>
      </w:r>
      <w:r w:rsidR="008C2AF0">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0B29B0">
        <w:rPr>
          <w:b/>
        </w:rPr>
        <w:t>17. veljače</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B14A7E" w:rsidR="00C716A6">
      <w:pPr>
        <w:jc w:val="right"/>
        <w:rPr>
          <w:b/>
        </w:rPr>
      </w:pPr>
      <w:r w:rsidRPr="001468EB">
        <w:rPr>
          <w:b/>
        </w:rPr>
        <w:t>Daniela Korlević</w:t>
      </w:r>
      <w:r w:rsidR="00C716A6">
        <w:rPr>
          <w:b/>
        </w:rPr>
        <w:t xml:space="preserve"> </w:t>
      </w:r>
      <w:r w:rsidR="00B14A7E">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pPr>
        <w:jc w:val="both"/>
        <w:rPr>
          <w:b/>
        </w:rPr>
      </w:pPr>
    </w:p>
    <w:p w:rsidRDefault="00DD52E7" w:rsidP="001468EB" w:rsidR="00DD52E7"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DD52E7">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8C2AF0">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8C2AF0" w:rsidRPr="008C2AF0">
        <w:rPr>
          <w:sz w:val="22"/>
        </w:rPr>
        <w:t>Dark</w:t>
      </w:r>
      <w:r w:rsidR="008C2AF0">
        <w:rPr>
          <w:sz w:val="22"/>
        </w:rPr>
        <w:t>u</w:t>
      </w:r>
      <w:r w:rsidR="008C2AF0" w:rsidRPr="008C2AF0">
        <w:rPr>
          <w:sz w:val="22"/>
        </w:rPr>
        <w:t xml:space="preserve"> Perković</w:t>
      </w:r>
      <w:r w:rsidR="008C2AF0">
        <w:rPr>
          <w:sz w:val="22"/>
        </w:rPr>
        <w:t>,</w:t>
      </w:r>
      <w:r w:rsidR="00B14A7E">
        <w:rPr>
          <w:sz w:val="22"/>
        </w:rPr>
        <w:t xml:space="preserve"> </w:t>
      </w:r>
      <w:r w:rsidR="008C2AF0" w:rsidRPr="008C2AF0">
        <w:rPr>
          <w:sz w:val="22"/>
        </w:rPr>
        <w:t xml:space="preserve">Rijeka, Ante Kovačića 24, </w:t>
      </w:r>
      <w:r w:rsidR="008C2AF0">
        <w:rPr>
          <w:sz w:val="22"/>
        </w:rPr>
        <w:t xml:space="preserve"> </w:t>
      </w:r>
      <w:r w:rsidR="008C2AF0" w:rsidRPr="008C2AF0">
        <w:rPr>
          <w:sz w:val="22"/>
        </w:rPr>
        <w:t xml:space="preserve"> </w:t>
      </w:r>
    </w:p>
    <w:p w:rsidRDefault="008C2AF0" w:rsidP="001468EB" w:rsidR="008C2AF0">
      <w:pPr>
        <w:jc w:val="both"/>
        <w:rPr>
          <w:sz w:val="22"/>
        </w:rPr>
      </w:pPr>
    </w:p>
    <w:p w:rsidRDefault="001468EB" w:rsidP="001468EB" w:rsidR="001468EB" w:rsidRPr="00517C82">
      <w:pPr>
        <w:jc w:val="both"/>
        <w:rPr>
          <w:sz w:val="20"/>
          <w:szCs w:val="20"/>
        </w:rPr>
      </w:pPr>
      <w:r w:rsidRPr="00517C82">
        <w:rPr>
          <w:sz w:val="20"/>
          <w:szCs w:val="20"/>
        </w:rPr>
        <w:t xml:space="preserve">U Rijeci, </w:t>
      </w:r>
      <w:r w:rsidR="000B29B0">
        <w:rPr>
          <w:sz w:val="20"/>
          <w:szCs w:val="20"/>
        </w:rPr>
        <w:t>17.02</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7C8D">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B1148F">
      <w:t>770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B29B0"/>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75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1A12"/>
    <w:rsid w:val="008B56DF"/>
    <w:rsid w:val="008C28F7"/>
    <w:rsid w:val="008C2AF0"/>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B08F4"/>
    <w:rsid w:val="00AC2714"/>
    <w:rsid w:val="00AC27DB"/>
    <w:rsid w:val="00AD44B9"/>
    <w:rsid w:val="00AD4D68"/>
    <w:rsid w:val="00AE4162"/>
    <w:rsid w:val="00AE4863"/>
    <w:rsid w:val="00AF79E9"/>
    <w:rsid w:val="00B01AF5"/>
    <w:rsid w:val="00B07C8D"/>
    <w:rsid w:val="00B1148F"/>
    <w:rsid w:val="00B135A2"/>
    <w:rsid w:val="00B14A7E"/>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6AC6"/>
    <w:rsid w:val="00BE1D53"/>
    <w:rsid w:val="00BF5418"/>
    <w:rsid w:val="00BF5EC1"/>
    <w:rsid w:val="00C01532"/>
    <w:rsid w:val="00C01753"/>
    <w:rsid w:val="00C21A56"/>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52E7"/>
    <w:rsid w:val="00DD72CC"/>
    <w:rsid w:val="00DD73DB"/>
    <w:rsid w:val="00DE3346"/>
    <w:rsid w:val="00DE4617"/>
    <w:rsid w:val="00DF282B"/>
    <w:rsid w:val="00E255CB"/>
    <w:rsid w:val="00E32C87"/>
    <w:rsid w:val="00E42062"/>
    <w:rsid w:val="00E4501F"/>
    <w:rsid w:val="00E52905"/>
    <w:rsid w:val="00E562A5"/>
    <w:rsid w:val="00E66745"/>
    <w:rsid w:val="00E67D81"/>
    <w:rsid w:val="00E837E4"/>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B07C8D"/>
    <w:rPr>
      <w:color w:val="808080"/>
      <w:bdr w:space="0" w:sz="0" w:color="auto" w:val="none"/>
      <w:shd w:fill="auto" w:color="auto" w:val="clear"/>
    </w:rPr>
  </w:style>
  <w:style w:customStyle="true" w:styleId="eSPISCCParagraphDefaultFont" w:type="character">
    <w:name w:val="eSPIS_CC_Paragraph Default Font"/>
    <w:basedOn w:val="Zadanifontodlomka"/>
    <w:rsid w:val="00B07C8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07C8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07C8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07C8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B07C8D"/>
    <w:rPr>
      <w:color w:val="808080"/>
      <w:bdr w:color="auto" w:space="0" w:sz="0" w:val="none"/>
      <w:shd w:color="auto" w:fill="auto" w:val="clear"/>
    </w:rPr>
  </w:style>
  <w:style w:customStyle="1" w:styleId="eSPISCCParagraphDefaultFont" w:type="character">
    <w:name w:val="eSPIS_CC_Paragraph Default Font"/>
    <w:basedOn w:val="Zadanifontodlomka"/>
    <w:rsid w:val="00B07C8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07C8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07C8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07C8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F681F1-AF96-4CC2-84A5-173A54CFF3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1620</properties:Words>
  <properties:Characters>9301</properties:Characters>
  <properties:Lines>179</properties:Lines>
  <properties:Paragraphs>42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2016-02-17T13:35:00Z</dcterms:created>
  <dc:creator>dcmelik</dc:creator>
  <cp:lastModifiedBy>Jasna Radulović</cp:lastModifiedBy>
  <cp:lastPrinted>2016-02-17T13:41:00Z</cp:lastPrinted>
  <dcterms:modified xmlns:xsi="http://www.w3.org/2001/XMLSchema-instance" xsi:type="dcterms:W3CDTF">2016-02-17T13:44:00Z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