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9f3c" w14:paraId="fe69f3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D7753">
        <w:t>St-2280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CD7753">
        <w:t>7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CD7753" w:rsidR="00903185">
      <w:pPr>
        <w:pStyle w:val="Odlomakpopisa"/>
        <w:numPr>
          <w:ilvl w:val="0"/>
          <w:numId w:val="6"/>
        </w:numPr>
      </w:pPr>
      <w:r>
        <w:t xml:space="preserve">Za dužnika  </w:t>
      </w:r>
      <w:r w:rsidR="00CD7753">
        <w:t>UNA TERRA d.o.o., Radmanovačka 6 C, Zagreb, (OIB:28594970230)</w:t>
      </w:r>
    </w:p>
    <w:p w:rsidRDefault="00903185" w:rsidP="00903185" w:rsidR="00903185">
      <w:pPr>
        <w:pStyle w:val="Odlomakpopisa"/>
        <w:ind w:left="1428"/>
      </w:pPr>
      <w:r>
        <w:t xml:space="preserve"> </w:t>
      </w: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CD7753">
        <w:t>91.501,26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CD7753">
        <w:t>7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C0E32"/>
    <w:rsid w:val="008F02CD"/>
    <w:rsid w:val="00902E3C"/>
    <w:rsid w:val="00903185"/>
    <w:rsid w:val="009055CA"/>
    <w:rsid w:val="00920CA0"/>
    <w:rsid w:val="009419D8"/>
    <w:rsid w:val="00A15265"/>
    <w:rsid w:val="00A37A72"/>
    <w:rsid w:val="00A50527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836B9"/>
    <w:rsid w:val="00C958E9"/>
    <w:rsid w:val="00CD7753"/>
    <w:rsid w:val="00CE7362"/>
    <w:rsid w:val="00D01B78"/>
    <w:rsid w:val="00D37AE9"/>
    <w:rsid w:val="00D66226"/>
    <w:rsid w:val="00DE32D8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2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2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2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2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2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2280</izvorni_sadrzaj>
    <derivirana_varijabla naziv="DomainObject.Predmet.Broj_1">2280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St-2280/2015</izvorni_sadrzaj>
    <derivirana_varijabla naziv="DomainObject.Predmet.OznakaBroj_1">St-2280/2015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UNA TERRA d.o.o. zastupanog po punomoćniku Nada Kolega</izvorni_sadrzaj>
    <derivirana_varijabla naziv="DomainObject.Predmet.ProtustrankaFormated_1">  UNA TERRA d.o.o. zastupanog po punomoćniku Nada Kolega</derivirana_varijabla>
  </DomainObject.Predmet.ProtustrankaFormated>
  <DomainObject.Predmet.ProtustrankaFormatedOIB>
    <izvorni_sadrzaj>  UNA TERRA d.o.o., OIB 28594970230 zastupanog po punomoćniku Nada Kolega</izvorni_sadrzaj>
    <derivirana_varijabla naziv="DomainObject.Predmet.ProtustrankaFormatedOIB_1">  UNA TERRA d.o.o., OIB 28594970230 zastupanog po punomoćniku Nada Kolega</derivirana_varijabla>
  </DomainObject.Predmet.ProtustrankaFormatedOIB>
  <DomainObject.Predmet.ProtustrankaFormatedWithAdress>
    <izvorni_sadrzaj> UNA TERRA d.o.o., Radmanovačka 6 C, 10000 Zagreb zastupanog po punomoćniku Nada Kolega</izvorni_sadrzaj>
    <derivirana_varijabla naziv="DomainObject.Predmet.ProtustrankaFormatedWithAdress_1"> UNA TERRA d.o.o., Radmanovačka 6 C, 10000 Zagreb zastupanog po punomoćniku Nada Kolega</derivirana_varijabla>
  </DomainObject.Predmet.ProtustrankaFormatedWithAdress>
  <DomainObject.Predmet.ProtustrankaFormatedWithAdressOIB>
    <izvorni_sadrzaj> UNA TERRA d.o.o., OIB 28594970230, Radmanovačka 6 C, 10000 Zagreb zastupanog po punomoćniku Nada Kolega</izvorni_sadrzaj>
    <derivirana_varijabla naziv="DomainObject.Predmet.ProtustrankaFormatedWithAdressOIB_1"> UNA TERRA d.o.o., OIB 28594970230, Radmanovačka 6 C, 10000 Zagreb zastupanog po punomoćniku Nada Kolega</derivirana_varijabla>
  </DomainObject.Predmet.ProtustrankaFormatedWithAdressOIB>
  <DomainObject.Predmet.ProtustrankaWithAdress>
    <izvorni_sadrzaj>UNA TERRA d.o.o. Radmanovačka 6 C, 10000 Zagreb</izvorni_sadrzaj>
    <derivirana_varijabla naziv="DomainObject.Predmet.ProtustrankaWithAdress_1">UNA TERRA d.o.o. Radmanovačka 6 C, 10000 Zagreb</derivirana_varijabla>
  </DomainObject.Predmet.ProtustrankaWithAdress>
  <DomainObject.Predmet.ProtustrankaWithAdressOIB>
    <izvorni_sadrzaj>UNA TERRA d.o.o., OIB 28594970230, Radmanovačka 6 C, 10000 Zagreb</izvorni_sadrzaj>
    <derivirana_varijabla naziv="DomainObject.Predmet.ProtustrankaWithAdressOIB_1">UNA TERRA d.o.o., OIB 28594970230, Radmanovačka 6 C, 10000 Zagreb</derivirana_varijabla>
  </DomainObject.Predmet.ProtustrankaWithAdressOIB>
  <DomainObject.Predmet.ProtustrankaNazivFormated>
    <izvorni_sadrzaj>UNA TERRA d.o.o.</izvorni_sadrzaj>
    <derivirana_varijabla naziv="DomainObject.Predmet.ProtustrankaNazivFormated_1">UNA TERRA d.o.o.</derivirana_varijabla>
  </DomainObject.Predmet.ProtustrankaNazivFormated>
  <DomainObject.Predmet.ProtustrankaNazivFormatedOIB>
    <izvorni_sadrzaj>UNA TERRA d.o.o., OIB 28594970230</izvorni_sadrzaj>
    <derivirana_varijabla naziv="DomainObject.Predmet.ProtustrankaNazivFormatedOIB_1">UNA TERRA d.o.o., OIB 28594970230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TERRA d.o.o. zastupanog po punomoćniku Nada Kolega</item>
    </izvorni_sadrzaj>
    <derivirana_varijabla naziv="DomainObject.Predmet.ProtuStrankaListFormated_1">
      <item>UNA TERRA d.o.o. zastupanog po punomoćniku Nada Kolega</item>
    </derivirana_varijabla>
  </DomainObject.Predmet.ProtuStrankaListFormated>
  <DomainObject.Predmet.ProtuStrankaListFormatedOIB>
    <izvorni_sadrzaj>
      <item>UNA TERRA d.o.o., OIB 28594970230 zastupanog po punomoćniku Nada Kolega</item>
    </izvorni_sadrzaj>
    <derivirana_varijabla naziv="DomainObject.Predmet.ProtuStrankaListFormatedOIB_1">
      <item>UNA TERRA d.o.o., OIB 28594970230 zastupanog po punomoćniku Nada Kolega</item>
    </derivirana_varijabla>
  </DomainObject.Predmet.ProtuStrankaListFormatedOIB>
  <DomainObject.Predmet.ProtuStrankaListFormatedWithAdress>
    <izvorni_sadrzaj>
      <item>UNA TERRA d.o.o., Radmanovačka 6 C, 10000 Zagreb zastupanog po punomoćniku Nada Kolega</item>
    </izvorni_sadrzaj>
    <derivirana_varijabla naziv="DomainObject.Predmet.ProtuStrankaListFormatedWithAdress_1">
      <item>UNA TERRA d.o.o., Radmanovačka 6 C, 10000 Zagreb zastupanog po punomoćniku Nada Kolega</item>
    </derivirana_varijabla>
  </DomainObject.Predmet.ProtuStrankaListFormatedWithAdress>
  <DomainObject.Predmet.ProtuStrankaListFormatedWithAdressOIB>
    <izvorni_sadrzaj>
      <item>UNA TERRA d.o.o., OIB 28594970230, Radmanovačka 6 C, 10000 Zagreb zastupanog po punomoćniku Nada Kolega</item>
    </izvorni_sadrzaj>
    <derivirana_varijabla naziv="DomainObject.Predmet.ProtuStrankaListFormatedWithAdressOIB_1">
      <item>UNA TERRA d.o.o., OIB 28594970230, Radmanovačka 6 C, 10000 Zagreb zastupanog po punomoćniku Nada Kolega</item>
    </derivirana_varijabla>
  </DomainObject.Predmet.ProtuStrankaListFormatedWithAdressOIB>
  <DomainObject.Predmet.ProtuStrankaListNazivFormated>
    <izvorni_sadrzaj>
      <item>UNA TERRA d.o.o.</item>
    </izvorni_sadrzaj>
    <derivirana_varijabla naziv="DomainObject.Predmet.ProtuStrankaListNazivFormated_1">
      <item>UNA TERRA d.o.o.</item>
    </derivirana_varijabla>
  </DomainObject.Predmet.ProtuStrankaListNazivFormated>
  <DomainObject.Predmet.ProtuStrankaListNazivFormatedOIB>
    <izvorni_sadrzaj>
      <item>UNA TERRA d.o.o., OIB 28594970230</item>
    </izvorni_sadrzaj>
    <derivirana_varijabla naziv="DomainObject.Predmet.ProtuStrankaListNazivFormatedOIB_1">
      <item>UNA TERRA d.o.o., OIB 28594970230</item>
    </derivirana_varijabla>
  </DomainObject.Predmet.ProtuStrankaListNazivFormatedOIB>
  <DomainObject.Predmet.OstaliListFormated>
    <izvorni_sadrzaj>
      <item>Nada Kolega punomoćnik sudionika u postupku UNA TERRA d.o.o.</item>
    </izvorni_sadrzaj>
    <derivirana_varijabla naziv="DomainObject.Predmet.OstaliListFormated_1">
      <item>Nada Kolega punomoćnik sudionika u postupku UNA TERRA d.o.o.</item>
    </derivirana_varijabla>
  </DomainObject.Predmet.OstaliListFormated>
  <DomainObject.Predmet.OstaliListFormatedOIB>
    <izvorni_sadrzaj>
      <item>Nada Kolega, OIB 87083121980 punomoćnik sudionika u postupku UNA TERRA d.o.o.</item>
    </izvorni_sadrzaj>
    <derivirana_varijabla naziv="DomainObject.Predmet.OstaliListFormatedOIB_1">
      <item>Nada Kolega, OIB 87083121980 punomoćnik sudionika u postupku UNA TERRA d.o.o.</item>
    </derivirana_varijabla>
  </DomainObject.Predmet.OstaliListFormatedOIB>
  <DomainObject.Predmet.OstaliListFormatedWithAdress>
    <izvorni_sadrzaj>
      <item>Nada Kolega, Siget 16/F, 10000 Zagreb punomoćnik sudionika u postupku UNA TERRA d.o.o.</item>
    </izvorni_sadrzaj>
    <derivirana_varijabla naziv="DomainObject.Predmet.OstaliListFormatedWithAdress_1">
      <item>Nada Kolega, Siget 16/F, 10000 Zagreb punomoćnik sudionika u postupku UNA TERRA d.o.o.</item>
    </derivirana_varijabla>
  </DomainObject.Predmet.OstaliListFormatedWithAdress>
  <DomainObject.Predmet.OstaliListFormatedWithAdressOIB>
    <izvorni_sadrzaj>
      <item>Nada Kolega, OIB 87083121980, Siget 16/F, 10000 Zagreb punomoćnik sudionika u postupku UNA TERRA d.o.o.</item>
    </izvorni_sadrzaj>
    <derivirana_varijabla naziv="DomainObject.Predmet.OstaliListFormatedWithAdressOIB_1">
      <item>Nada Kolega, OIB 87083121980, Siget 16/F, 10000 Zagreb punomoćnik sudionika u postupku UNA TERRA d.o.o.</item>
    </derivirana_varijabla>
  </DomainObject.Predmet.OstaliListFormatedWithAdressOIB>
  <DomainObject.Predmet.OstaliListNazivFormated>
    <izvorni_sadrzaj>
      <item>Nada Kolega</item>
    </izvorni_sadrzaj>
    <derivirana_varijabla naziv="DomainObject.Predmet.OstaliListNazivFormated_1">
      <item>Nada Kolega</item>
    </derivirana_varijabla>
  </DomainObject.Predmet.OstaliListNazivFormated>
  <DomainObject.Predmet.OstaliListNazivFormatedOIB>
    <izvorni_sadrzaj>
      <item>Nada Kolega, OIB 87083121980</item>
    </izvorni_sadrzaj>
    <derivirana_varijabla naziv="DomainObject.Predmet.OstaliListNazivFormatedOIB_1">
      <item>Nada Kolega, OIB 87083121980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TERRA d.o.o.</izvorni_sadrzaj>
    <derivirana_varijabla naziv="DomainObject.Predmet.ProtustrankaIDrugi_1">UNA TERRA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UNA TERRA d.o.o., OIB 28594970230, Radmanovačka 6 C, 10000 Zagreb</izvorni_sadrzaj>
    <derivirana_varijabla naziv="DomainObject.Predmet.ProtustrankaIDrugiAdressOIB_1">UNA TERRA d.o.o., OIB 28594970230, Radmanovačka 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UNA TERRA d.o.o.</item>
      <item>Nada Kolega</item>
    </izvorni_sadrzaj>
    <derivirana_varijabla naziv="DomainObject.Predmet.SudioniciListNaziv_1">
      <item>FINA Regionalni centar Zagreb</item>
      <item>UNA TERRA d.o.o.</item>
      <item>Nada Kolega</item>
    </derivirana_varijabla>
  </DomainObject.Predmet.SudioniciListNaziv>
  <DomainObject.Predmet.SudioniciListAdressOIB>
    <izvorni_sadrzaj>
      <item>FINA Regionalni centar Zagreb, OIB 85821130368, Trg svibanjskih žrtava 1995. 1,10000 Zagreb</item>
      <item>UNA TERRA d.o.o., OIB 28594970230, Radmanovačka 6 C,10000 Zagreb</item>
      <item>Nada Kolega, OIB 87083121980, Siget 16/F,10000 Zagreb</item>
    </izvorni_sadrzaj>
    <derivirana_varijabla naziv="DomainObject.Predmet.SudioniciListAdressOIB_1">
      <item>FINA Regionalni centar Zagreb, OIB 85821130368, Trg svibanjskih žrtava 1995. 1,10000 Zagreb</item>
      <item>UNA TERRA d.o.o., OIB 28594970230, Radmanovačka 6 C,10000 Zagreb</item>
      <item>Nada Kolega, OIB 87083121980, Siget 16/F,10000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28594970230</item>
      <item>, OIB 87083121980</item>
    </izvorni_sadrzaj>
    <derivirana_varijabla naziv="DomainObject.Predmet.SudioniciListNazivOIB_1">
      <item>, OIB 85821130368</item>
      <item>, OIB 28594970230</item>
      <item>, OIB 87083121980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1308</properties:Characters>
  <properties:Lines>45</properties:Lines>
  <properties:Paragraphs>16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2015-11-16T13:08:00Z</cp:lastPrinted>
  <dcterms:modified xmlns:xsi="http://www.w3.org/2001/XMLSchema-instance" xsi:type="dcterms:W3CDTF">2015-11-17T10:21:00Z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