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B77B6" w:rsidP="00DB77B6" w:rsidRDefault="00DB77B6" w14:paraId="09daeba" w14:textId="09daeba">
      <w:pPr>
        <w15:collapsed w:val="false"/>
        <w:rPr>
          <w:sz w:val="22"/>
          <w:szCs w:val="22"/>
        </w:rPr>
      </w:pPr>
      <w:bookmarkStart w:name="_GoBack" w:id="0"/>
      <w:bookmarkEnd w:id="0"/>
    </w:p>
    <w:p w:rsidR="00DB77B6" w:rsidP="00DB77B6" w:rsidRDefault="00DB77B6">
      <w:pPr>
        <w:rPr>
          <w:sz w:val="22"/>
          <w:szCs w:val="22"/>
        </w:rPr>
      </w:pPr>
      <w:r>
        <w:rPr>
          <w:noProof/>
          <w:sz w:val="22"/>
          <w:szCs w:val="22"/>
          <w:lang w:eastAsia="hr-HR"/>
        </w:rPr>
        <w:drawing>
          <wp:inline distT="0" distB="0" distL="0" distR="0">
            <wp:extent cx="577850" cy="724535"/>
            <wp:effectExtent l="0" t="0" r="0" b="0"/>
            <wp:docPr id="2" name="Slika 2" descr="cid:image001.jpg@01C5F68A.E045398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cid:image001.jpg@01C5F68A.E0453980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7B6" w:rsidP="00DB77B6" w:rsidRDefault="00DB77B6">
      <w:pPr>
        <w:jc w:val="both"/>
      </w:pPr>
      <w:r>
        <w:t>REPUBLIKA HRVATSKA</w:t>
      </w:r>
    </w:p>
    <w:p w:rsidR="00DB77B6" w:rsidP="00DB77B6" w:rsidRDefault="00DB77B6">
      <w:pPr>
        <w:jc w:val="both"/>
      </w:pPr>
      <w:r>
        <w:t>TRGOVAČKI SUD U ZAGREBU</w:t>
      </w:r>
    </w:p>
    <w:p w:rsidR="00DB77B6" w:rsidP="00DB77B6" w:rsidRDefault="00DB77B6">
      <w:pPr>
        <w:jc w:val="both"/>
      </w:pPr>
      <w:r>
        <w:t xml:space="preserve">Zagreb, Amruševa 2/II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B77B6" w:rsidP="00DB77B6" w:rsidRDefault="00DB77B6">
      <w:pPr>
        <w:jc w:val="center"/>
      </w:pPr>
    </w:p>
    <w:p w:rsidR="001C381D" w:rsidP="00DB77B6" w:rsidRDefault="001C381D">
      <w:pPr>
        <w:jc w:val="center"/>
      </w:pPr>
    </w:p>
    <w:p w:rsidR="00DB77B6" w:rsidP="00DB77B6" w:rsidRDefault="00DB77B6">
      <w:pPr>
        <w:jc w:val="center"/>
      </w:pPr>
      <w:r>
        <w:t>R E P U B L I K A   H R V A T S K A</w:t>
      </w:r>
    </w:p>
    <w:p w:rsidR="00DB77B6" w:rsidP="00DB77B6" w:rsidRDefault="00DB77B6">
      <w:pPr>
        <w:jc w:val="both"/>
      </w:pPr>
    </w:p>
    <w:p w:rsidR="00DB77B6" w:rsidP="00DB77B6" w:rsidRDefault="00DB77B6">
      <w:pPr>
        <w:jc w:val="center"/>
      </w:pPr>
      <w:r>
        <w:t>R J E Š E NJ E</w:t>
      </w:r>
    </w:p>
    <w:p w:rsidR="00DB77B6" w:rsidP="00DB77B6" w:rsidRDefault="00DB77B6">
      <w:pPr>
        <w:jc w:val="center"/>
      </w:pPr>
      <w:r>
        <w:t>I</w:t>
      </w:r>
    </w:p>
    <w:p w:rsidR="00DB77B6" w:rsidP="00DB77B6" w:rsidRDefault="00DB77B6">
      <w:pPr>
        <w:jc w:val="center"/>
      </w:pPr>
      <w:r>
        <w:t>Z A K LJ U ČAK</w:t>
      </w:r>
    </w:p>
    <w:p w:rsidR="00DB77B6" w:rsidP="00DB77B6" w:rsidRDefault="00DB77B6">
      <w:pPr>
        <w:jc w:val="both"/>
      </w:pPr>
    </w:p>
    <w:p w:rsidR="00950C96" w:rsidP="00393077" w:rsidRDefault="00950C96">
      <w:pPr>
        <w:ind w:firstLine="708"/>
        <w:jc w:val="both"/>
      </w:pPr>
      <w:r w:rsidRPr="00950C96">
        <w:t>Trgovački sud u Zagrebu, po sucu Nikoli Ribarić, u predstečajnom postupku u povodu prijedloga dužnika BIO PHARM VET d.o.o., Zagreb (Grad Zagreb), Medve</w:t>
      </w:r>
      <w:r w:rsidR="00393077">
        <w:t>dgradska 1/c, OIB: 59417050556</w:t>
      </w:r>
      <w:r w:rsidRPr="00950C96">
        <w:t>, dana 27. rujna 2019.</w:t>
      </w:r>
    </w:p>
    <w:p w:rsidR="00393077" w:rsidP="00DB77B6" w:rsidRDefault="00393077">
      <w:pPr>
        <w:jc w:val="center"/>
      </w:pPr>
    </w:p>
    <w:p w:rsidR="00DB77B6" w:rsidP="00DB77B6" w:rsidRDefault="00DB77B6">
      <w:pPr>
        <w:jc w:val="center"/>
        <w:rPr>
          <w:b/>
        </w:rPr>
      </w:pPr>
      <w:r>
        <w:t>r i j e š i o  j e</w:t>
      </w:r>
    </w:p>
    <w:p w:rsidR="00DB77B6" w:rsidP="00DB77B6" w:rsidRDefault="00DB77B6">
      <w:pPr>
        <w:jc w:val="both"/>
      </w:pPr>
      <w:r>
        <w:tab/>
      </w:r>
    </w:p>
    <w:p w:rsidR="00DB77B6" w:rsidP="00DB77B6" w:rsidRDefault="00DB77B6">
      <w:pPr>
        <w:ind w:firstLine="708"/>
        <w:jc w:val="both"/>
      </w:pPr>
      <w:r>
        <w:t>Određuje se naknada</w:t>
      </w:r>
      <w:r>
        <w:rPr>
          <w:b/>
        </w:rPr>
        <w:t xml:space="preserve"> </w:t>
      </w:r>
      <w:r>
        <w:t xml:space="preserve">Financijskoj agenciji za obavljanje poslova u predstečajnom postupku nad dužnikom </w:t>
      </w:r>
      <w:r w:rsidRPr="00950C96" w:rsidR="00950C96">
        <w:t>BIO PHARM VET d.o.o., Zagreb (Grad Zagreb), Medvedgradska 1/c, OIB: 59417050556</w:t>
      </w:r>
      <w:r>
        <w:t>, u iznosu od 950,00 kn.</w:t>
      </w:r>
    </w:p>
    <w:p w:rsidR="00393077" w:rsidP="00DB77B6" w:rsidRDefault="00393077">
      <w:pPr>
        <w:ind w:firstLine="708"/>
        <w:jc w:val="both"/>
      </w:pPr>
    </w:p>
    <w:p w:rsidR="00DB77B6" w:rsidP="00DB77B6" w:rsidRDefault="00DB77B6">
      <w:pPr>
        <w:jc w:val="center"/>
      </w:pPr>
    </w:p>
    <w:p w:rsidR="00DB77B6" w:rsidP="00DB77B6" w:rsidRDefault="00DB77B6">
      <w:pPr>
        <w:jc w:val="center"/>
      </w:pPr>
      <w:r>
        <w:t>z a k lj u č i o    j e</w:t>
      </w:r>
    </w:p>
    <w:p w:rsidR="00DB77B6" w:rsidP="00DB77B6" w:rsidRDefault="00DB77B6">
      <w:pPr>
        <w:jc w:val="center"/>
      </w:pPr>
    </w:p>
    <w:p w:rsidR="00DB77B6" w:rsidP="00DB77B6" w:rsidRDefault="00DB77B6">
      <w:pPr>
        <w:ind w:firstLine="708"/>
        <w:jc w:val="both"/>
      </w:pPr>
      <w:r>
        <w:t>Nalaže se računovodstvu ovog suda, po pravomoćnosti ovog rješenja, isplatiti iznos od 950,00 kn na žiroračun Financijske agencije broj: HR 4223900011100017042 model: HR05, poziv na broj 7524005-</w:t>
      </w:r>
      <w:r w:rsidRPr="00950C96" w:rsidR="00950C96">
        <w:t>59417050556</w:t>
      </w:r>
      <w:r>
        <w:t>, iz sredstava predujma za otvaranje predstečajnog postupka koji se pred ovim sudom vodi pod poslovnim brojem St-</w:t>
      </w:r>
      <w:r w:rsidR="008F3F05">
        <w:t>20</w:t>
      </w:r>
      <w:r w:rsidR="00950C96">
        <w:t>68</w:t>
      </w:r>
      <w:r w:rsidR="00434BC5">
        <w:t>/2018</w:t>
      </w:r>
      <w:r>
        <w:t>.</w:t>
      </w:r>
    </w:p>
    <w:p w:rsidR="00393077" w:rsidP="00DB77B6" w:rsidRDefault="00393077">
      <w:pPr>
        <w:jc w:val="center"/>
      </w:pPr>
    </w:p>
    <w:p w:rsidR="00DB77B6" w:rsidP="00DB77B6" w:rsidRDefault="00DB77B6">
      <w:pPr>
        <w:jc w:val="center"/>
      </w:pPr>
      <w:r>
        <w:t>Obrazloženje</w:t>
      </w:r>
    </w:p>
    <w:p w:rsidR="00DB77B6" w:rsidP="00DB77B6" w:rsidRDefault="00DB77B6">
      <w:pPr>
        <w:jc w:val="both"/>
      </w:pPr>
    </w:p>
    <w:p w:rsidR="00DB77B6" w:rsidP="00434BC5" w:rsidRDefault="00DB77B6">
      <w:pPr>
        <w:ind w:firstLine="708"/>
        <w:jc w:val="both"/>
      </w:pPr>
      <w:r>
        <w:t xml:space="preserve">Podneskom od </w:t>
      </w:r>
      <w:r w:rsidR="00950C96">
        <w:t>23</w:t>
      </w:r>
      <w:r w:rsidR="009527D5">
        <w:t>.</w:t>
      </w:r>
      <w:r w:rsidR="00B70B9A">
        <w:t>1</w:t>
      </w:r>
      <w:r w:rsidR="00950C96">
        <w:t>0</w:t>
      </w:r>
      <w:r w:rsidR="009527D5">
        <w:t>.201</w:t>
      </w:r>
      <w:r w:rsidR="00B70B9A">
        <w:t>8</w:t>
      </w:r>
      <w:r w:rsidR="009527D5">
        <w:t>.</w:t>
      </w:r>
      <w:r>
        <w:t xml:space="preserve"> Financijska agencija podnijela je ovom sudu prijedlog za naknadu troškova u predstečajnom postupku nad dužnikom</w:t>
      </w:r>
      <w:r w:rsidR="009527D5">
        <w:t>,</w:t>
      </w:r>
      <w:r>
        <w:t xml:space="preserve"> u iznosu od 760,00 kn, uvećano za PDV od 25% u iznosu od 190,00 kn, odnosno u ukupnom iznosu od 950,00 kn na temelju čl. 2. Pravilnika o vrsti i visini naknade troškova Financijske agencije u predstečajnom postupku i o visini naknade troška Financijske agencije za podnošenje prijedloga za otvaranje stečajnog postupka ("Narodne novine" broj 106/15, dalje: Pravilnik).</w:t>
      </w:r>
    </w:p>
    <w:p w:rsidR="00DB77B6" w:rsidP="00DB77B6" w:rsidRDefault="00DB77B6">
      <w:pPr>
        <w:ind w:firstLine="708"/>
        <w:jc w:val="both"/>
      </w:pPr>
    </w:p>
    <w:p w:rsidR="00DB77B6" w:rsidP="00DB77B6" w:rsidRDefault="00DB77B6">
      <w:pPr>
        <w:ind w:firstLine="708"/>
        <w:jc w:val="both"/>
      </w:pPr>
      <w:r>
        <w:t xml:space="preserve">Prema odredbi čl. 2. st. 1. Pravilnika, Financijska agencija ima pravo na naknadu za obavljanje poslova u predstečajnom postupku propisanih odredbama Stečajnog zakona ("Narodne novine" broj 71/15; dalje: SZ) u iznosu od 760,00 kuna uvećanom za porez na dodanu vrijednost. Naknada iz čl. 2. st. 1. Pravilnika obuhvaća troškove sljedećih radnji: 1. primitak, obrada i objava na mrežnoj stranici e-Oglasna ploča sudova cjelokupne dokumentacije vezane uz tražbine; 2. sastavljanje, objava na mrežnoj stranici e-Oglasna </w:t>
      </w:r>
      <w:r>
        <w:lastRenderedPageBreak/>
        <w:t>ploča sudova i dostava nadležnom trgovačkom sudu tablice prijavljenih tražbina i tablice osporenih tražbina te njihovih dopuna; 3. objava na mrežnoj stranici e-Oglasna ploča sudova očitovanja dužnika i povjerenika o prijavljenim tražbinama odnosno podatka da očitovanje nije dostavljeno; 4. objava na mrežnoj stranici e-Oglasna ploča sudova prijave tražbine i očitovanja o prijavljenim tražbinama ili osporavanju tražbine primljenim nakon isteka roka za objavu; 5. dostava nadležnom trgovačkom sudu cjelokupne primljene dokumentacije u papirnatom obliku i 6. omogućavanje dužniku ili vjerovniku uvida u cjelokupnu primljenu dokumentaciju.</w:t>
      </w:r>
    </w:p>
    <w:p w:rsidR="00DB77B6" w:rsidP="00DB77B6" w:rsidRDefault="00DB77B6">
      <w:pPr>
        <w:ind w:firstLine="708"/>
        <w:jc w:val="both"/>
        <w:rPr>
          <w:lang w:eastAsia="hr-HR"/>
        </w:rPr>
      </w:pPr>
    </w:p>
    <w:p w:rsidR="00DB77B6" w:rsidP="00DB77B6" w:rsidRDefault="009527D5">
      <w:pPr>
        <w:ind w:firstLine="709"/>
        <w:jc w:val="both"/>
        <w:rPr>
          <w:lang w:eastAsia="hr-HR"/>
        </w:rPr>
      </w:pPr>
      <w:r>
        <w:rPr>
          <w:lang w:eastAsia="hr-HR"/>
        </w:rPr>
        <w:t>Rješenjem o</w:t>
      </w:r>
      <w:r w:rsidR="00950C96">
        <w:rPr>
          <w:lang w:eastAsia="hr-HR"/>
        </w:rPr>
        <w:t>voga suda od 20</w:t>
      </w:r>
      <w:r w:rsidR="00F96F7C">
        <w:rPr>
          <w:lang w:eastAsia="hr-HR"/>
        </w:rPr>
        <w:t>.</w:t>
      </w:r>
      <w:r w:rsidR="00950C96">
        <w:rPr>
          <w:lang w:eastAsia="hr-HR"/>
        </w:rPr>
        <w:t xml:space="preserve"> rujna</w:t>
      </w:r>
      <w:r w:rsidR="00DB77B6">
        <w:rPr>
          <w:lang w:eastAsia="hr-HR"/>
        </w:rPr>
        <w:t xml:space="preserve"> 201</w:t>
      </w:r>
      <w:r w:rsidR="00F96F7C">
        <w:rPr>
          <w:lang w:eastAsia="hr-HR"/>
        </w:rPr>
        <w:t>8</w:t>
      </w:r>
      <w:r w:rsidR="00DB77B6">
        <w:rPr>
          <w:lang w:eastAsia="hr-HR"/>
        </w:rPr>
        <w:t xml:space="preserve">., koje je istoga dana objavljeno na mrežnoj stranici e-oglasna ploča ovoga suda, otvoren je predstečajni postupak nad dužnikom u skladu s odredbama čl. 34. SZ-a, dok je </w:t>
      </w:r>
      <w:r w:rsidR="00C77CB7">
        <w:rPr>
          <w:lang w:eastAsia="hr-HR"/>
        </w:rPr>
        <w:t>16</w:t>
      </w:r>
      <w:r w:rsidR="001E78EF">
        <w:rPr>
          <w:lang w:eastAsia="hr-HR"/>
        </w:rPr>
        <w:t>.</w:t>
      </w:r>
      <w:r w:rsidR="00C77CB7">
        <w:rPr>
          <w:lang w:eastAsia="hr-HR"/>
        </w:rPr>
        <w:t xml:space="preserve"> travnja</w:t>
      </w:r>
      <w:r w:rsidR="00DB77B6">
        <w:rPr>
          <w:lang w:eastAsia="hr-HR"/>
        </w:rPr>
        <w:t xml:space="preserve"> 201</w:t>
      </w:r>
      <w:r w:rsidR="00F7415B">
        <w:rPr>
          <w:lang w:eastAsia="hr-HR"/>
        </w:rPr>
        <w:t>9</w:t>
      </w:r>
      <w:r w:rsidR="00DB77B6">
        <w:rPr>
          <w:lang w:eastAsia="hr-HR"/>
        </w:rPr>
        <w:t xml:space="preserve">. održano ročište radi ispitivanja tražbina u skladu s odredbama čl. 46. SZ-a, koje je odgođeno te je </w:t>
      </w:r>
      <w:r w:rsidR="00DB77B6">
        <w:t xml:space="preserve">naloženo Financijskoj agenciji u roku tri dana objaviti na mrežnoj stranici e-oglasna ploča Trgovačkog suda u Zagrebu tablicu osporenih tražbina u kojoj će navesti sve osporene tražbine, odnosno tražbine koje su osporili dužnik, povjerenik i eventualno vjerovnici u skladu s odredbama čl. 43. st. 4. podstavak 3. SZ-a. </w:t>
      </w:r>
    </w:p>
    <w:p w:rsidRPr="00A559BA" w:rsidR="00DB77B6" w:rsidP="00DB77B6" w:rsidRDefault="00DB77B6">
      <w:pPr>
        <w:pStyle w:val="t-9-8"/>
        <w:ind w:firstLine="708"/>
        <w:jc w:val="both"/>
      </w:pPr>
      <w:r w:rsidRPr="00A559BA">
        <w:t xml:space="preserve">Uvidom u spis i mrežnu stranicu e-oglasna ploča ovoga suda </w:t>
      </w:r>
      <w:r w:rsidRPr="00A559BA" w:rsidR="00A559BA">
        <w:t>utvrđeno je kako je FINA u ovosudnom predmetu obavljala poslove za koje joj temeljem Pravilnika pripada pravo na</w:t>
      </w:r>
      <w:r w:rsidRPr="00A559BA">
        <w:t xml:space="preserve"> naknadu troškova u iznosu od 760,00 kuna uvećano za PDV od 25% u iznosu od 190,00 kn, što ukupno iznosi 950,00 kn. Zbog toga je, na temelju odredbe čl. 2. st. 1. Pravilnika u vezi s odredbom čl. 44. st. 3. SZ-a, odlučeno kao u točki I. izreke ovog rješenja.</w:t>
      </w:r>
    </w:p>
    <w:p w:rsidR="00DB77B6" w:rsidP="00DB77B6" w:rsidRDefault="00DB77B6">
      <w:pPr>
        <w:pStyle w:val="t-9-8"/>
        <w:ind w:firstLine="708"/>
        <w:jc w:val="both"/>
      </w:pPr>
      <w:r>
        <w:t>Odluka iz izreke ovog zaključka temelji se na odredbama čl. 2. st. 4. i st. 5. Pravilnika i čl. 44. st. 4. SZ-a.</w:t>
      </w:r>
    </w:p>
    <w:p w:rsidR="00DB77B6" w:rsidP="00DB77B6" w:rsidRDefault="00C77CB7">
      <w:pPr>
        <w:jc w:val="center"/>
      </w:pPr>
      <w:r>
        <w:t>U Zagrebu 27</w:t>
      </w:r>
      <w:r w:rsidR="00DB77B6">
        <w:t>.</w:t>
      </w:r>
      <w:r>
        <w:t xml:space="preserve"> rujna</w:t>
      </w:r>
      <w:r w:rsidR="00DB77B6">
        <w:t xml:space="preserve"> 201</w:t>
      </w:r>
      <w:r w:rsidR="00F7415B">
        <w:t>9</w:t>
      </w:r>
      <w:r w:rsidR="00DB77B6">
        <w:t xml:space="preserve">.                                                                                                                 </w:t>
      </w:r>
    </w:p>
    <w:p w:rsidR="00DB77B6" w:rsidP="00DB77B6" w:rsidRDefault="00DB77B6">
      <w:pPr>
        <w:pStyle w:val="Podnaslov"/>
        <w:ind w:left="4956" w:firstLine="708"/>
        <w:rPr>
          <w:rFonts w:ascii="Times New Roman" w:hAnsi="Times New Roman"/>
          <w:b w:val="false"/>
          <w:color w:val="auto"/>
          <w:szCs w:val="24"/>
        </w:rPr>
      </w:pPr>
    </w:p>
    <w:p w:rsidR="00DB77B6" w:rsidP="000B40D0" w:rsidRDefault="00F878E3">
      <w:pPr>
        <w:pStyle w:val="Podnaslov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</w:t>
      </w:r>
      <w:r>
        <w:rPr>
          <w:rFonts w:ascii="Times New Roman" w:hAnsi="Times New Roman"/>
          <w:b w:val="false"/>
          <w:color w:val="auto"/>
          <w:szCs w:val="24"/>
        </w:rPr>
        <w:tab/>
      </w:r>
      <w:r>
        <w:rPr>
          <w:rFonts w:ascii="Times New Roman" w:hAnsi="Times New Roman"/>
          <w:b w:val="false"/>
          <w:color w:val="auto"/>
          <w:szCs w:val="24"/>
        </w:rPr>
        <w:tab/>
      </w:r>
      <w:r>
        <w:rPr>
          <w:rFonts w:ascii="Times New Roman" w:hAnsi="Times New Roman"/>
          <w:b w:val="false"/>
          <w:color w:val="auto"/>
          <w:szCs w:val="24"/>
        </w:rPr>
        <w:tab/>
      </w:r>
      <w:r>
        <w:rPr>
          <w:rFonts w:ascii="Times New Roman" w:hAnsi="Times New Roman"/>
          <w:b w:val="false"/>
          <w:color w:val="auto"/>
          <w:szCs w:val="24"/>
        </w:rPr>
        <w:tab/>
      </w:r>
      <w:r>
        <w:rPr>
          <w:rFonts w:ascii="Times New Roman" w:hAnsi="Times New Roman"/>
          <w:b w:val="false"/>
          <w:color w:val="auto"/>
          <w:szCs w:val="24"/>
        </w:rPr>
        <w:tab/>
      </w:r>
      <w:r>
        <w:rPr>
          <w:rFonts w:ascii="Times New Roman" w:hAnsi="Times New Roman"/>
          <w:b w:val="false"/>
          <w:color w:val="auto"/>
          <w:szCs w:val="24"/>
        </w:rPr>
        <w:tab/>
      </w:r>
      <w:r>
        <w:rPr>
          <w:rFonts w:ascii="Times New Roman" w:hAnsi="Times New Roman"/>
          <w:b w:val="false"/>
          <w:color w:val="auto"/>
          <w:szCs w:val="24"/>
        </w:rPr>
        <w:tab/>
      </w:r>
      <w:r>
        <w:rPr>
          <w:rFonts w:ascii="Times New Roman" w:hAnsi="Times New Roman"/>
          <w:b w:val="false"/>
          <w:color w:val="auto"/>
          <w:szCs w:val="24"/>
        </w:rPr>
        <w:tab/>
      </w:r>
      <w:r>
        <w:rPr>
          <w:rFonts w:ascii="Times New Roman" w:hAnsi="Times New Roman"/>
          <w:b w:val="false"/>
          <w:color w:val="auto"/>
          <w:szCs w:val="24"/>
        </w:rPr>
        <w:tab/>
      </w:r>
      <w:r>
        <w:rPr>
          <w:rFonts w:ascii="Times New Roman" w:hAnsi="Times New Roman"/>
          <w:b w:val="false"/>
          <w:color w:val="auto"/>
          <w:szCs w:val="24"/>
        </w:rPr>
        <w:tab/>
      </w:r>
      <w:r w:rsidR="00DB77B6">
        <w:rPr>
          <w:rFonts w:ascii="Times New Roman" w:hAnsi="Times New Roman"/>
          <w:b w:val="false"/>
          <w:color w:val="auto"/>
          <w:szCs w:val="24"/>
        </w:rPr>
        <w:t>Sudac:</w:t>
      </w:r>
    </w:p>
    <w:p w:rsidR="00DB77B6" w:rsidP="00F878E3" w:rsidRDefault="00F878E3">
      <w:pPr>
        <w:pStyle w:val="Podnaslov"/>
        <w:ind w:left="5664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     </w:t>
      </w:r>
      <w:r w:rsidR="000B40D0">
        <w:rPr>
          <w:rFonts w:ascii="Times New Roman" w:hAnsi="Times New Roman"/>
          <w:b w:val="false"/>
          <w:color w:val="auto"/>
          <w:szCs w:val="24"/>
        </w:rPr>
        <w:t xml:space="preserve"> </w:t>
      </w:r>
      <w:r w:rsidR="00281C52">
        <w:rPr>
          <w:rFonts w:ascii="Times New Roman" w:hAnsi="Times New Roman"/>
          <w:b w:val="false"/>
          <w:color w:val="auto"/>
          <w:szCs w:val="24"/>
        </w:rPr>
        <w:t>Nikola Ribarić</w:t>
      </w:r>
      <w:r>
        <w:rPr>
          <w:rFonts w:ascii="Times New Roman" w:hAnsi="Times New Roman"/>
          <w:b w:val="false"/>
          <w:color w:val="auto"/>
          <w:szCs w:val="24"/>
        </w:rPr>
        <w:t>, v.r.</w:t>
      </w:r>
    </w:p>
    <w:p w:rsidR="00F878E3" w:rsidP="000B40D0" w:rsidRDefault="00F878E3">
      <w:pPr>
        <w:pStyle w:val="Podnaslov"/>
        <w:ind w:left="7080"/>
        <w:rPr>
          <w:rFonts w:ascii="Times New Roman" w:hAnsi="Times New Roman"/>
          <w:b w:val="false"/>
          <w:color w:val="auto"/>
          <w:szCs w:val="24"/>
        </w:rPr>
      </w:pPr>
    </w:p>
    <w:p w:rsidR="00F878E3" w:rsidP="00F878E3" w:rsidRDefault="00F878E3">
      <w:pPr>
        <w:pStyle w:val="Podnaslov"/>
        <w:ind w:left="4248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Za točnost otpravka – ovlašteni službenik</w:t>
      </w:r>
    </w:p>
    <w:p w:rsidR="00F878E3" w:rsidP="000B40D0" w:rsidRDefault="00F878E3">
      <w:pPr>
        <w:pStyle w:val="Podnaslov"/>
        <w:ind w:left="7080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Maja Hajtek</w:t>
      </w:r>
    </w:p>
    <w:p w:rsidR="00DB77B6" w:rsidP="00DB77B6" w:rsidRDefault="00DB77B6">
      <w:pPr>
        <w:jc w:val="both"/>
      </w:pPr>
    </w:p>
    <w:p w:rsidR="000B40D0" w:rsidP="00DB77B6" w:rsidRDefault="000B40D0">
      <w:pPr>
        <w:jc w:val="both"/>
      </w:pPr>
    </w:p>
    <w:p w:rsidR="00F878E3" w:rsidP="00DB77B6" w:rsidRDefault="00F878E3">
      <w:pPr>
        <w:jc w:val="both"/>
      </w:pPr>
    </w:p>
    <w:p w:rsidR="00DB77B6" w:rsidP="00DB77B6" w:rsidRDefault="00DB77B6">
      <w:pPr>
        <w:jc w:val="both"/>
      </w:pPr>
      <w:r>
        <w:t>Uputa o pravnom lijeku:</w:t>
      </w:r>
    </w:p>
    <w:p w:rsidR="00DB77B6" w:rsidP="00DB77B6" w:rsidRDefault="00DB77B6">
      <w:pPr>
        <w:jc w:val="both"/>
      </w:pPr>
      <w:r>
        <w:t xml:space="preserve">Protiv ovog rješenja može se izjaviti žalba Visokom trgovačkom sudu Republike Hrvatske u roku od 8 dana od dostave rješenja (čl. 19. st. 2. SZ), a podnosi se putem ovog suda u 2 primjerka. </w:t>
      </w:r>
      <w:r>
        <w:rPr>
          <w:color w:val="000000"/>
        </w:rPr>
        <w:t>Dostava se smatra obavljenom istekom osmoga dana od dana objave pismena na mrežnoj stranici e-Oglasna ploča sudova (čl. 12. st. 2. SZ).</w:t>
      </w:r>
    </w:p>
    <w:p w:rsidR="00DB77B6" w:rsidP="00DB77B6" w:rsidRDefault="00DB77B6">
      <w:pPr>
        <w:jc w:val="both"/>
      </w:pPr>
    </w:p>
    <w:p w:rsidRPr="00DB77B6" w:rsidR="001D7C1D" w:rsidP="00DB77B6" w:rsidRDefault="001D7C1D"/>
    <w:sectPr w:rsidRPr="00DB77B6" w:rsidR="001D7C1D" w:rsidSect="00414A38">
      <w:headerReference w:type="even" r:id="rId11"/>
      <w:headerReference w:type="default" r:id="rId12"/>
      <w:headerReference w:type="first" r:id="rId13"/>
      <w:pgSz w:w="12240" w:h="15840"/>
      <w:pgMar w:top="1440" w:right="1622" w:bottom="719" w:left="1622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96D5A" w:rsidRDefault="00296D5A">
      <w:r>
        <w:separator/>
      </w:r>
    </w:p>
  </w:endnote>
  <w:endnote w:type="continuationSeparator" w:id="0">
    <w:p w:rsidR="00296D5A" w:rsidRDefault="00296D5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96D5A" w:rsidRDefault="00296D5A">
      <w:r>
        <w:separator/>
      </w:r>
    </w:p>
  </w:footnote>
  <w:footnote w:type="continuationSeparator" w:id="0">
    <w:p w:rsidR="00296D5A" w:rsidRDefault="00296D5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D09E2" w:rsidP="00585191" w:rsidRDefault="00FB7F3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78E3">
      <w:rPr>
        <w:rStyle w:val="Brojstranice"/>
        <w:noProof/>
      </w:rPr>
      <w:t>2</w:t>
    </w:r>
    <w:r>
      <w:rPr>
        <w:rStyle w:val="Brojstranice"/>
      </w:rPr>
      <w:fldChar w:fldCharType="end"/>
    </w:r>
  </w:p>
  <w:sdt>
    <w:sdtPr>
      <w:id w:val="-317647986"/>
      <w:docPartObj>
        <w:docPartGallery w:val="Page Numbers (Top of Page)"/>
        <w:docPartUnique/>
      </w:docPartObj>
    </w:sdtPr>
    <w:sdtEndPr/>
    <w:sdtContent>
      <w:p w:rsidR="00B70B9A" w:rsidP="0069515E" w:rsidRDefault="00B70B9A">
        <w:pPr>
          <w:pStyle w:val="Zaglavlje"/>
          <w:ind w:left="3252" w:firstLine="3828"/>
          <w:jc w:val="center"/>
        </w:pPr>
      </w:p>
      <w:p w:rsidR="0069515E" w:rsidP="00B70B9A" w:rsidRDefault="00393077">
        <w:pPr>
          <w:pStyle w:val="Zaglavlje"/>
        </w:pPr>
        <w:r>
          <w:tab/>
        </w:r>
        <w:r>
          <w:tab/>
        </w:r>
        <w:r w:rsidR="00D40B70">
          <w:t>72</w:t>
        </w:r>
        <w:r w:rsidRPr="004C3D03" w:rsidR="00D40B70">
          <w:t>. St-</w:t>
        </w:r>
        <w:r w:rsidR="00D40B70">
          <w:t>2</w:t>
        </w:r>
        <w:r w:rsidR="00950C96">
          <w:t>068/2018</w:t>
        </w:r>
        <w:r>
          <w:t>-59</w:t>
        </w:r>
      </w:p>
    </w:sdtContent>
  </w:sdt>
  <w:p w:rsidR="00CD09E2" w:rsidRDefault="00CD09E2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9515E" w:rsidP="00103DAA" w:rsidRDefault="0069515E">
    <w:pPr>
      <w:pStyle w:val="Zaglavlje"/>
      <w:jc w:val="right"/>
    </w:pPr>
  </w:p>
  <w:sdt>
    <w:sdtPr>
      <w:id w:val="-773018440"/>
      <w:docPartObj>
        <w:docPartGallery w:val="Page Numbers (Top of Page)"/>
        <w:docPartUnique/>
      </w:docPartObj>
    </w:sdtPr>
    <w:sdtEndPr/>
    <w:sdtContent>
      <w:p w:rsidR="00F4798C" w:rsidP="00F4798C" w:rsidRDefault="00F4798C">
        <w:pPr>
          <w:pStyle w:val="Zaglavlje"/>
          <w:ind w:left="5088" w:firstLine="1284"/>
        </w:pPr>
        <w:r>
          <w:t xml:space="preserve">          72</w:t>
        </w:r>
        <w:r w:rsidRPr="004C3D03">
          <w:t>. St-</w:t>
        </w:r>
        <w:r>
          <w:t>2094/2018-28</w:t>
        </w:r>
      </w:p>
    </w:sdtContent>
  </w:sdt>
  <w:p w:rsidR="00103DAA" w:rsidP="00F4798C" w:rsidRDefault="00F4798C">
    <w:pPr>
      <w:pStyle w:val="Zaglavlje"/>
      <w:jc w:val="center"/>
    </w:pPr>
    <w:r>
      <w:t xml:space="preserve"> </w:t>
    </w:r>
    <w:r w:rsidR="00414A38">
      <w:t>3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2124972"/>
      <w:docPartObj>
        <w:docPartGallery w:val="Page Numbers (Top of Page)"/>
        <w:docPartUnique/>
      </w:docPartObj>
    </w:sdtPr>
    <w:sdtEndPr/>
    <w:sdtContent>
      <w:p w:rsidR="00414A38" w:rsidP="00D40B70" w:rsidRDefault="00D40B70">
        <w:pPr>
          <w:pStyle w:val="Zaglavlje"/>
          <w:ind w:left="5088" w:firstLine="1284"/>
        </w:pPr>
        <w:r>
          <w:t xml:space="preserve">          </w:t>
        </w:r>
        <w:r w:rsidR="004138A3">
          <w:t>72</w:t>
        </w:r>
        <w:r w:rsidRPr="004C3D03" w:rsidR="0020114B">
          <w:t>. St-</w:t>
        </w:r>
        <w:r w:rsidR="008F3F05">
          <w:t>20</w:t>
        </w:r>
        <w:r w:rsidR="00950C96">
          <w:t>68/2018</w:t>
        </w:r>
        <w:r w:rsidR="00393077">
          <w:t>-59</w:t>
        </w:r>
      </w:p>
    </w:sdtContent>
  </w:sdt>
  <w:p w:rsidR="00414A38" w:rsidRDefault="00414A38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5F2389"/>
    <w:multiLevelType w:val="hybridMultilevel"/>
    <w:tmpl w:val="189A4C2A"/>
    <w:lvl w:ilvl="0" w:tplc="9F109CB4">
      <w:start w:val="1"/>
      <w:numFmt w:val="upperRoman"/>
      <w:lvlText w:val="%1."/>
      <w:lvlJc w:val="left"/>
      <w:pPr>
        <w:ind w:left="1428" w:hanging="72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9B205E"/>
    <w:multiLevelType w:val="hybridMultilevel"/>
    <w:tmpl w:val="F4A62508"/>
    <w:lvl w:ilvl="0" w:tplc="D6E21F1C">
      <w:start w:val="7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6852C3F"/>
    <w:multiLevelType w:val="hybridMultilevel"/>
    <w:tmpl w:val="558C552A"/>
    <w:lvl w:ilvl="0" w:tplc="35BA70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B415464"/>
    <w:multiLevelType w:val="hybridMultilevel"/>
    <w:tmpl w:val="86A885C0"/>
    <w:lvl w:ilvl="0" w:tplc="D666A85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07D19BE"/>
    <w:multiLevelType w:val="hybridMultilevel"/>
    <w:tmpl w:val="6DA864C6"/>
    <w:lvl w:ilvl="0" w:tplc="AE1840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EACFD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3F02FF"/>
    <w:multiLevelType w:val="hybridMultilevel"/>
    <w:tmpl w:val="08F26C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C4506F"/>
    <w:multiLevelType w:val="hybridMultilevel"/>
    <w:tmpl w:val="EDD2339C"/>
    <w:lvl w:ilvl="0" w:tplc="8BB4198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 w:val="false"/>
        <w:color w:val="auto"/>
      </w:rPr>
    </w:lvl>
    <w:lvl w:ilvl="1" w:tplc="8EACFD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evenAndOddHeaders/>
  <w:characterSpacingControl w:val="doNotCompress"/>
  <w:hdrShapeDefaults>
    <o:shapedefaults spidmax="3481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07B"/>
    <w:rsid w:val="00001137"/>
    <w:rsid w:val="000149C1"/>
    <w:rsid w:val="000159D1"/>
    <w:rsid w:val="0001779A"/>
    <w:rsid w:val="000222F0"/>
    <w:rsid w:val="00045037"/>
    <w:rsid w:val="00053AEB"/>
    <w:rsid w:val="00065FA4"/>
    <w:rsid w:val="00074EEC"/>
    <w:rsid w:val="000846DF"/>
    <w:rsid w:val="00086A78"/>
    <w:rsid w:val="00096401"/>
    <w:rsid w:val="00097773"/>
    <w:rsid w:val="000A0DD4"/>
    <w:rsid w:val="000A740B"/>
    <w:rsid w:val="000B0FFB"/>
    <w:rsid w:val="000B40D0"/>
    <w:rsid w:val="00103DAA"/>
    <w:rsid w:val="00110AFA"/>
    <w:rsid w:val="0012053C"/>
    <w:rsid w:val="0012466F"/>
    <w:rsid w:val="00131378"/>
    <w:rsid w:val="001655BD"/>
    <w:rsid w:val="001702E2"/>
    <w:rsid w:val="001765A6"/>
    <w:rsid w:val="00180101"/>
    <w:rsid w:val="00182FF6"/>
    <w:rsid w:val="0018441A"/>
    <w:rsid w:val="001A1C1F"/>
    <w:rsid w:val="001B3F39"/>
    <w:rsid w:val="001C381D"/>
    <w:rsid w:val="001C5A54"/>
    <w:rsid w:val="001D30AF"/>
    <w:rsid w:val="001D33C9"/>
    <w:rsid w:val="001D7C1D"/>
    <w:rsid w:val="001E4739"/>
    <w:rsid w:val="001E78EF"/>
    <w:rsid w:val="00200422"/>
    <w:rsid w:val="0020114B"/>
    <w:rsid w:val="0020156D"/>
    <w:rsid w:val="002074CC"/>
    <w:rsid w:val="00220063"/>
    <w:rsid w:val="00227E5D"/>
    <w:rsid w:val="00250691"/>
    <w:rsid w:val="002764F2"/>
    <w:rsid w:val="00277304"/>
    <w:rsid w:val="00281C52"/>
    <w:rsid w:val="00293775"/>
    <w:rsid w:val="00293D54"/>
    <w:rsid w:val="002951AA"/>
    <w:rsid w:val="00296D5A"/>
    <w:rsid w:val="002A6BCA"/>
    <w:rsid w:val="002B6196"/>
    <w:rsid w:val="002D3E0D"/>
    <w:rsid w:val="002D6042"/>
    <w:rsid w:val="002F0C57"/>
    <w:rsid w:val="00313E2E"/>
    <w:rsid w:val="0032387F"/>
    <w:rsid w:val="00334785"/>
    <w:rsid w:val="00337CEE"/>
    <w:rsid w:val="00344C8E"/>
    <w:rsid w:val="00346BD0"/>
    <w:rsid w:val="0035307A"/>
    <w:rsid w:val="0035454C"/>
    <w:rsid w:val="00373E34"/>
    <w:rsid w:val="00375B58"/>
    <w:rsid w:val="00383019"/>
    <w:rsid w:val="00393077"/>
    <w:rsid w:val="00393847"/>
    <w:rsid w:val="003B2CD3"/>
    <w:rsid w:val="003B7D65"/>
    <w:rsid w:val="003C590F"/>
    <w:rsid w:val="003D054D"/>
    <w:rsid w:val="003D70F4"/>
    <w:rsid w:val="003D730A"/>
    <w:rsid w:val="003E718A"/>
    <w:rsid w:val="003E7EA5"/>
    <w:rsid w:val="00401738"/>
    <w:rsid w:val="004138A3"/>
    <w:rsid w:val="00414A38"/>
    <w:rsid w:val="0042407B"/>
    <w:rsid w:val="00434BC5"/>
    <w:rsid w:val="00435D2B"/>
    <w:rsid w:val="00442CF9"/>
    <w:rsid w:val="00454DEC"/>
    <w:rsid w:val="00470861"/>
    <w:rsid w:val="00471619"/>
    <w:rsid w:val="00482080"/>
    <w:rsid w:val="004933A0"/>
    <w:rsid w:val="00494008"/>
    <w:rsid w:val="004A0AF2"/>
    <w:rsid w:val="004A1741"/>
    <w:rsid w:val="004A2A5B"/>
    <w:rsid w:val="004A33A9"/>
    <w:rsid w:val="004C3D03"/>
    <w:rsid w:val="004C6D26"/>
    <w:rsid w:val="004E0ABE"/>
    <w:rsid w:val="004E0E98"/>
    <w:rsid w:val="004E4C27"/>
    <w:rsid w:val="004E5BEE"/>
    <w:rsid w:val="004E6026"/>
    <w:rsid w:val="004F0341"/>
    <w:rsid w:val="004F0AB4"/>
    <w:rsid w:val="004F2E0E"/>
    <w:rsid w:val="004F5330"/>
    <w:rsid w:val="004F5B4C"/>
    <w:rsid w:val="00503716"/>
    <w:rsid w:val="00505DE4"/>
    <w:rsid w:val="00525A5B"/>
    <w:rsid w:val="00530573"/>
    <w:rsid w:val="0053599E"/>
    <w:rsid w:val="00540747"/>
    <w:rsid w:val="0054148E"/>
    <w:rsid w:val="00542C31"/>
    <w:rsid w:val="00552AAE"/>
    <w:rsid w:val="00552D15"/>
    <w:rsid w:val="00554285"/>
    <w:rsid w:val="0055738A"/>
    <w:rsid w:val="00560713"/>
    <w:rsid w:val="005620F0"/>
    <w:rsid w:val="00585191"/>
    <w:rsid w:val="005965EE"/>
    <w:rsid w:val="005A3656"/>
    <w:rsid w:val="005A5C51"/>
    <w:rsid w:val="005B4DE4"/>
    <w:rsid w:val="005C0355"/>
    <w:rsid w:val="005C3C8E"/>
    <w:rsid w:val="005C7340"/>
    <w:rsid w:val="005D7B34"/>
    <w:rsid w:val="005E1F45"/>
    <w:rsid w:val="00615BDD"/>
    <w:rsid w:val="00622C16"/>
    <w:rsid w:val="00623C81"/>
    <w:rsid w:val="00626C9E"/>
    <w:rsid w:val="006318A8"/>
    <w:rsid w:val="00632789"/>
    <w:rsid w:val="00635C70"/>
    <w:rsid w:val="00641936"/>
    <w:rsid w:val="00645F5D"/>
    <w:rsid w:val="006461F6"/>
    <w:rsid w:val="00647596"/>
    <w:rsid w:val="00655AA9"/>
    <w:rsid w:val="00656D1B"/>
    <w:rsid w:val="006575C4"/>
    <w:rsid w:val="0069515E"/>
    <w:rsid w:val="00695F9E"/>
    <w:rsid w:val="006A4C7C"/>
    <w:rsid w:val="006B7E45"/>
    <w:rsid w:val="006C2AC8"/>
    <w:rsid w:val="006C6D31"/>
    <w:rsid w:val="006E00FF"/>
    <w:rsid w:val="006E2473"/>
    <w:rsid w:val="006E4706"/>
    <w:rsid w:val="006F1FCB"/>
    <w:rsid w:val="006F2525"/>
    <w:rsid w:val="006F2E2D"/>
    <w:rsid w:val="006F730C"/>
    <w:rsid w:val="007165BF"/>
    <w:rsid w:val="00723C40"/>
    <w:rsid w:val="00723FFE"/>
    <w:rsid w:val="00726EFF"/>
    <w:rsid w:val="0073147B"/>
    <w:rsid w:val="00746277"/>
    <w:rsid w:val="00751ABD"/>
    <w:rsid w:val="007700B1"/>
    <w:rsid w:val="00771160"/>
    <w:rsid w:val="00772463"/>
    <w:rsid w:val="0078257D"/>
    <w:rsid w:val="0078780C"/>
    <w:rsid w:val="00794081"/>
    <w:rsid w:val="007A0858"/>
    <w:rsid w:val="007A21D5"/>
    <w:rsid w:val="007B1722"/>
    <w:rsid w:val="007D6A64"/>
    <w:rsid w:val="007E0E3A"/>
    <w:rsid w:val="007E520E"/>
    <w:rsid w:val="007F7623"/>
    <w:rsid w:val="00810612"/>
    <w:rsid w:val="0081351F"/>
    <w:rsid w:val="00832796"/>
    <w:rsid w:val="0083753E"/>
    <w:rsid w:val="00846FF0"/>
    <w:rsid w:val="00847036"/>
    <w:rsid w:val="00852B75"/>
    <w:rsid w:val="008538BB"/>
    <w:rsid w:val="0085489D"/>
    <w:rsid w:val="00861086"/>
    <w:rsid w:val="00863555"/>
    <w:rsid w:val="00873338"/>
    <w:rsid w:val="00887379"/>
    <w:rsid w:val="00895447"/>
    <w:rsid w:val="008A0B94"/>
    <w:rsid w:val="008A1446"/>
    <w:rsid w:val="008A43B6"/>
    <w:rsid w:val="008B5033"/>
    <w:rsid w:val="008B5ABB"/>
    <w:rsid w:val="008C27EB"/>
    <w:rsid w:val="008E3CE2"/>
    <w:rsid w:val="008F1F6F"/>
    <w:rsid w:val="008F3F05"/>
    <w:rsid w:val="00904A28"/>
    <w:rsid w:val="00940333"/>
    <w:rsid w:val="00943BB6"/>
    <w:rsid w:val="00950C96"/>
    <w:rsid w:val="009527D5"/>
    <w:rsid w:val="00975BD3"/>
    <w:rsid w:val="00977526"/>
    <w:rsid w:val="009903DB"/>
    <w:rsid w:val="009A5362"/>
    <w:rsid w:val="009B0598"/>
    <w:rsid w:val="009B2A24"/>
    <w:rsid w:val="009B73E3"/>
    <w:rsid w:val="009C3707"/>
    <w:rsid w:val="009E07C4"/>
    <w:rsid w:val="009F0179"/>
    <w:rsid w:val="009F137F"/>
    <w:rsid w:val="00A053F6"/>
    <w:rsid w:val="00A143B2"/>
    <w:rsid w:val="00A153F8"/>
    <w:rsid w:val="00A164BF"/>
    <w:rsid w:val="00A50489"/>
    <w:rsid w:val="00A545CD"/>
    <w:rsid w:val="00A559BA"/>
    <w:rsid w:val="00A570A5"/>
    <w:rsid w:val="00A60343"/>
    <w:rsid w:val="00A64C59"/>
    <w:rsid w:val="00A66E04"/>
    <w:rsid w:val="00A705A4"/>
    <w:rsid w:val="00A73B0F"/>
    <w:rsid w:val="00A76D45"/>
    <w:rsid w:val="00A82235"/>
    <w:rsid w:val="00A8321B"/>
    <w:rsid w:val="00AA05AE"/>
    <w:rsid w:val="00AB52BF"/>
    <w:rsid w:val="00AC5095"/>
    <w:rsid w:val="00AC7202"/>
    <w:rsid w:val="00AD1CD0"/>
    <w:rsid w:val="00AD4799"/>
    <w:rsid w:val="00AF1C54"/>
    <w:rsid w:val="00B04C5C"/>
    <w:rsid w:val="00B076A4"/>
    <w:rsid w:val="00B07B4E"/>
    <w:rsid w:val="00B13F51"/>
    <w:rsid w:val="00B25218"/>
    <w:rsid w:val="00B31F26"/>
    <w:rsid w:val="00B33614"/>
    <w:rsid w:val="00B36249"/>
    <w:rsid w:val="00B470A0"/>
    <w:rsid w:val="00B52FE2"/>
    <w:rsid w:val="00B534A6"/>
    <w:rsid w:val="00B61241"/>
    <w:rsid w:val="00B70826"/>
    <w:rsid w:val="00B70B9A"/>
    <w:rsid w:val="00B72F81"/>
    <w:rsid w:val="00B80AF2"/>
    <w:rsid w:val="00B86AA5"/>
    <w:rsid w:val="00BA0874"/>
    <w:rsid w:val="00BA1F6D"/>
    <w:rsid w:val="00BC0C30"/>
    <w:rsid w:val="00BC21E9"/>
    <w:rsid w:val="00BF7524"/>
    <w:rsid w:val="00C00943"/>
    <w:rsid w:val="00C04E39"/>
    <w:rsid w:val="00C1172F"/>
    <w:rsid w:val="00C22FB5"/>
    <w:rsid w:val="00C25555"/>
    <w:rsid w:val="00C366DD"/>
    <w:rsid w:val="00C44D19"/>
    <w:rsid w:val="00C4558D"/>
    <w:rsid w:val="00C46F9A"/>
    <w:rsid w:val="00C63B0D"/>
    <w:rsid w:val="00C73C08"/>
    <w:rsid w:val="00C77CB7"/>
    <w:rsid w:val="00C80D02"/>
    <w:rsid w:val="00CB7B6F"/>
    <w:rsid w:val="00CC24A9"/>
    <w:rsid w:val="00CC73E1"/>
    <w:rsid w:val="00CD09E2"/>
    <w:rsid w:val="00CD2602"/>
    <w:rsid w:val="00CE0697"/>
    <w:rsid w:val="00CE49F6"/>
    <w:rsid w:val="00CE4C1C"/>
    <w:rsid w:val="00CF7906"/>
    <w:rsid w:val="00D00CC7"/>
    <w:rsid w:val="00D03905"/>
    <w:rsid w:val="00D30C96"/>
    <w:rsid w:val="00D40B70"/>
    <w:rsid w:val="00D42A79"/>
    <w:rsid w:val="00D46BFA"/>
    <w:rsid w:val="00D52B12"/>
    <w:rsid w:val="00D54DD5"/>
    <w:rsid w:val="00D576B0"/>
    <w:rsid w:val="00D579EF"/>
    <w:rsid w:val="00D623A3"/>
    <w:rsid w:val="00D70C6F"/>
    <w:rsid w:val="00D7257A"/>
    <w:rsid w:val="00D83009"/>
    <w:rsid w:val="00D91CEA"/>
    <w:rsid w:val="00D926EC"/>
    <w:rsid w:val="00D94C92"/>
    <w:rsid w:val="00DA4D75"/>
    <w:rsid w:val="00DB479A"/>
    <w:rsid w:val="00DB77B6"/>
    <w:rsid w:val="00DC0B21"/>
    <w:rsid w:val="00DC1B77"/>
    <w:rsid w:val="00DC7A16"/>
    <w:rsid w:val="00DD06AB"/>
    <w:rsid w:val="00DD1A2B"/>
    <w:rsid w:val="00DD2ED7"/>
    <w:rsid w:val="00DD4B2F"/>
    <w:rsid w:val="00DD6E91"/>
    <w:rsid w:val="00DE13B2"/>
    <w:rsid w:val="00E02D42"/>
    <w:rsid w:val="00E03421"/>
    <w:rsid w:val="00E06AAF"/>
    <w:rsid w:val="00E42E98"/>
    <w:rsid w:val="00E617B1"/>
    <w:rsid w:val="00E82E09"/>
    <w:rsid w:val="00E856EB"/>
    <w:rsid w:val="00EB3825"/>
    <w:rsid w:val="00EC0715"/>
    <w:rsid w:val="00EC11D4"/>
    <w:rsid w:val="00EC73C1"/>
    <w:rsid w:val="00ED3B98"/>
    <w:rsid w:val="00EE5E63"/>
    <w:rsid w:val="00EF61B3"/>
    <w:rsid w:val="00F05D0A"/>
    <w:rsid w:val="00F226F7"/>
    <w:rsid w:val="00F4798C"/>
    <w:rsid w:val="00F66D6D"/>
    <w:rsid w:val="00F67B80"/>
    <w:rsid w:val="00F70A23"/>
    <w:rsid w:val="00F71B3C"/>
    <w:rsid w:val="00F7415B"/>
    <w:rsid w:val="00F753F1"/>
    <w:rsid w:val="00F766EF"/>
    <w:rsid w:val="00F86313"/>
    <w:rsid w:val="00F878E3"/>
    <w:rsid w:val="00F96F7C"/>
    <w:rsid w:val="00FB7F33"/>
    <w:rsid w:val="00FC1AFD"/>
    <w:rsid w:val="00FF1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481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Hyperlink" w:uiPriority="99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2407B"/>
    <w:rPr>
      <w:sz w:val="24"/>
      <w:szCs w:val="24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42407B"/>
    <w:pPr>
      <w:jc w:val="both"/>
    </w:pPr>
    <w:rPr>
      <w:lang w:eastAsia="hr-HR"/>
    </w:rPr>
  </w:style>
  <w:style w:type="paragraph" w:styleId="Zaglavlje">
    <w:name w:val="header"/>
    <w:basedOn w:val="Normal"/>
    <w:link w:val="ZaglavljeChar"/>
    <w:uiPriority w:val="99"/>
    <w:rsid w:val="0042407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2407B"/>
  </w:style>
  <w:style w:type="paragraph" w:styleId="Podnoje">
    <w:name w:val="footer"/>
    <w:basedOn w:val="Normal"/>
    <w:rsid w:val="00A545CD"/>
    <w:pPr>
      <w:tabs>
        <w:tab w:val="center" w:pos="4536"/>
        <w:tab w:val="right" w:pos="9072"/>
      </w:tabs>
    </w:pPr>
  </w:style>
  <w:style w:type="character" w:styleId="TijelotekstaChar" w:customStyle="true">
    <w:name w:val="Tijelo teksta Char"/>
    <w:link w:val="Tijeloteksta"/>
    <w:rsid w:val="00ED3B98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type="character" w:styleId="PodnaslovChar" w:customStyle="true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type="paragraph" w:styleId="Tekstbalonia">
    <w:name w:val="Balloon Text"/>
    <w:basedOn w:val="Normal"/>
    <w:link w:val="TekstbaloniaChar"/>
    <w:rsid w:val="001D7C1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1D7C1D"/>
    <w:rPr>
      <w:rFonts w:ascii="Tahoma" w:hAnsi="Tahoma" w:cs="Tahoma"/>
      <w:sz w:val="16"/>
      <w:szCs w:val="16"/>
      <w:lang w:eastAsia="en-US"/>
    </w:rPr>
  </w:style>
  <w:style w:type="character" w:styleId="Hiperveza">
    <w:name w:val="Hyperlink"/>
    <w:uiPriority w:val="99"/>
    <w:unhideWhenUsed/>
    <w:rsid w:val="001D7C1D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045037"/>
    <w:pPr>
      <w:ind w:left="720"/>
      <w:contextualSpacing/>
    </w:pPr>
  </w:style>
  <w:style w:type="paragraph" w:styleId="Default" w:customStyle="true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ZaglavljeChar" w:customStyle="true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type="paragraph" w:styleId="t-9-8" w:customStyle="true">
    <w:name w:val="t-9-8"/>
    <w:basedOn w:val="Normal"/>
    <w:rsid w:val="00F71B3C"/>
    <w:pPr>
      <w:spacing w:before="100" w:beforeAutospacing="true" w:after="225"/>
    </w:pPr>
    <w:rPr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878E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878E3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878E3"/>
    <w:rPr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878E3"/>
    <w:rPr>
      <w:rFonts w:ascii="Times New Roman" w:hAnsi="Times New Roman" w:cs="Times New Roman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878E3"/>
    <w:rPr>
      <w:rFonts w:ascii="Times New Roman" w:hAnsi="Times New Roman" w:cs="Times New Roman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customStyle="1" w:styleId="t-9-8" w:type="paragraph">
    <w:name w:val="t-9-8"/>
    <w:basedOn w:val="Normal"/>
    <w:rsid w:val="00F71B3C"/>
    <w:pPr>
      <w:spacing w:after="225" w:before="100" w:beforeAutospacing="1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78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78E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78E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78E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78E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7393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06092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9196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57623719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92428977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128237900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88020243">
                      <w:marLeft w:val="0"/>
                      <w:marRight w:val="0"/>
                      <w:marTop w:val="0"/>
                      <w:marBottom w:val="0"/>
                      <w:divBdr>
                        <w:top w:val="single" w:color="E4E4E6" w:sz="6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880747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color="E4E4E6" w:sz="6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17307415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940914436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504465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62863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021711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  <w:divsChild>
                                                <w:div w:id="834610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color="auto" w:sz="0" w:space="0"/>
                                                    <w:left w:val="none" w:color="auto" w:sz="0" w:space="0"/>
                                                    <w:bottom w:val="none" w:color="auto" w:sz="0" w:space="0"/>
                                                    <w:right w:val="none" w:color="auto" w:sz="0" w:space="0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1131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44451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89793474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val="single" w:color="E4E4E6" w:sz="6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color="E4E4E6" w:sz="6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color="auto" w:sz="0" w:space="0"/>
                                                    <w:left w:val="none" w:color="auto" w:sz="0" w:space="0"/>
                                                    <w:bottom w:val="none" w:color="auto" w:sz="0" w:space="0"/>
                                                    <w:right w:val="none" w:color="auto" w:sz="0" w:space="0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3626890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6232691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74629973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19946462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043793222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02612079">
                      <w:marLeft w:val="0"/>
                      <w:marRight w:val="0"/>
                      <w:marTop w:val="0"/>
                      <w:marBottom w:val="0"/>
                      <w:divBdr>
                        <w:top w:val="single" w:color="E4E4E6" w:sz="6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787235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color="E4E4E6" w:sz="6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663048403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96377840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63533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070031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488087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  <w:divsChild>
                                                <w:div w:id="1099332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color="auto" w:sz="0" w:space="0"/>
                                                    <w:left w:val="none" w:color="auto" w:sz="0" w:space="0"/>
                                                    <w:bottom w:val="none" w:color="auto" w:sz="0" w:space="0"/>
                                                    <w:right w:val="none" w:color="auto" w:sz="0" w:space="0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2830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1380772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6036466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432625192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35289723">
                      <w:marLeft w:val="0"/>
                      <w:marRight w:val="0"/>
                      <w:marTop w:val="0"/>
                      <w:marBottom w:val="0"/>
                      <w:divBdr>
                        <w:top w:val="single" w:color="E4E4E6" w:sz="6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468132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color="E4E4E6" w:sz="6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999187444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547066906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40414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940140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3228539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  <w:divsChild>
                                                <w:div w:id="2091390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color="auto" w:sz="0" w:space="0"/>
                                                    <w:left w:val="none" w:color="auto" w:sz="0" w:space="0"/>
                                                    <w:bottom w:val="none" w:color="auto" w:sz="0" w:space="0"/>
                                                    <w:right w:val="none" w:color="auto" w:sz="0" w:space="0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625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jpe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27. rujna 2019.</izvorni_sadrzaj>
    <derivirana_varijabla naziv="DomainObject.DatumDonosenjaOdluke_1">27.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2068</izvorni_sadrzaj>
    <derivirana_varijabla naziv="DomainObject.Predmet.Broj_1">2068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rujna 2019.</izvorni_sadrzaj>
    <derivirana_varijabla naziv="DomainObject.Predmet.DatumRjesavanja_1">26. rujna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St-2068/2018</izvorni_sadrzaj>
    <derivirana_varijabla naziv="DomainObject.Predmet.OznakaBroj_1">St-2068/2018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 PHARM VET trgovina i usluge u veterini d.o.o. zastupanog po punomoćniku Davor Palatinuš</izvorni_sadrzaj>
    <derivirana_varijabla naziv="DomainObject.Predmet.ProtustrankaFormated_1">  BIO PHARM VET trgovina i usluge u veterini d.o.o. zastupanog po punomoćniku Davor Palatinuš</derivirana_varijabla>
  </DomainObject.Predmet.ProtustrankaFormated>
  <DomainObject.Predmet.ProtustrankaFormatedOIB>
    <izvorni_sadrzaj>  BIO PHARM VET trgovina i usluge u veterini d.o.o., OIB 59417050556 zastupanog po punomoćniku Davor Palatinuš</izvorni_sadrzaj>
    <derivirana_varijabla naziv="DomainObject.Predmet.ProtustrankaFormatedOIB_1">  BIO PHARM VET trgovina i usluge u veterini d.o.o., OIB 59417050556 zastupanog po punomoćniku Davor Palatinuš</derivirana_varijabla>
  </DomainObject.Predmet.ProtustrankaFormatedOIB>
  <DomainObject.Predmet.ProtustrankaFormatedWithAdress>
    <izvorni_sadrzaj> BIO PHARM VET trgovina i usluge u veterini d.o.o., Medvedgradska 1/c, 10000 Zagreb zastupanog po punomoćniku Davor Palatinuš</izvorni_sadrzaj>
    <derivirana_varijabla naziv="DomainObject.Predmet.ProtustrankaFormatedWithAdress_1"> BIO PHARM VET trgovina i usluge u veterini d.o.o., Medvedgradska 1/c, 10000 Zagreb zastupanog po punomoćniku Davor Palatinuš</derivirana_varijabla>
  </DomainObject.Predmet.ProtustrankaFormatedWithAdress>
  <DomainObject.Predmet.ProtustrankaFormatedWithAdressOIB>
    <izvorni_sadrzaj> BIO PHARM VET trgovina i usluge u veterini d.o.o., OIB 59417050556, Medvedgradska 1/c, 10000 Zagreb zastupanog po punomoćniku Davor Palatinuš</izvorni_sadrzaj>
    <derivirana_varijabla naziv="DomainObject.Predmet.ProtustrankaFormatedWithAdressOIB_1"> BIO PHARM VET trgovina i usluge u veterini d.o.o., OIB 59417050556, Medvedgradska 1/c, 10000 Zagreb zastupanog po punomoćniku Davor Palatinuš</derivirana_varijabla>
  </DomainObject.Predmet.ProtustrankaFormatedWithAdressOIB>
  <DomainObject.Predmet.ProtustrankaWithAdress>
    <izvorni_sadrzaj>BIO PHARM VET trgovina i usluge u veterini d.o.o. Medvedgradska 1/c, 10000 Zagreb</izvorni_sadrzaj>
    <derivirana_varijabla naziv="DomainObject.Predmet.ProtustrankaWithAdress_1">BIO PHARM VET trgovina i usluge u veterini d.o.o. Medvedgradska 1/c, 10000 Zagreb</derivirana_varijabla>
  </DomainObject.Predmet.ProtustrankaWithAdress>
  <DomainObject.Predmet.ProtustrankaWithAdressOIB>
    <izvorni_sadrzaj>BIO PHARM VET trgovina i usluge u veterini d.o.o., OIB 59417050556, Medvedgradska 1/c, 10000 Zagreb</izvorni_sadrzaj>
    <derivirana_varijabla naziv="DomainObject.Predmet.ProtustrankaWithAdressOIB_1">BIO PHARM VET trgovina i usluge u veterini d.o.o., OIB 59417050556, Medvedgradska 1/c, 10000 Zagreb</derivirana_varijabla>
  </DomainObject.Predmet.ProtustrankaWithAdressOIB>
  <DomainObject.Predmet.ProtustrankaNazivFormated>
    <izvorni_sadrzaj>BIO PHARM VET trgovina i usluge u veterini d.o.o.</izvorni_sadrzaj>
    <derivirana_varijabla naziv="DomainObject.Predmet.ProtustrankaNazivFormated_1">BIO PHARM VET trgovina i usluge u veterini d.o.o.</derivirana_varijabla>
  </DomainObject.Predmet.ProtustrankaNazivFormated>
  <DomainObject.Predmet.ProtustrankaNazivFormatedOIB>
    <izvorni_sadrzaj>BIO PHARM VET trgovina i usluge u veterini d.o.o., OIB 59417050556</izvorni_sadrzaj>
    <derivirana_varijabla naziv="DomainObject.Predmet.ProtustrankaNazivFormatedOIB_1">BIO PHARM VET trgovina i usluge u veterini d.o.o., OIB 59417050556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BIO PHARM VET trgovina i usluge u veterini d.o.o.; Mladen Orešić</izvorni_sadrzaj>
    <derivirana_varijabla naziv="DomainObject.Predmet.StrankaFormated_1">  BIO PHARM VET trgovina i usluge u veterini d.o.o.; Mladen Orešić</derivirana_varijabla>
  </DomainObject.Predmet.StrankaFormated>
  <DomainObject.Predmet.StrankaFormatedOIB>
    <izvorni_sadrzaj>  BIO PHARM VET trgovina i usluge u veterini d.o.o., OIB 59417050556; Mladen Orešić, OIB 04207747994</izvorni_sadrzaj>
    <derivirana_varijabla naziv="DomainObject.Predmet.StrankaFormatedOIB_1">  BIO PHARM VET trgovina i usluge u veterini d.o.o., OIB 59417050556; Mladen Orešić, OIB 04207747994</derivirana_varijabla>
  </DomainObject.Predmet.StrankaFormatedOIB>
  <DomainObject.Predmet.StrankaFormatedWithAdress>
    <izvorni_sadrzaj> BIO PHARM VET trgovina i usluge u veterini d.o.o., Medvedgradska 1/c, 10000 Zagreb; Mladen Orešić, Medvedgradska Ulica 1 C, 10000 Zagreb</izvorni_sadrzaj>
    <derivirana_varijabla naziv="DomainObject.Predmet.StrankaFormatedWithAdress_1"> BIO PHARM VET trgovina i usluge u veterini d.o.o., Medvedgradska 1/c, 10000 Zagreb; Mladen Orešić, Medvedgradska Ulica 1 C, 10000 Zagreb</derivirana_varijabla>
  </DomainObject.Predmet.StrankaFormatedWithAdress>
  <DomainObject.Predmet.StrankaFormatedWithAdressOIB>
    <izvorni_sadrzaj> BIO PHARM VET trgovina i usluge u veterini d.o.o., OIB 59417050556, Medvedgradska 1/c, 10000 Zagreb; Mladen Orešić, OIB 04207747994, Medvedgradska Ulica 1 C, 10000 Zagreb</izvorni_sadrzaj>
    <derivirana_varijabla naziv="DomainObject.Predmet.StrankaFormatedWithAdressOIB_1"> BIO PHARM VET trgovina i usluge u veterini d.o.o., OIB 59417050556, Medvedgradska 1/c, 10000 Zagreb; Mladen Orešić, OIB 04207747994, Medvedgradska Ulica 1 C, 10000 Zagreb</derivirana_varijabla>
  </DomainObject.Predmet.StrankaFormatedWithAdressOIB>
  <DomainObject.Predmet.StrankaWithAdress>
    <izvorni_sadrzaj>BIO PHARM VET trgovina i usluge u veterini d.o.o. Medvedgradska 1/c,10000 Zagreb,Mladen Orešić Medvedgradska Ulica 1 C,10000 Zagreb</izvorni_sadrzaj>
    <derivirana_varijabla naziv="DomainObject.Predmet.StrankaWithAdress_1">BIO PHARM VET trgovina i usluge u veterini d.o.o. Medvedgradska 1/c,10000 Zagreb,Mladen Orešić Medvedgradska Ulica 1 C,10000 Zagreb</derivirana_varijabla>
  </DomainObject.Predmet.StrankaWithAdress>
  <DomainObject.Predmet.StrankaWithAdressOIB>
    <izvorni_sadrzaj>BIO PHARM VET trgovina i usluge u veterini d.o.o., OIB 59417050556, Medvedgradska 1/c,10000 Zagreb,Mladen Orešić, OIB 04207747994, Medvedgradska Ulica 1 C,10000 Zagreb</izvorni_sadrzaj>
    <derivirana_varijabla naziv="DomainObject.Predmet.StrankaWithAdressOIB_1">BIO PHARM VET trgovina i usluge u veterini d.o.o., OIB 59417050556, Medvedgradska 1/c,10000 Zagreb,Mladen Orešić, OIB 04207747994, Medvedgradska Ulica 1 C,10000 Zagreb</derivirana_varijabla>
  </DomainObject.Predmet.StrankaWithAdressOIB>
  <DomainObject.Predmet.StrankaNazivFormated>
    <izvorni_sadrzaj>BIO PHARM VET trgovina i usluge u veterini d.o.o.,Mladen Orešić</izvorni_sadrzaj>
    <derivirana_varijabla naziv="DomainObject.Predmet.StrankaNazivFormated_1">BIO PHARM VET trgovina i usluge u veterini d.o.o.,Mladen Orešić</derivirana_varijabla>
  </DomainObject.Predmet.StrankaNazivFormated>
  <DomainObject.Predmet.StrankaNazivFormatedOIB>
    <izvorni_sadrzaj>BIO PHARM VET trgovina i usluge u veterini d.o.o., OIB 59417050556,Mladen Orešić, OIB 04207747994</izvorni_sadrzaj>
    <derivirana_varijabla naziv="DomainObject.Predmet.StrankaNazivFormatedOIB_1">BIO PHARM VET trgovina i usluge u veterini d.o.o., OIB 59417050556,Mladen Orešić, OIB 04207747994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BIO PHARM VET trgovina i usluge u veterini d.o.o.</item>
      <item>Mladen Orešić</item>
    </izvorni_sadrzaj>
    <derivirana_varijabla naziv="DomainObject.Predmet.StrankaListFormated_1">
      <item>BIO PHARM VET trgovina i usluge u veterini d.o.o.</item>
      <item>Mladen Orešić</item>
    </derivirana_varijabla>
  </DomainObject.Predmet.StrankaListFormated>
  <DomainObject.Predmet.StrankaListFormatedOIB>
    <izvorni_sadrzaj>
      <item>BIO PHARM VET trgovina i usluge u veterini d.o.o., OIB 59417050556</item>
      <item>Mladen Orešić, OIB 04207747994</item>
    </izvorni_sadrzaj>
    <derivirana_varijabla naziv="DomainObject.Predmet.StrankaListFormatedOIB_1">
      <item>BIO PHARM VET trgovina i usluge u veterini d.o.o., OIB 59417050556</item>
      <item>Mladen Orešić, OIB 04207747994</item>
    </derivirana_varijabla>
  </DomainObject.Predmet.StrankaListFormatedOIB>
  <DomainObject.Predmet.StrankaListFormatedWithAdress>
    <izvorni_sadrzaj>
      <item>BIO PHARM VET trgovina i usluge u veterini d.o.o., Medvedgradska 1/c, 10000 Zagreb</item>
      <item>Mladen Orešić, Medvedgradska Ulica 1 C, 10000 Zagreb</item>
    </izvorni_sadrzaj>
    <derivirana_varijabla naziv="DomainObject.Predmet.StrankaListFormatedWithAdress_1">
      <item>BIO PHARM VET trgovina i usluge u veterini d.o.o., Medvedgradska 1/c, 10000 Zagreb</item>
      <item>Mladen Orešić, Medvedgradska Ulica 1 C, 10000 Zagreb</item>
    </derivirana_varijabla>
  </DomainObject.Predmet.StrankaListFormatedWithAdress>
  <DomainObject.Predmet.StrankaListFormatedWithAdressOIB>
    <izvorni_sadrzaj>
      <item>BIO PHARM VET trgovina i usluge u veterini d.o.o., OIB 59417050556, Medvedgradska 1/c, 10000 Zagreb</item>
      <item>Mladen Orešić, OIB 04207747994, Medvedgradska Ulica 1 C, 10000 Zagreb</item>
    </izvorni_sadrzaj>
    <derivirana_varijabla naziv="DomainObject.Predmet.StrankaListFormatedWithAdressOIB_1">
      <item>BIO PHARM VET trgovina i usluge u veterini d.o.o., OIB 59417050556, Medvedgradska 1/c, 10000 Zagreb</item>
      <item>Mladen Orešić, OIB 04207747994, Medvedgradska Ulica 1 C, 10000 Zagreb</item>
    </derivirana_varijabla>
  </DomainObject.Predmet.StrankaListFormatedWithAdressOIB>
  <DomainObject.Predmet.StrankaListNazivFormated>
    <izvorni_sadrzaj>
      <item>BIO PHARM VET trgovina i usluge u veterini d.o.o.</item>
      <item>Mladen Orešić</item>
    </izvorni_sadrzaj>
    <derivirana_varijabla naziv="DomainObject.Predmet.StrankaListNazivFormated_1">
      <item>BIO PHARM VET trgovina i usluge u veterini d.o.o.</item>
      <item>Mladen Orešić</item>
    </derivirana_varijabla>
  </DomainObject.Predmet.StrankaListNazivFormated>
  <DomainObject.Predmet.StrankaListNazivFormatedOIB>
    <izvorni_sadrzaj>
      <item>BIO PHARM VET trgovina i usluge u veterini d.o.o., OIB 59417050556</item>
      <item>Mladen Orešić, OIB 04207747994</item>
    </izvorni_sadrzaj>
    <derivirana_varijabla naziv="DomainObject.Predmet.StrankaListNazivFormatedOIB_1">
      <item>BIO PHARM VET trgovina i usluge u veterini d.o.o., OIB 59417050556</item>
      <item>Mladen Orešić, OIB 04207747994</item>
    </derivirana_varijabla>
  </DomainObject.Predmet.StrankaListNazivFormatedOIB>
  <DomainObject.Predmet.ProtuStrankaListFormated>
    <izvorni_sadrzaj>
      <item>BIO PHARM VET trgovina i usluge u veterini d.o.o. zastupanog po punomoćniku Davor Palatinuš</item>
    </izvorni_sadrzaj>
    <derivirana_varijabla naziv="DomainObject.Predmet.ProtuStrankaListFormated_1">
      <item>BIO PHARM VET trgovina i usluge u veterini d.o.o. zastupanog po punomoćniku Davor Palatinuš</item>
    </derivirana_varijabla>
  </DomainObject.Predmet.ProtuStrankaListFormated>
  <DomainObject.Predmet.ProtuStrankaListFormatedOIB>
    <izvorni_sadrzaj>
      <item>BIO PHARM VET trgovina i usluge u veterini d.o.o., OIB 59417050556 zastupanog po punomoćniku Davor Palatinuš</item>
    </izvorni_sadrzaj>
    <derivirana_varijabla naziv="DomainObject.Predmet.ProtuStrankaListFormatedOIB_1">
      <item>BIO PHARM VET trgovina i usluge u veterini d.o.o., OIB 59417050556 zastupanog po punomoćniku Davor Palatinuš</item>
    </derivirana_varijabla>
  </DomainObject.Predmet.ProtuStrankaListFormatedOIB>
  <DomainObject.Predmet.ProtuStrankaListFormatedWithAdress>
    <izvorni_sadrzaj>
      <item>BIO PHARM VET trgovina i usluge u veterini d.o.o., Medvedgradska 1/c, 10000 Zagreb zastupanog po punomoćniku Davor Palatinuš</item>
    </izvorni_sadrzaj>
    <derivirana_varijabla naziv="DomainObject.Predmet.ProtuStrankaListFormatedWithAdress_1">
      <item>BIO PHARM VET trgovina i usluge u veterini d.o.o., Medvedgradska 1/c, 10000 Zagreb zastupanog po punomoćniku Davor Palatinuš</item>
    </derivirana_varijabla>
  </DomainObject.Predmet.ProtuStrankaListFormatedWithAdress>
  <DomainObject.Predmet.ProtuStrankaListFormatedWithAdressOIB>
    <izvorni_sadrzaj>
      <item>BIO PHARM VET trgovina i usluge u veterini d.o.o., OIB 59417050556, Medvedgradska 1/c, 10000 Zagreb zastupanog po punomoćniku Davor Palatinuš</item>
    </izvorni_sadrzaj>
    <derivirana_varijabla naziv="DomainObject.Predmet.ProtuStrankaListFormatedWithAdressOIB_1">
      <item>BIO PHARM VET trgovina i usluge u veterini d.o.o., OIB 59417050556, Medvedgradska 1/c, 10000 Zagreb zastupanog po punomoćniku Davor Palatinuš</item>
    </derivirana_varijabla>
  </DomainObject.Predmet.ProtuStrankaListFormatedWithAdressOIB>
  <DomainObject.Predmet.ProtuStrankaListNazivFormated>
    <izvorni_sadrzaj>
      <item>BIO PHARM VET trgovina i usluge u veterini d.o.o.</item>
    </izvorni_sadrzaj>
    <derivirana_varijabla naziv="DomainObject.Predmet.ProtuStrankaListNazivFormated_1">
      <item>BIO PHARM VET trgovina i usluge u veterini d.o.o.</item>
    </derivirana_varijabla>
  </DomainObject.Predmet.ProtuStrankaListNazivFormated>
  <DomainObject.Predmet.ProtuStrankaListNazivFormatedOIB>
    <izvorni_sadrzaj>
      <item>BIO PHARM VET trgovina i usluge u veterini d.o.o., OIB 59417050556</item>
    </izvorni_sadrzaj>
    <derivirana_varijabla naziv="DomainObject.Predmet.ProtuStrankaListNazivFormatedOIB_1">
      <item>BIO PHARM VET trgovina i usluge u veterini d.o.o., OIB 59417050556</item>
    </derivirana_varijabla>
  </DomainObject.Predmet.ProtuStrankaListNazivFormatedOIB>
  <DomainObject.Predmet.OstaliListFormated>
    <izvorni_sadrzaj>
      <item>Financijska agencija</item>
      <item>Davor Palatinuš punomoćnik sudionika u postupku BIO PHARM VET trgovina i usluge u veterini d.o.o.</item>
      <item>RH Ministarstvo uprave, Registar udruga</item>
      <item>ŽDO Zagreb</item>
      <item>Zajednički odvj.ured Matković &amp; Bezjak</item>
    </izvorni_sadrzaj>
    <derivirana_varijabla naziv="DomainObject.Predmet.OstaliListFormated_1">
      <item>Financijska agencija</item>
      <item>Davor Palatinuš punomoćnik sudionika u postupku BIO PHARM VET trgovina i usluge u veterini d.o.o.</item>
      <item>RH Ministarstvo uprave, Registar udruga</item>
      <item>ŽDO Zagreb</item>
      <item>Zajednički odvj.ured Matković &amp; Bezjak</item>
    </derivirana_varijabla>
  </DomainObject.Predmet.OstaliListFormated>
  <DomainObject.Predmet.OstaliListFormatedOIB>
    <izvorni_sadrzaj>
      <item>Financijska agencija, OIB 85821130368</item>
      <item>Davor Palatinuš, OIB 32970975894 punomoćnik sudionika u postupku BIO PHARM VET trgovina i usluge u veterini d.o.o.</item>
      <item>RH Ministarstvo uprave, Registar udruga, OIB 81700550832</item>
      <item>ŽDO Zagreb, OIB 16488001145</item>
      <item>Zajednički odvj.ured Matković &amp; Bezjak</item>
    </izvorni_sadrzaj>
    <derivirana_varijabla naziv="DomainObject.Predmet.OstaliListFormatedOIB_1">
      <item>Financijska agencija, OIB 85821130368</item>
      <item>Davor Palatinuš, OIB 32970975894 punomoćnik sudionika u postupku BIO PHARM VET trgovina i usluge u veterini d.o.o.</item>
      <item>RH Ministarstvo uprave, Registar udruga, OIB 81700550832</item>
      <item>ŽDO Zagreb, OIB 16488001145</item>
      <item>Zajednički odvj.ured Matković &amp; Bezjak</item>
    </derivirana_varijabla>
  </DomainObject.Predmet.OstaliListFormatedOIB>
  <DomainObject.Predmet.OstaliListFormatedWithAdress>
    <izvorni_sadrzaj>
      <item>Financijska agencija, Ulica grada Vukovara 70, 10000 Zagreb</item>
      <item>Davor Palatinuš, Nova Ves 74, 10000 Zagreb punomoćnik sudionika u postupku BIO PHARM VET trgovina i usluge u veterini d.o.o.</item>
      <item>RH Ministarstvo uprave, Registar udruga, Maksimirska 63, 10000 Zagreb</item>
      <item>ŽDO Zagreb</item>
      <item>Zajednički odvj.ured Matković &amp; Bezjak, Zagrebačka 5/I, 51000 Rijeka</item>
    </izvorni_sadrzaj>
    <derivirana_varijabla naziv="DomainObject.Predmet.OstaliListFormatedWithAdress_1">
      <item>Financijska agencija, Ulica grada Vukovara 70, 10000 Zagreb</item>
      <item>Davor Palatinuš, Nova Ves 74, 10000 Zagreb punomoćnik sudionika u postupku BIO PHARM VET trgovina i usluge u veterini d.o.o.</item>
      <item>RH Ministarstvo uprave, Registar udruga, Maksimirska 63, 10000 Zagreb</item>
      <item>ŽDO Zagreb</item>
      <item>Zajednički odvj.ured Matković &amp; Bezjak, Zagrebačka 5/I, 51000 Rijeka</item>
    </derivirana_varijabla>
  </DomainObject.Predmet.OstaliListFormatedWithAdress>
  <DomainObject.Predmet.OstaliListFormatedWithAdressOIB>
    <izvorni_sadrzaj>
      <item>Financijska agencija, OIB 85821130368, Ulica grada Vukovara 70, 10000 Zagreb</item>
      <item>Davor Palatinuš, OIB 32970975894, Nova Ves 74, 10000 Zagreb punomoćnik sudionika u postupku BIO PHARM VET trgovina i usluge u veterini d.o.o.</item>
      <item>RH Ministarstvo uprave, Registar udruga, OIB 81700550832, Maksimirska 63, 10000 Zagreb</item>
      <item>ŽDO Zagreb, OIB 16488001145</item>
      <item>Zajednički odvj.ured Matković &amp; Bezjak, Zagrebačka 5/I, 51000 Rijeka</item>
    </izvorni_sadrzaj>
    <derivirana_varijabla naziv="DomainObject.Predmet.OstaliListFormatedWithAdressOIB_1">
      <item>Financijska agencija, OIB 85821130368, Ulica grada Vukovara 70, 10000 Zagreb</item>
      <item>Davor Palatinuš, OIB 32970975894, Nova Ves 74, 10000 Zagreb punomoćnik sudionika u postupku BIO PHARM VET trgovina i usluge u veterini d.o.o.</item>
      <item>RH Ministarstvo uprave, Registar udruga, OIB 81700550832, Maksimirska 63, 10000 Zagreb</item>
      <item>ŽDO Zagreb, OIB 16488001145</item>
      <item>Zajednički odvj.ured Matković &amp; Bezjak, Zagrebačka 5/I, 51000 Rijeka</item>
    </derivirana_varijabla>
  </DomainObject.Predmet.OstaliListFormatedWithAdressOIB>
  <DomainObject.Predmet.OstaliListNazivFormated>
    <izvorni_sadrzaj>
      <item>Financijska agencija</item>
      <item>Davor Palatinuš</item>
      <item>RH Ministarstvo uprave, Registar udruga</item>
      <item>ŽDO Zagreb</item>
      <item>Zajednički odvj.ured Matković &amp; Bezjak</item>
    </izvorni_sadrzaj>
    <derivirana_varijabla naziv="DomainObject.Predmet.OstaliListNazivFormated_1">
      <item>Financijska agencija</item>
      <item>Davor Palatinuš</item>
      <item>RH Ministarstvo uprave, Registar udruga</item>
      <item>ŽDO Zagreb</item>
      <item>Zajednički odvj.ured Matković &amp; Bezjak</item>
    </derivirana_varijabla>
  </DomainObject.Predmet.OstaliListNazivFormated>
  <DomainObject.Predmet.OstaliListNazivFormatedOIB>
    <izvorni_sadrzaj>
      <item>Financijska agencija, OIB 85821130368</item>
      <item>Davor Palatinuš, OIB 32970975894</item>
      <item>RH Ministarstvo uprave, Registar udruga, OIB 81700550832</item>
      <item>ŽDO Zagreb, OIB 16488001145</item>
      <item>Zajednički odvj.ured Matković &amp; Bezjak</item>
    </izvorni_sadrzaj>
    <derivirana_varijabla naziv="DomainObject.Predmet.OstaliListNazivFormatedOIB_1">
      <item>Financijska agencija, OIB 85821130368</item>
      <item>Davor Palatinuš, OIB 32970975894</item>
      <item>RH Ministarstvo uprave, Registar udruga, OIB 81700550832</item>
      <item>ŽDO Zagreb, OIB 16488001145</item>
      <item>Zajednički odvj.ured Matković &amp; Bezjak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rujna 2019.</izvorni_sadrzaj>
    <derivirana_varijabla naziv="DomainObject.Datum_1">27.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BIO PHARM VET trgovina i usluge u veterini d.o.o. i dr.</izvorni_sadrzaj>
    <derivirana_varijabla naziv="DomainObject.Predmet.StrankaIDrugi_1">BIO PHARM VET trgovina i usluge u veterini d.o.o. i dr.</derivirana_varijabla>
  </DomainObject.Predmet.StrankaIDrugi>
  <DomainObject.Predmet.ProtustrankaIDrugi>
    <izvorni_sadrzaj>BIO PHARM VET trgovina i usluge u veterini d.o.o.</izvorni_sadrzaj>
    <derivirana_varijabla naziv="DomainObject.Predmet.ProtustrankaIDrugi_1">BIO PHARM VET trgovina i usluge u veterini d.o.o.</derivirana_varijabla>
  </DomainObject.Predmet.ProtustrankaIDrugi>
  <DomainObject.Predmet.StrankaIDrugiAdressOIB>
    <izvorni_sadrzaj>BIO PHARM VET trgovina i usluge u veterini d.o.o., OIB 59417050556, Medvedgradska 1/c, 10000 Zagreb i dr.</izvorni_sadrzaj>
    <derivirana_varijabla naziv="DomainObject.Predmet.StrankaIDrugiAdressOIB_1">BIO PHARM VET trgovina i usluge u veterini d.o.o., OIB 59417050556, Medvedgradska 1/c, 10000 Zagreb i dr.</derivirana_varijabla>
  </DomainObject.Predmet.StrankaIDrugiAdressOIB>
  <DomainObject.Predmet.ProtustrankaIDrugiAdressOIB>
    <izvorni_sadrzaj>BIO PHARM VET trgovina i usluge u veterini d.o.o., OIB 59417050556, Medvedgradska 1/c, 10000 Zagreb</izvorni_sadrzaj>
    <derivirana_varijabla naziv="DomainObject.Predmet.ProtustrankaIDrugiAdressOIB_1">BIO PHARM VET trgovina i usluge u veterini d.o.o., OIB 59417050556, Medvedgradska 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kolovoza 2019.</izvorni_sadrzaj>
    <derivirana_varijabla naziv="DomainObject.Predmet.OdlukaRjesenje.DatumDonosenjaOdluke_1">29. kolovoza 2019.</derivirana_varijabla>
  </DomainObject.Predmet.OdlukaRjesenje.DatumDonosenjaOdluke>
  <DomainObject.Predmet.OdlukaRjesenje.DatumPravomocnosti>
    <izvorni_sadrzaj>17. rujna 2019.</izvorni_sadrzaj>
    <derivirana_varijabla naziv="DomainObject.Predmet.OdlukaRjesenje.DatumPravomocnosti_1">17. rujna 2019.</derivirana_varijabla>
  </DomainObject.Predmet.OdlukaRjesenje.DatumPravomocnosti>
  <DomainObject.Predmet.OdlukaRjesenje.Oznaka>
    <izvorni_sadrzaj>St-2068/2018-52</izvorni_sadrzaj>
    <derivirana_varijabla naziv="DomainObject.Predmet.OdlukaRjesenje.Oznaka_1">St-2068/2018-52</derivirana_varijabla>
  </DomainObject.Predmet.OdlukaRjesenje.Oznaka>
  <DomainObject.Predmet.SudioniciListNaziv>
    <izvorni_sadrzaj>
      <item>BIO PHARM VET trgovina i usluge u veterini d.o.o.</item>
      <item>BIO PHARM VET trgovina i usluge u veterini d.o.o.</item>
      <item>Financijska agencija</item>
      <item>Davor Palatinuš</item>
      <item>Mladen Orešić</item>
      <item>RH Ministarstvo uprave, Registar udruga</item>
      <item>ŽDO Zagreb</item>
      <item>Zajednički odvj.ured Matković &amp; Bezjak</item>
    </izvorni_sadrzaj>
    <derivirana_varijabla naziv="DomainObject.Predmet.SudioniciListNaziv_1">
      <item>BIO PHARM VET trgovina i usluge u veterini d.o.o.</item>
      <item>BIO PHARM VET trgovina i usluge u veterini d.o.o.</item>
      <item>Financijska agencija</item>
      <item>Davor Palatinuš</item>
      <item>Mladen Orešić</item>
      <item>RH Ministarstvo uprave, Registar udruga</item>
      <item>ŽDO Zagreb</item>
      <item>Zajednički odvj.ured Matković &amp; Bezjak</item>
    </derivirana_varijabla>
  </DomainObject.Predmet.SudioniciListNaziv>
  <DomainObject.Predmet.SudioniciListAdressOIB>
    <izvorni_sadrzaj>
      <item>BIO PHARM VET trgovina i usluge u veterini d.o.o., OIB 59417050556, Medvedgradska 1/c,10000 Zagreb</item>
      <item>BIO PHARM VET trgovina i usluge u veterini d.o.o., OIB 59417050556, Medvedgradska 1/c,10000 Zagreb</item>
      <item>Financijska agencija, OIB 85821130368, Ulica grada Vukovara 70,10000 Zagreb</item>
      <item>Davor Palatinuš, OIB 32970975894, Nova Ves 74,10000 Zagreb</item>
      <item>Mladen Orešić, OIB 04207747994, Medvedgradska Ulica 1 C,10000 Zagreb</item>
      <item>RH Ministarstvo uprave, Registar udruga, OIB 81700550832, Maksimirska 63,10000 Zagreb</item>
      <item>ŽDO Zagreb, OIB 16488001145</item>
      <item>Zajednički odvj.ured Matković &amp; Bezjak, Zagrebačka 5/I,51000 Rijeka</item>
    </izvorni_sadrzaj>
    <derivirana_varijabla naziv="DomainObject.Predmet.SudioniciListAdressOIB_1">
      <item>BIO PHARM VET trgovina i usluge u veterini d.o.o., OIB 59417050556, Medvedgradska 1/c,10000 Zagreb</item>
      <item>BIO PHARM VET trgovina i usluge u veterini d.o.o., OIB 59417050556, Medvedgradska 1/c,10000 Zagreb</item>
      <item>Financijska agencija, OIB 85821130368, Ulica grada Vukovara 70,10000 Zagreb</item>
      <item>Davor Palatinuš, OIB 32970975894, Nova Ves 74,10000 Zagreb</item>
      <item>Mladen Orešić, OIB 04207747994, Medvedgradska Ulica 1 C,10000 Zagreb</item>
      <item>RH Ministarstvo uprave, Registar udruga, OIB 81700550832, Maksimirska 63,10000 Zagreb</item>
      <item>ŽDO Zagreb, OIB 16488001145</item>
      <item>Zajednički odvj.ured Matković &amp; Bezjak, Zagrebačka 5/I,51000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59417050556</item>
      <item>, OIB 59417050556</item>
      <item>, OIB 85821130368</item>
      <item>, OIB 32970975894</item>
      <item>, OIB 04207747994</item>
      <item>, OIB 81700550832</item>
      <item>, OIB 16488001145</item>
      <item>, OIB null</item>
    </izvorni_sadrzaj>
    <derivirana_varijabla naziv="DomainObject.Predmet.SudioniciListNazivOIB_1">
      <item>, OIB 59417050556</item>
      <item>, OIB 59417050556</item>
      <item>, OIB 85821130368</item>
      <item>, OIB 32970975894</item>
      <item>, OIB 04207747994</item>
      <item>, OIB 81700550832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srpnja 2019.</izvorni_sadrzaj>
    <derivirana_varijabla naziv="DomainObject.Predmet.DatumZadnjeOdrzaneSudskeRadnje_1">19. srpnja 2019.</derivirana_varijabla>
  </DomainObject.Predmet.DatumZadnjeOdrzaneSudskeRadnje>
  <DomainObject.PredzadnjaOdlukaIzPredmeta.DatumDonosenjaOdluke>
    <izvorni_sadrzaj>11. rujna 2019.</izvorni_sadrzaj>
    <derivirana_varijabla naziv="DomainObject.PredzadnjaOdlukaIzPredmeta.DatumDonosenjaOdluke_1">11. rujna 2019.</derivirana_varijabla>
  </DomainObject.PredzadnjaOdlukaIzPredmeta.DatumDonosenjaOdluke>
  <DomainObject.PredzadnjaOdlukaIzPredmeta.Oznaka>
    <izvorni_sadrzaj>St-2068/2018-55</izvorni_sadrzaj>
    <derivirana_varijabla naziv="DomainObject.PredzadnjaOdlukaIzPredmeta.Oznaka_1">St-2068/2018-55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C4CA14-BD2D-490D-B0F2-87F64C4D0B4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676</properties:Words>
  <properties:Characters>3551</properties:Characters>
  <properties:Lines>86</properties:Lines>
  <properties:Paragraphs>25</properties:Paragraphs>
  <properties:TotalTime>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4359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2019-09-27T12:05:00Z</dcterms:created>
  <dc:creator>nribaric</dc:creator>
  <cp:lastModifiedBy>Maja Hajtek</cp:lastModifiedBy>
  <cp:lastPrinted>2019-09-27T13:40:00Z</cp:lastPrinted>
  <dcterms:modified xmlns:xsi="http://www.w3.org/2001/XMLSchema-instance" xsi:type="dcterms:W3CDTF">2019-09-27T13:40:00Z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BrojStranica">
    <vt:i4>2</vt:i4>
  </prop:property>
  <prop:property fmtid="{D5CDD505-2E9C-101B-9397-08002B2CF9AE}" pid="4" name="Naslov">
    <vt:lpwstr>Odluka - Rješenje (Rj._FINA_NAKNADA TROŠKOVA bio pharm vet 27.9.2019. - 59.docx)</vt:lpwstr>
  </prop:property>
  <prop:property fmtid="{D5CDD505-2E9C-101B-9397-08002B2CF9AE}" pid="5" name="CC_coloring">
    <vt:bool>false</vt:bool>
  </prop:property>
</prop:Properties>
</file>