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5f96" w14:paraId="8ea5f96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6D3CB6">
        <w:t>2017/16-8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6D3CB6">
        <w:t>ESPADA d.o.o. za proizvodnju i trgovinu</w:t>
      </w:r>
      <w:r w:rsidR="006E7865" w:rsidRPr="006E7865">
        <w:t xml:space="preserve">, </w:t>
      </w:r>
      <w:r w:rsidR="006D3CB6">
        <w:t>Tenja</w:t>
      </w:r>
      <w:r w:rsidR="006E7865" w:rsidRPr="006E7865">
        <w:t xml:space="preserve">, </w:t>
      </w:r>
      <w:r w:rsidR="006D3CB6">
        <w:t>V. Mačeka 23</w:t>
      </w:r>
      <w:r w:rsidR="006E7865" w:rsidRPr="006E7865">
        <w:t xml:space="preserve">, OIB: </w:t>
      </w:r>
      <w:r w:rsidR="006D3CB6">
        <w:t>98581498916</w:t>
      </w:r>
      <w:r w:rsidR="006E7865" w:rsidRPr="006E7865">
        <w:t xml:space="preserve">, MBS: </w:t>
      </w:r>
      <w:r w:rsidR="006D3CB6">
        <w:t>030102246</w:t>
      </w:r>
      <w:r w:rsidR="00686ACA">
        <w:t xml:space="preserve">, </w:t>
      </w:r>
      <w:r w:rsidR="003B4C28">
        <w:t xml:space="preserve">dana </w:t>
      </w:r>
      <w:r w:rsidR="006D3CB6">
        <w:t>15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6D3CB6">
        <w:t>Nenad Drašković, OIB: 60109043406</w:t>
      </w:r>
      <w:r w:rsidR="006E7865">
        <w:t xml:space="preserve">, </w:t>
      </w:r>
      <w:r w:rsidR="006D3CB6">
        <w:t>Tenja, Ulica Svete Ane 51</w:t>
      </w:r>
      <w:r w:rsidR="006E7865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6D3CB6">
        <w:t>2017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6D3CB6">
        <w:t>ESPADA d.o.o. za proizvodnju i trgovinu</w:t>
      </w:r>
      <w:r w:rsidR="006D3CB6" w:rsidRPr="006E7865">
        <w:t xml:space="preserve">, </w:t>
      </w:r>
      <w:r w:rsidR="006D3CB6">
        <w:t>Tenja</w:t>
      </w:r>
      <w:r w:rsidR="006D3CB6" w:rsidRPr="006E7865">
        <w:t xml:space="preserve">, </w:t>
      </w:r>
      <w:r w:rsidR="006D3CB6">
        <w:t>V. Mačeka 23</w:t>
      </w:r>
      <w:r w:rsidR="006D3CB6" w:rsidRPr="006E7865">
        <w:t xml:space="preserve">, OIB: </w:t>
      </w:r>
      <w:r w:rsidR="006D3CB6">
        <w:t>98581498916</w:t>
      </w:r>
      <w:r w:rsidR="006D3CB6" w:rsidRPr="006E7865">
        <w:t xml:space="preserve">, MBS: </w:t>
      </w:r>
      <w:r w:rsidR="006D3CB6">
        <w:t>030102246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6D3CB6">
        <w:t>Nenad Drašković, OIB: 60109043406, Tenja, Ulica Svete Ane 51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6D3CB6">
        <w:t>15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537E4E">
        <w:t>R</w:t>
      </w:r>
      <w:r w:rsidR="006D3CB6">
        <w:t xml:space="preserve">. </w:t>
      </w:r>
      <w:r w:rsidR="00537E4E">
        <w:t>11.4.</w:t>
      </w:r>
    </w:p>
    <w:p w:rsidRDefault="00CE4C97" w:rsidP="00960C63" w:rsidR="00CE4C97">
      <w:pPr>
        <w:pStyle w:val="BodyText"/>
        <w:jc w:val="left"/>
      </w:pP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6D3CB6">
      <w:rPr>
        <w:noProof/>
      </w:rPr>
      <w:t>1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B4A13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5B4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5B4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5B4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5B4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5B4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5B4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ESPADA d.o.o. za proizvodnju i trgovinu</izvorni_sadrzaj>
    <derivirana_varijabla naziv="DomainObject.Predmet.ProtustrankaFormated_1">  ESPADA d.o.o. za proizvodnju i trgovinu</derivirana_varijabla>
  </DomainObject.Predmet.ProtustrankaFormated>
  <DomainObject.Predmet.ProtustrankaFormatedOIB>
    <izvorni_sadrzaj>  ESPADA d.o.o. za proizvodnju i trgovinu, OIB 98581498916</izvorni_sadrzaj>
    <derivirana_varijabla naziv="DomainObject.Predmet.ProtustrankaFormatedOIB_1">  ESPADA d.o.o. za proizvodnju i trgovinu, OIB 98581498916</derivirana_varijabla>
  </DomainObject.Predmet.ProtustrankaFormatedOIB>
  <DomainObject.Predmet.ProtustrankaFormatedWithAdress>
    <izvorni_sadrzaj> ESPADA d.o.o. za proizvodnju i trgovinu, V. Mačeka 23, 31207 Tenja</izvorni_sadrzaj>
    <derivirana_varijabla naziv="DomainObject.Predmet.ProtustrankaFormatedWithAdress_1"> ESPADA d.o.o. za proizvodnju i trgovinu, V. Mačeka 23, 31207 Tenja</derivirana_varijabla>
  </DomainObject.Predmet.ProtustrankaFormatedWithAdress>
  <DomainObject.Predmet.ProtustrankaFormatedWithAdressOIB>
    <izvorni_sadrzaj> ESPADA d.o.o. za proizvodnju i trgovinu, OIB 98581498916, V. Mačeka 23, 31207 Tenja</izvorni_sadrzaj>
    <derivirana_varijabla naziv="DomainObject.Predmet.ProtustrankaFormatedWithAdressOIB_1"> ESPADA d.o.o. za proizvodnju i trgovinu, OIB 98581498916, V. Mačeka 23, 31207 Tenja</derivirana_varijabla>
  </DomainObject.Predmet.ProtustrankaFormatedWithAdressOIB>
  <DomainObject.Predmet.ProtustrankaWithAdress>
    <izvorni_sadrzaj>ESPADA d.o.o. za proizvodnju i trgovinu V. Mačeka 23, 31207 Tenja</izvorni_sadrzaj>
    <derivirana_varijabla naziv="DomainObject.Predmet.ProtustrankaWithAdress_1">ESPADA d.o.o. za proizvodnju i trgovinu V. Mačeka 23, 31207 Tenja</derivirana_varijabla>
  </DomainObject.Predmet.ProtustrankaWithAdress>
  <DomainObject.Predmet.ProtustrankaWithAdressOIB>
    <izvorni_sadrzaj>ESPADA d.o.o. za proizvodnju i trgovinu, OIB 98581498916, V. Mačeka 23, 31207 Tenja</izvorni_sadrzaj>
    <derivirana_varijabla naziv="DomainObject.Predmet.ProtustrankaWithAdressOIB_1">ESPADA d.o.o. za proizvodnju i trgovinu, OIB 98581498916, V. Mačeka 23, 31207 Tenja</derivirana_varijabla>
  </DomainObject.Predmet.ProtustrankaWithAdressOIB>
  <DomainObject.Predmet.ProtustrankaNazivFormated>
    <izvorni_sadrzaj>ESPADA d.o.o. za proizvodnju i trgovinu</izvorni_sadrzaj>
    <derivirana_varijabla naziv="DomainObject.Predmet.ProtustrankaNazivFormated_1">ESPADA d.o.o. za proizvodnju i trgovinu</derivirana_varijabla>
  </DomainObject.Predmet.ProtustrankaNazivFormated>
  <DomainObject.Predmet.ProtustrankaNazivFormatedOIB>
    <izvorni_sadrzaj>ESPADA d.o.o. za proizvodnju i trgovinu, OIB 98581498916</izvorni_sadrzaj>
    <derivirana_varijabla naziv="DomainObject.Predmet.ProtustrankaNazivFormatedOIB_1">ESPADA d.o.o. za proizvodnju i trgovinu, OIB 98581498916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ESPADA d.o.o. za proizvodnju i trgovinu</item>
    </izvorni_sadrzaj>
    <derivirana_varijabla naziv="DomainObject.Predmet.ProtuStrankaListFormated_1">
      <item>ESPADA d.o.o. za proizvodnju i trgovinu</item>
    </derivirana_varijabla>
  </DomainObject.Predmet.ProtuStrankaListFormated>
  <DomainObject.Predmet.ProtuStrankaListFormatedOIB>
    <izvorni_sadrzaj>
      <item>ESPADA d.o.o. za proizvodnju i trgovinu, OIB 98581498916</item>
    </izvorni_sadrzaj>
    <derivirana_varijabla naziv="DomainObject.Predmet.ProtuStrankaListFormatedOIB_1">
      <item>ESPADA d.o.o. za proizvodnju i trgovinu, OIB 98581498916</item>
    </derivirana_varijabla>
  </DomainObject.Predmet.ProtuStrankaListFormatedOIB>
  <DomainObject.Predmet.ProtuStrankaListFormatedWithAdress>
    <izvorni_sadrzaj>
      <item>ESPADA d.o.o. za proizvodnju i trgovinu, V. Mačeka 23, 31207 Tenja</item>
    </izvorni_sadrzaj>
    <derivirana_varijabla naziv="DomainObject.Predmet.ProtuStrankaListFormatedWithAdress_1">
      <item>ESPADA d.o.o. za proizvodnju i trgovinu, V. Mačeka 23, 31207 Tenja</item>
    </derivirana_varijabla>
  </DomainObject.Predmet.ProtuStrankaListFormatedWithAdress>
  <DomainObject.Predmet.ProtuStrankaListFormatedWithAdressOIB>
    <izvorni_sadrzaj>
      <item>ESPADA d.o.o. za proizvodnju i trgovinu, OIB 98581498916, V. Mačeka 23, 31207 Tenja</item>
    </izvorni_sadrzaj>
    <derivirana_varijabla naziv="DomainObject.Predmet.ProtuStrankaListFormatedWithAdressOIB_1">
      <item>ESPADA d.o.o. za proizvodnju i trgovinu, OIB 98581498916, V. Mačeka 23, 31207 Tenja</item>
    </derivirana_varijabla>
  </DomainObject.Predmet.ProtuStrankaListFormatedWithAdressOIB>
  <DomainObject.Predmet.ProtuStrankaListNazivFormated>
    <izvorni_sadrzaj>
      <item>ESPADA d.o.o. za proizvodnju i trgovinu</item>
    </izvorni_sadrzaj>
    <derivirana_varijabla naziv="DomainObject.Predmet.ProtuStrankaListNazivFormated_1">
      <item>ESPADA d.o.o. za proizvodnju i trgovinu</item>
    </derivirana_varijabla>
  </DomainObject.Predmet.ProtuStrankaListNazivFormated>
  <DomainObject.Predmet.ProtuStrankaListNazivFormatedOIB>
    <izvorni_sadrzaj>
      <item>ESPADA d.o.o. za proizvodnju i trgovinu, OIB 98581498916</item>
    </izvorni_sadrzaj>
    <derivirana_varijabla naziv="DomainObject.Predmet.ProtuStrankaListNazivFormatedOIB_1">
      <item>ESPADA d.o.o. za proizvodnju i trgovinu, OIB 98581498916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ESPADA d.o.o. za proizvodnju i trgovinu</izvorni_sadrzaj>
    <derivirana_varijabla naziv="DomainObject.Predmet.ProtustrankaIDrugi_1">ESPADA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ESPADA d.o.o. za proizvodnju i trgovinu, OIB 98581498916, V. Mačeka 23, 31207 Tenja</izvorni_sadrzaj>
    <derivirana_varijabla naziv="DomainObject.Predmet.ProtustrankaIDrugiAdressOIB_1">ESPADA d.o.o. za proizvodnju i trgovinu, OIB 98581498916, V. Mačeka 23,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ESPADA d.o.o. za proizvodnju i trgovinu</item>
    </izvorni_sadrzaj>
    <derivirana_varijabla naziv="DomainObject.Predmet.SudioniciListNaziv_1">
      <item>FINA RC OSIJEK</item>
      <item>ESPADA d.o.o. za proizvodnju i trgovinu</item>
    </derivirana_varijabla>
  </DomainObject.Predmet.SudioniciListNaziv>
  <DomainObject.Predmet.SudioniciListAdressOIB>
    <izvorni_sadrzaj>
      <item>FINA RC OSIJEK, OIB 85821130368</item>
      <item>ESPADA d.o.o. za proizvodnju i trgovinu, OIB 98581498916, V. Mačeka 23,31207 Tenja</item>
    </izvorni_sadrzaj>
    <derivirana_varijabla naziv="DomainObject.Predmet.SudioniciListAdressOIB_1">
      <item>FINA RC OSIJEK, OIB 85821130368</item>
      <item>ESPADA d.o.o. za proizvodnju i trgovinu, OIB 98581498916, V. Mačeka 23,31207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98581498916</item>
    </izvorni_sadrzaj>
    <derivirana_varijabla naziv="DomainObject.Predmet.SudioniciListNazivOIB_1">
      <item>, OIB 85821130368</item>
      <item>, OIB 98581498916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45604-0350-4FD9-BCF9-D83BCD8BA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1257</properties:Characters>
  <properties:Lines>46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2017-02-15T06:32:00Z</dcterms:created>
  <dc:creator>hermanj</dc:creator>
  <cp:lastModifiedBy>Maja Videnović</cp:lastModifiedBy>
  <cp:lastPrinted>2017-01-18T09:46:00Z</cp:lastPrinted>
  <dcterms:modified xmlns:xsi="http://www.w3.org/2001/XMLSchema-instance" xsi:type="dcterms:W3CDTF">2017-02-15T10:49:00Z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