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9072a" w14:paraId="be9072a" w:rsidRDefault="00AF3A78" w:rsidR="0058272A" w:rsidRPr="007574CC">
      <w:pPr>
        <w15:collapsed w:val="false"/>
      </w:pPr>
      <w:bookmarkStart w:name="_GoBack" w:id="0"/>
      <w:bookmarkEnd w:id="0"/>
      <w:r>
        <w:rPr>
          <w:noProof/>
        </w:rPr>
        <w:drawing>
          <wp:inline distR="0" distL="0" distB="0" distT="0">
            <wp:extent cy="962025" cx="723900"/>
            <wp:effectExtent b="0" r="0" t="0" l="0"/>
            <wp:docPr descr="Grb_RH" name="Slika 1" id="1"/>
            <wp:cNvGraphicFramePr>
              <a:graphicFrameLocks noChangeAspect="true"/>
            </wp:cNvGraphicFramePr>
            <a:graphic>
              <a:graphicData uri="http://schemas.openxmlformats.org/drawingml/2006/picture">
                <pic:pic>
                  <pic:nvPicPr>
                    <pic:cNvPr descr="Grb_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58272A" w:rsidR="0058272A" w:rsidRPr="007574CC">
      <w:r w:rsidRPr="007574CC">
        <w:t>REPUBLIKA HRVATSKA</w:t>
      </w:r>
      <w:r w:rsidRPr="007574CC">
        <w:tab/>
      </w:r>
      <w:r w:rsidRPr="007574CC">
        <w:tab/>
      </w:r>
      <w:r w:rsidRPr="007574CC">
        <w:tab/>
      </w:r>
      <w:r w:rsidRPr="007574CC">
        <w:tab/>
      </w:r>
      <w:r w:rsidRPr="007574CC">
        <w:tab/>
      </w:r>
    </w:p>
    <w:p w:rsidRDefault="0058272A" w:rsidR="009652AC" w:rsidRPr="007574CC">
      <w:r w:rsidRPr="007574CC">
        <w:t>TRGOVAČKI SUD U SPLITU</w:t>
      </w:r>
      <w:r w:rsidRPr="007574CC">
        <w:tab/>
      </w:r>
      <w:r w:rsidRPr="007574CC">
        <w:tab/>
      </w:r>
      <w:r w:rsidRPr="007574CC">
        <w:tab/>
      </w:r>
      <w:r w:rsidRPr="007574CC">
        <w:tab/>
      </w:r>
      <w:r w:rsidRPr="007574CC">
        <w:tab/>
      </w:r>
      <w:r w:rsidRPr="007574CC">
        <w:tab/>
      </w:r>
    </w:p>
    <w:p w:rsidRDefault="009652AC" w:rsidR="0058272A" w:rsidRPr="007574CC">
      <w:r w:rsidRPr="007574CC">
        <w:t>Split, Sukoišanska 6</w:t>
      </w:r>
      <w:r w:rsidR="0058272A" w:rsidRPr="007574CC">
        <w:tab/>
      </w:r>
    </w:p>
    <w:p w:rsidRDefault="0058272A" w:rsidR="0058272A" w:rsidRPr="007574CC">
      <w:r w:rsidRPr="007574CC">
        <w:tab/>
      </w:r>
      <w:r w:rsidRPr="007574CC">
        <w:tab/>
      </w:r>
      <w:r w:rsidRPr="007574CC">
        <w:tab/>
      </w:r>
      <w:r w:rsidRPr="007574CC">
        <w:tab/>
      </w:r>
      <w:r w:rsidRPr="007574CC">
        <w:tab/>
      </w:r>
      <w:r w:rsidRPr="007574CC">
        <w:tab/>
      </w:r>
    </w:p>
    <w:p w:rsidRDefault="0058272A" w:rsidR="0058272A" w:rsidRPr="007574CC">
      <w:pPr>
        <w:pStyle w:val="Naslov1"/>
        <w:rPr>
          <w:b w:val="false"/>
        </w:rPr>
      </w:pPr>
      <w:r w:rsidRPr="007574CC">
        <w:rPr>
          <w:b w:val="false"/>
        </w:rPr>
        <w:t>R J E Š E N J E</w:t>
      </w:r>
    </w:p>
    <w:p w:rsidRDefault="0058272A" w:rsidR="0058272A" w:rsidRPr="007574CC"/>
    <w:p w:rsidRDefault="0058272A" w:rsidR="0058272A" w:rsidRPr="007574CC">
      <w:pPr>
        <w:pStyle w:val="Tijeloteksta"/>
        <w:ind w:hanging="180"/>
      </w:pPr>
      <w:r w:rsidRPr="007574CC">
        <w:tab/>
      </w:r>
      <w:r w:rsidRPr="007574CC">
        <w:tab/>
        <w:t>Trgovački sud u Splitu,</w:t>
      </w:r>
      <w:r w:rsidR="00367B94" w:rsidRPr="007574CC">
        <w:t xml:space="preserve"> po sucu ovog suda</w:t>
      </w:r>
      <w:r w:rsidR="00344575" w:rsidRPr="007574CC">
        <w:t xml:space="preserve"> Katarini Mikulić</w:t>
      </w:r>
      <w:r w:rsidR="000959BC" w:rsidRPr="007574CC">
        <w:t>,</w:t>
      </w:r>
      <w:r w:rsidR="00367B94" w:rsidRPr="007574CC">
        <w:t xml:space="preserve"> kao stečajno</w:t>
      </w:r>
      <w:r w:rsidR="00D75E0F" w:rsidRPr="007574CC">
        <w:t>m</w:t>
      </w:r>
      <w:r w:rsidR="00367B94" w:rsidRPr="007574CC">
        <w:t xml:space="preserve"> suc</w:t>
      </w:r>
      <w:r w:rsidR="00D75E0F" w:rsidRPr="007574CC">
        <w:t>u,</w:t>
      </w:r>
      <w:r w:rsidR="00367B94" w:rsidRPr="007574CC">
        <w:t xml:space="preserve"> u</w:t>
      </w:r>
      <w:r w:rsidRPr="007574CC">
        <w:t xml:space="preserve"> stečajnom postupku nad </w:t>
      </w:r>
      <w:r w:rsidR="000959BC" w:rsidRPr="007574CC">
        <w:t xml:space="preserve">stečajnim dužnikom </w:t>
      </w:r>
      <w:r w:rsidR="004906BC">
        <w:t>TIBRA d.o.o.-u stečaju, Donji Muć 0, Donji Muć, OIB: 04662233203</w:t>
      </w:r>
      <w:r w:rsidR="00344575" w:rsidRPr="007574CC">
        <w:t xml:space="preserve">, </w:t>
      </w:r>
      <w:r w:rsidRPr="007574CC">
        <w:t>nakon</w:t>
      </w:r>
      <w:r w:rsidR="00367B94" w:rsidRPr="007574CC">
        <w:t xml:space="preserve"> </w:t>
      </w:r>
      <w:r w:rsidR="00BB6845">
        <w:t xml:space="preserve">posebnog </w:t>
      </w:r>
      <w:r w:rsidRPr="007574CC">
        <w:t>ispitn</w:t>
      </w:r>
      <w:r w:rsidR="0004502B" w:rsidRPr="007574CC">
        <w:t>og</w:t>
      </w:r>
      <w:r w:rsidR="00EE16FC" w:rsidRPr="007574CC">
        <w:t xml:space="preserve"> </w:t>
      </w:r>
      <w:r w:rsidRPr="007574CC">
        <w:t>ročišta održan</w:t>
      </w:r>
      <w:r w:rsidR="0004502B" w:rsidRPr="007574CC">
        <w:t>og</w:t>
      </w:r>
      <w:r w:rsidRPr="007574CC">
        <w:t xml:space="preserve"> kod ovog suda </w:t>
      </w:r>
      <w:r w:rsidR="004C52B7">
        <w:t xml:space="preserve">07. ožujka 2016. godine </w:t>
      </w:r>
    </w:p>
    <w:p w:rsidRDefault="0058272A" w:rsidP="00BB6845" w:rsidR="0058272A" w:rsidRPr="007574CC">
      <w:pPr>
        <w:rPr>
          <w:b/>
          <w:bCs/>
        </w:rPr>
      </w:pPr>
    </w:p>
    <w:p w:rsidRDefault="0058272A" w:rsidR="0058272A">
      <w:pPr>
        <w:jc w:val="center"/>
        <w:rPr>
          <w:bCs/>
        </w:rPr>
      </w:pPr>
      <w:r w:rsidRPr="007574CC">
        <w:rPr>
          <w:bCs/>
        </w:rPr>
        <w:t>r i j e š i o</w:t>
      </w:r>
      <w:r w:rsidR="00186486" w:rsidRPr="007574CC">
        <w:rPr>
          <w:bCs/>
        </w:rPr>
        <w:t xml:space="preserve">  </w:t>
      </w:r>
      <w:r w:rsidRPr="007574CC">
        <w:rPr>
          <w:bCs/>
        </w:rPr>
        <w:t xml:space="preserve">  j e</w:t>
      </w:r>
    </w:p>
    <w:p w:rsidRDefault="00DF7AA6" w:rsidR="00DF7AA6" w:rsidRPr="007574CC">
      <w:pPr>
        <w:jc w:val="center"/>
        <w:rPr>
          <w:bCs/>
        </w:rPr>
      </w:pPr>
    </w:p>
    <w:p w:rsidRDefault="0058272A" w:rsidR="0058272A" w:rsidRPr="007574CC">
      <w:pPr>
        <w:rPr>
          <w:b/>
          <w:bCs/>
        </w:rPr>
      </w:pPr>
    </w:p>
    <w:p w:rsidRDefault="0058272A" w:rsidR="0058272A" w:rsidRPr="007574CC">
      <w:pPr>
        <w:ind w:firstLine="708"/>
        <w:jc w:val="both"/>
        <w:rPr>
          <w:bCs/>
        </w:rPr>
      </w:pPr>
      <w:r w:rsidRPr="007574CC">
        <w:rPr>
          <w:bCs/>
        </w:rPr>
        <w:t>I.</w:t>
      </w:r>
      <w:r w:rsidRPr="007574CC">
        <w:t xml:space="preserve"> </w:t>
      </w:r>
      <w:r w:rsidR="007162AE" w:rsidRPr="007574CC">
        <w:t xml:space="preserve"> </w:t>
      </w:r>
      <w:r w:rsidRPr="007574CC">
        <w:rPr>
          <w:bCs/>
        </w:rPr>
        <w:t>Utvrđuju se sljedeće tražbine viš</w:t>
      </w:r>
      <w:r w:rsidR="00784CAA" w:rsidRPr="007574CC">
        <w:rPr>
          <w:bCs/>
        </w:rPr>
        <w:t xml:space="preserve">ih </w:t>
      </w:r>
      <w:r w:rsidRPr="007574CC">
        <w:rPr>
          <w:bCs/>
        </w:rPr>
        <w:t>isplatn</w:t>
      </w:r>
      <w:r w:rsidR="00784CAA" w:rsidRPr="007574CC">
        <w:rPr>
          <w:bCs/>
        </w:rPr>
        <w:t>ih</w:t>
      </w:r>
      <w:r w:rsidRPr="007574CC">
        <w:rPr>
          <w:bCs/>
        </w:rPr>
        <w:t xml:space="preserve"> red</w:t>
      </w:r>
      <w:r w:rsidR="00784CAA" w:rsidRPr="007574CC">
        <w:rPr>
          <w:bCs/>
        </w:rPr>
        <w:t>ova</w:t>
      </w:r>
      <w:r w:rsidRPr="007574CC">
        <w:rPr>
          <w:bCs/>
        </w:rPr>
        <w:t>:</w:t>
      </w:r>
    </w:p>
    <w:p w:rsidRDefault="00344575" w:rsidP="004906BC" w:rsidR="00344575" w:rsidRPr="007574CC">
      <w:pPr>
        <w:jc w:val="both"/>
        <w:rPr>
          <w:bCs/>
        </w:rPr>
      </w:pPr>
    </w:p>
    <w:p w:rsidRDefault="004906BC" w:rsidP="004906BC" w:rsidR="004A0D83" w:rsidRPr="007574CC">
      <w:pPr>
        <w:ind w:firstLine="708"/>
        <w:jc w:val="both"/>
        <w:rPr>
          <w:bCs/>
        </w:rPr>
      </w:pPr>
      <w:r>
        <w:rPr>
          <w:bCs/>
        </w:rPr>
        <w:t xml:space="preserve">Opći </w:t>
      </w:r>
      <w:r w:rsidR="006E4D6E" w:rsidRPr="007574CC">
        <w:rPr>
          <w:bCs/>
        </w:rPr>
        <w:t>viši</w:t>
      </w:r>
      <w:r w:rsidR="00AD5A22" w:rsidRPr="007574CC">
        <w:rPr>
          <w:bCs/>
        </w:rPr>
        <w:t xml:space="preserve"> </w:t>
      </w:r>
      <w:r w:rsidR="001D2EC2" w:rsidRPr="007574CC">
        <w:rPr>
          <w:bCs/>
        </w:rPr>
        <w:t>isplatni red:</w:t>
      </w:r>
    </w:p>
    <w:p w:rsidRDefault="0004502B" w:rsidP="00017EBA" w:rsidR="0004502B" w:rsidRPr="007574CC">
      <w:pPr>
        <w:jc w:val="both"/>
        <w:rPr>
          <w:b/>
          <w:bCs/>
        </w:rPr>
      </w:pPr>
    </w:p>
    <w:tbl>
      <w:tblPr>
        <w:tblW w:type="dxa" w:w="10065"/>
        <w:tblInd w:type="dxa" w:w="-130"/>
        <w:tblLayout w:type="fixed"/>
        <w:tblCellMar>
          <w:left w:type="dxa" w:w="0"/>
          <w:right w:type="dxa" w:w="0"/>
        </w:tblCellMar>
        <w:tblLook w:val="0000" w:noVBand="0" w:noHBand="0" w:lastColumn="0" w:firstColumn="0" w:lastRow="0" w:firstRow="0"/>
      </w:tblPr>
      <w:tblGrid>
        <w:gridCol w:w="568"/>
        <w:gridCol w:w="2409"/>
        <w:gridCol w:w="1560"/>
        <w:gridCol w:w="1559"/>
        <w:gridCol w:w="1417"/>
        <w:gridCol w:w="851"/>
        <w:gridCol w:w="1701"/>
      </w:tblGrid>
      <w:tr w:rsidTr="002B0714" w:rsidR="002B0714" w:rsidRPr="007574CC">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rPr>
                <w:rFonts w:eastAsia="Arial Unicode MS"/>
                <w:bCs/>
              </w:rPr>
            </w:pPr>
            <w:r w:rsidRPr="007574CC">
              <w:rPr>
                <w:bCs/>
              </w:rPr>
              <w:t xml:space="preserve">Broj </w:t>
            </w:r>
            <w:r w:rsidRPr="007574CC">
              <w:rPr>
                <w:bCs/>
              </w:rPr>
              <w:br/>
              <w:t>traž.</w:t>
            </w:r>
          </w:p>
        </w:tc>
        <w:tc>
          <w:tcPr>
            <w:tcW w:type="dxa" w:w="2409"/>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VJEROVNIK</w:t>
            </w:r>
          </w:p>
        </w:tc>
        <w:tc>
          <w:tcPr>
            <w:tcW w:type="dxa" w:w="1560"/>
            <w:tcBorders>
              <w:top w:space="0" w:sz="4" w:color="auto" w:val="single"/>
              <w:left w:val="nil"/>
              <w:bottom w:space="0" w:sz="4" w:color="auto" w:val="single"/>
              <w:right w:val="nil"/>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prijavljene  </w:t>
            </w:r>
            <w:r w:rsidRPr="007574CC">
              <w:rPr>
                <w:bCs/>
              </w:rPr>
              <w:br/>
              <w:t xml:space="preserve">tražbine u kn </w:t>
            </w:r>
          </w:p>
        </w:tc>
        <w:tc>
          <w:tcPr>
            <w:tcW w:type="dxa" w:w="1559"/>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Iznos  priznate</w:t>
            </w:r>
            <w:r w:rsidRPr="007574CC">
              <w:rPr>
                <w:bCs/>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osp.tražb.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Naziv  osporav.</w:t>
            </w:r>
          </w:p>
        </w:tc>
        <w:tc>
          <w:tcPr>
            <w:tcW w:type="dxa" w:w="1701"/>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344575" w:rsidP="009429DD" w:rsidR="00344575" w:rsidRPr="007574CC">
            <w:pPr>
              <w:jc w:val="center"/>
              <w:rPr>
                <w:rFonts w:eastAsia="Arial Unicode MS"/>
                <w:bCs/>
              </w:rPr>
            </w:pPr>
            <w:r w:rsidRPr="007574CC">
              <w:rPr>
                <w:bCs/>
              </w:rPr>
              <w:t xml:space="preserve">Iznos  utvrđene  </w:t>
            </w:r>
            <w:r w:rsidRPr="007574CC">
              <w:rPr>
                <w:bCs/>
              </w:rPr>
              <w:br/>
              <w:t xml:space="preserve">tražbine u kn </w:t>
            </w:r>
          </w:p>
        </w:tc>
      </w:tr>
      <w:tr w:rsidTr="002B0714" w:rsidR="002B0714" w:rsidRPr="007574CC">
        <w:trPr>
          <w:trHeight w:val="852"/>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CF1D25" w:rsidP="00F71999" w:rsidR="00CF1D25" w:rsidRPr="007574CC">
            <w:pPr>
              <w:jc w:val="center"/>
              <w:rPr>
                <w:rFonts w:eastAsia="Arial Unicode MS"/>
                <w:bCs/>
              </w:rPr>
            </w:pPr>
            <w:r>
              <w:rPr>
                <w:rFonts w:eastAsia="Arial Unicode MS"/>
                <w:bCs/>
              </w:rPr>
              <w:t>1</w:t>
            </w:r>
          </w:p>
        </w:tc>
        <w:tc>
          <w:tcPr>
            <w:tcW w:type="dxa" w:w="2409"/>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416C46" w:rsidP="009429DD" w:rsidR="00CF1D25" w:rsidRPr="007574CC">
            <w:pPr>
              <w:rPr>
                <w:rFonts w:eastAsia="Arial Unicode MS"/>
              </w:rPr>
            </w:pPr>
            <w:r>
              <w:t>RH, Ministarstvo financija-Porezna uprava</w:t>
            </w:r>
          </w:p>
        </w:tc>
        <w:tc>
          <w:tcPr>
            <w:tcW w:type="dxa" w:w="1560"/>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416C46" w:rsidP="00416C46" w:rsidR="00CF1D25" w:rsidRPr="007574CC">
            <w:pPr>
              <w:jc w:val="right"/>
              <w:rPr>
                <w:rFonts w:eastAsia="Arial Unicode MS"/>
              </w:rPr>
            </w:pPr>
            <w:r>
              <w:t>10.777,82</w:t>
            </w:r>
          </w:p>
        </w:tc>
        <w:tc>
          <w:tcPr>
            <w:tcW w:type="dxa" w:w="1559"/>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416C46" w:rsidP="00416C46" w:rsidR="00CF1D25" w:rsidRPr="007574CC">
            <w:pPr>
              <w:jc w:val="right"/>
              <w:rPr>
                <w:rFonts w:eastAsia="Arial Unicode MS"/>
              </w:rPr>
            </w:pPr>
            <w:r>
              <w:t>10.777,82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BB6845" w:rsidP="009429DD" w:rsidR="00CF1D25" w:rsidRPr="007574CC">
            <w:pPr>
              <w:jc w:val="center"/>
              <w:rPr>
                <w:rFonts w:eastAsia="Arial Unicode MS"/>
              </w:rPr>
            </w:pPr>
            <w:r>
              <w:rPr>
                <w:rFonts w:eastAsia="Arial Unicode MS"/>
              </w:rPr>
              <w:t>/</w:t>
            </w:r>
          </w:p>
        </w:tc>
        <w:tc>
          <w:tcPr>
            <w:tcW w:type="dxa" w:w="170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416C46" w:rsidP="00416C46" w:rsidR="00CF1D25" w:rsidRPr="007574CC">
            <w:pPr>
              <w:jc w:val="right"/>
              <w:rPr>
                <w:rFonts w:eastAsia="Arial Unicode MS"/>
              </w:rPr>
            </w:pPr>
            <w:r>
              <w:t>10.777,82</w:t>
            </w:r>
          </w:p>
        </w:tc>
      </w:tr>
    </w:tbl>
    <w:p w:rsidRDefault="000F2001" w:rsidP="00534651" w:rsidR="000F2001">
      <w:pPr>
        <w:ind w:firstLine="348" w:left="360"/>
        <w:jc w:val="both"/>
        <w:rPr>
          <w:b/>
          <w:bCs/>
        </w:rPr>
      </w:pPr>
    </w:p>
    <w:p w:rsidRDefault="0058272A" w:rsidP="00BB6845" w:rsidR="0058272A" w:rsidRPr="007574CC">
      <w:pPr>
        <w:tabs>
          <w:tab w:pos="9072" w:val="right"/>
        </w:tabs>
      </w:pPr>
    </w:p>
    <w:p w:rsidRDefault="00DF7AA6" w:rsidR="00DF7AA6">
      <w:pPr>
        <w:pStyle w:val="Naslov1"/>
        <w:rPr>
          <w:b w:val="false"/>
          <w:bCs w:val="false"/>
        </w:rPr>
      </w:pPr>
    </w:p>
    <w:p w:rsidRDefault="0058272A" w:rsidR="0058272A">
      <w:pPr>
        <w:pStyle w:val="Naslov1"/>
        <w:rPr>
          <w:b w:val="false"/>
          <w:bCs w:val="false"/>
        </w:rPr>
      </w:pPr>
      <w:r w:rsidRPr="007574CC">
        <w:rPr>
          <w:b w:val="false"/>
          <w:bCs w:val="false"/>
        </w:rPr>
        <w:t>Obrazloženje</w:t>
      </w:r>
    </w:p>
    <w:p w:rsidRDefault="00DF7AA6" w:rsidP="00DF7AA6" w:rsidR="00DF7AA6" w:rsidRPr="00DF7AA6"/>
    <w:p w:rsidRDefault="0058272A" w:rsidR="0058272A" w:rsidRPr="007574CC">
      <w:pPr>
        <w:jc w:val="both"/>
      </w:pPr>
    </w:p>
    <w:p w:rsidRDefault="00A7588C" w:rsidP="004906BC" w:rsidR="004906BC">
      <w:pPr>
        <w:pStyle w:val="Tijeloteksta-uvlaka3"/>
        <w:ind w:left="0"/>
      </w:pPr>
      <w:r>
        <w:tab/>
      </w:r>
      <w:r w:rsidR="00C4540A">
        <w:t xml:space="preserve">Rješenjem ovog suda br. </w:t>
      </w:r>
      <w:r w:rsidR="00BB6845" w:rsidRPr="003A4FAE">
        <w:t>4</w:t>
      </w:r>
      <w:r w:rsidR="004906BC" w:rsidRPr="00E55537">
        <w:t>. ST-37/2013 od 19. srpnja 2013. godine  otvoren je stečajni p</w:t>
      </w:r>
      <w:r w:rsidR="007F4EFE">
        <w:t xml:space="preserve">ostupak nad stečajnim dužnikom </w:t>
      </w:r>
      <w:r w:rsidR="004906BC" w:rsidRPr="00E55537">
        <w:t>TIBRA d.o.o. Donji Muć 0, Donji Muć, OIB: 04662233203</w:t>
      </w:r>
      <w:r w:rsidR="004906BC">
        <w:t>.</w:t>
      </w:r>
    </w:p>
    <w:p w:rsidRDefault="004906BC" w:rsidP="004906BC" w:rsidR="004906BC" w:rsidRPr="00E55537">
      <w:pPr>
        <w:pStyle w:val="Tijeloteksta-uvlaka3"/>
        <w:ind w:left="0"/>
      </w:pPr>
    </w:p>
    <w:p w:rsidRDefault="004906BC" w:rsidP="004906BC" w:rsidR="004906BC" w:rsidRPr="00E55537">
      <w:pPr>
        <w:pStyle w:val="Tijeloteksta-uvlaka3"/>
        <w:ind w:left="0"/>
        <w:rPr>
          <w:color w:val="FF0000"/>
        </w:rPr>
      </w:pPr>
      <w:r w:rsidRPr="00E55537">
        <w:t xml:space="preserve">Istim rješenjem za stečajnog upravitelja </w:t>
      </w:r>
      <w:r w:rsidRPr="009438C1">
        <w:t>Mirko Kozina, dipl. iur, Split, Marina</w:t>
      </w:r>
      <w:r>
        <w:t xml:space="preserve"> Getaldića 29, OIB: 52822555537.</w:t>
      </w:r>
    </w:p>
    <w:p w:rsidRDefault="00C4540A" w:rsidP="004906BC" w:rsidR="00C4540A">
      <w:pPr>
        <w:tabs>
          <w:tab w:pos="0" w:val="left"/>
        </w:tabs>
        <w:jc w:val="both"/>
      </w:pPr>
    </w:p>
    <w:p w:rsidRDefault="00C4540A" w:rsidP="00C4540A" w:rsidR="00C4540A">
      <w:pPr>
        <w:ind w:firstLine="540"/>
        <w:jc w:val="both"/>
      </w:pPr>
      <w:r>
        <w:t xml:space="preserve">Na </w:t>
      </w:r>
      <w:r w:rsidR="00BB6845">
        <w:t xml:space="preserve">posebnom </w:t>
      </w:r>
      <w:r>
        <w:t xml:space="preserve">ispitnom ročištu od </w:t>
      </w:r>
      <w:r w:rsidR="00801D71">
        <w:t>07. ožujka</w:t>
      </w:r>
      <w:r w:rsidR="00202B92">
        <w:t xml:space="preserve"> 2016</w:t>
      </w:r>
      <w:r w:rsidR="00416C46">
        <w:t xml:space="preserve"> godine ispitana je </w:t>
      </w:r>
      <w:r>
        <w:t>prijav</w:t>
      </w:r>
      <w:r w:rsidR="00416C46">
        <w:t>a</w:t>
      </w:r>
      <w:r>
        <w:t xml:space="preserve"> tražbina stečaj</w:t>
      </w:r>
      <w:r w:rsidR="004906BC">
        <w:t>nog</w:t>
      </w:r>
      <w:r>
        <w:t xml:space="preserve"> vjerovnika pobliže označen</w:t>
      </w:r>
      <w:r w:rsidR="004906BC">
        <w:t>og</w:t>
      </w:r>
      <w:r>
        <w:t xml:space="preserve"> u izreci ovog rješenja. </w:t>
      </w:r>
    </w:p>
    <w:p w:rsidRDefault="00C4540A" w:rsidP="00C4540A" w:rsidR="00C4540A">
      <w:pPr>
        <w:ind w:firstLine="540"/>
        <w:jc w:val="both"/>
      </w:pPr>
    </w:p>
    <w:p w:rsidRDefault="004906BC" w:rsidP="004906BC" w:rsidR="004906BC">
      <w:pPr>
        <w:ind w:firstLine="540"/>
        <w:jc w:val="both"/>
      </w:pPr>
      <w:r>
        <w:t>Imenovan</w:t>
      </w:r>
      <w:r w:rsidR="00940A21">
        <w:t>i</w:t>
      </w:r>
      <w:r w:rsidR="00C4540A">
        <w:t xml:space="preserve"> stečajn</w:t>
      </w:r>
      <w:r>
        <w:t>i upravitelj</w:t>
      </w:r>
      <w:r w:rsidR="00C4540A">
        <w:t xml:space="preserve">  je na</w:t>
      </w:r>
      <w:r w:rsidR="00BB6845">
        <w:t xml:space="preserve"> posebnom</w:t>
      </w:r>
      <w:r w:rsidR="00C4540A">
        <w:t xml:space="preserve"> ispitnom ročištu od </w:t>
      </w:r>
      <w:r w:rsidR="004C52B7">
        <w:t>07. ožujka 2016</w:t>
      </w:r>
      <w:r>
        <w:t>. godine izjavio</w:t>
      </w:r>
      <w:r w:rsidR="00C4540A">
        <w:t xml:space="preserve"> da  u cijelosti priznaje prijav</w:t>
      </w:r>
      <w:r w:rsidR="00940A21">
        <w:t>u</w:t>
      </w:r>
      <w:r w:rsidR="00C4540A">
        <w:t xml:space="preserve"> tražbin</w:t>
      </w:r>
      <w:r>
        <w:t>e stečajnog</w:t>
      </w:r>
      <w:r w:rsidR="00C4540A">
        <w:t xml:space="preserve"> vjerovnika </w:t>
      </w:r>
      <w:r>
        <w:t>općeg</w:t>
      </w:r>
      <w:r w:rsidR="00C4540A">
        <w:t xml:space="preserve"> isplatnog reda i to  </w:t>
      </w:r>
      <w:r w:rsidR="00416C46">
        <w:t>RH, Ministarstvo financija-Porezna uprava</w:t>
      </w:r>
      <w:r>
        <w:t xml:space="preserve"> na iznos od </w:t>
      </w:r>
      <w:r w:rsidR="00416C46">
        <w:t xml:space="preserve">10.777,82 </w:t>
      </w:r>
      <w:r>
        <w:t xml:space="preserve">kn, a koja tražbina se u cijelosti priznaje i svrstava u Opći viši isplatni red. </w:t>
      </w:r>
    </w:p>
    <w:p w:rsidRDefault="00416C46" w:rsidP="004906BC" w:rsidR="00416C46">
      <w:pPr>
        <w:ind w:firstLine="540"/>
        <w:jc w:val="both"/>
      </w:pPr>
    </w:p>
    <w:p w:rsidRDefault="00DF7AA6" w:rsidP="00DF7AA6" w:rsidR="00DF7AA6">
      <w:pPr>
        <w:ind w:firstLine="540"/>
        <w:jc w:val="both"/>
      </w:pPr>
      <w:r>
        <w:t xml:space="preserve">Slijedom  prednjeg, temeljem odredbi čl. 177. SZ, trebalo je odlučiti kao u izreci rješenja. </w:t>
      </w:r>
    </w:p>
    <w:p w:rsidRDefault="00C4540A" w:rsidP="00C4540A" w:rsidR="00C4540A">
      <w:pPr>
        <w:ind w:firstLine="540"/>
        <w:jc w:val="both"/>
      </w:pPr>
    </w:p>
    <w:p w:rsidRDefault="00C4540A" w:rsidP="00C4540A" w:rsidR="00C4540A">
      <w:pPr>
        <w:ind w:firstLine="540"/>
        <w:jc w:val="center"/>
      </w:pPr>
      <w:r>
        <w:t xml:space="preserve">U  Splitu,  </w:t>
      </w:r>
      <w:r w:rsidR="004C52B7">
        <w:t>07. ožujka</w:t>
      </w:r>
      <w:r w:rsidR="00202B92">
        <w:t xml:space="preserve"> 2016</w:t>
      </w:r>
      <w:r w:rsidR="00A7588C">
        <w:t xml:space="preserve">. godine </w:t>
      </w:r>
    </w:p>
    <w:p w:rsidRDefault="0058272A" w:rsidR="0058272A">
      <w:pPr>
        <w:ind w:firstLine="540"/>
        <w:jc w:val="center"/>
      </w:pPr>
    </w:p>
    <w:p w:rsidRDefault="008B30BE" w:rsidR="008B30BE" w:rsidRPr="007574CC">
      <w:pPr>
        <w:ind w:firstLine="540"/>
        <w:jc w:val="center"/>
      </w:pPr>
    </w:p>
    <w:p w:rsidRDefault="00202B92" w:rsidP="00015034" w:rsidR="00DE2278" w:rsidRPr="007574CC">
      <w:pPr>
        <w:pStyle w:val="Bezproreda"/>
        <w:ind w:firstLine="708" w:left="4956"/>
        <w:jc w:val="right"/>
        <w:rPr>
          <w:rFonts w:hAnsi="Times New Roman" w:ascii="Times New Roman"/>
          <w:sz w:val="24"/>
          <w:szCs w:val="24"/>
        </w:rPr>
      </w:pPr>
      <w:r>
        <w:rPr>
          <w:rFonts w:hAnsi="Times New Roman" w:ascii="Times New Roman"/>
          <w:sz w:val="24"/>
          <w:szCs w:val="24"/>
        </w:rPr>
        <w:t>SUDAC</w:t>
      </w:r>
    </w:p>
    <w:p w:rsidRDefault="00015034" w:rsidP="00015034" w:rsidR="00015034">
      <w:pPr>
        <w:pStyle w:val="Bezproreda"/>
        <w:ind w:firstLine="708" w:left="4956"/>
        <w:jc w:val="right"/>
        <w:rPr>
          <w:rFonts w:hAnsi="Times New Roman" w:ascii="Times New Roman"/>
          <w:sz w:val="24"/>
          <w:szCs w:val="24"/>
        </w:rPr>
      </w:pPr>
    </w:p>
    <w:p w:rsidRDefault="008B30BE" w:rsidP="00015034" w:rsidR="008B30BE" w:rsidRPr="007574CC">
      <w:pPr>
        <w:pStyle w:val="Bezproreda"/>
        <w:ind w:firstLine="708" w:left="4956"/>
        <w:jc w:val="right"/>
        <w:rPr>
          <w:rFonts w:hAnsi="Times New Roman" w:ascii="Times New Roman"/>
          <w:sz w:val="24"/>
          <w:szCs w:val="24"/>
        </w:rPr>
      </w:pPr>
    </w:p>
    <w:p w:rsidRDefault="00DE2278" w:rsidP="00015034" w:rsidR="00DE2278" w:rsidRPr="007574CC">
      <w:pPr>
        <w:pStyle w:val="Bezproreda"/>
        <w:jc w:val="right"/>
        <w:rPr>
          <w:rFonts w:hAnsi="Times New Roman" w:ascii="Times New Roman"/>
          <w:sz w:val="24"/>
          <w:szCs w:val="24"/>
        </w:rPr>
      </w:pP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r>
      <w:r w:rsidRPr="007574CC">
        <w:rPr>
          <w:rFonts w:hAnsi="Times New Roman" w:ascii="Times New Roman"/>
          <w:sz w:val="24"/>
          <w:szCs w:val="24"/>
        </w:rPr>
        <w:tab/>
        <w:t>Katarina Mikulić</w:t>
      </w:r>
    </w:p>
    <w:p w:rsidRDefault="0058272A" w:rsidP="007574CC" w:rsidR="0058272A">
      <w:pPr>
        <w:jc w:val="both"/>
      </w:pPr>
    </w:p>
    <w:p w:rsidRDefault="008B30BE" w:rsidP="007574CC" w:rsidR="008B30BE" w:rsidRPr="007574CC">
      <w:pPr>
        <w:jc w:val="both"/>
      </w:pPr>
    </w:p>
    <w:p w:rsidRDefault="0058272A" w:rsidP="00C30FA8" w:rsidR="00E16C1A" w:rsidRPr="007574CC">
      <w:pPr>
        <w:jc w:val="both"/>
      </w:pPr>
      <w:r w:rsidRPr="007574CC">
        <w:t>PRAVNA POUKA: Protiv ovog rješenja dopuštena je žalba Visokom trgovačkom sudu Republike Hrvatske u Zagrebu. Žalba se podnosi putem ovog suda u 2 primjerka,  u roku od 8 dana od dana dostave rješenja</w:t>
      </w:r>
      <w:r w:rsidRPr="007574CC">
        <w:rPr>
          <w:b/>
        </w:rPr>
        <w:t>.</w:t>
      </w:r>
      <w:r w:rsidR="001C1614" w:rsidRPr="007574CC">
        <w:rPr>
          <w:b/>
        </w:rPr>
        <w:t xml:space="preserve"> </w:t>
      </w:r>
      <w:r w:rsidR="001C1614" w:rsidRPr="007574CC">
        <w:t xml:space="preserve">Žalba izjavljena protiv rješenja o upućivanju u parnicu  bez utjecaja je na rok za pokretanje parnice. </w:t>
      </w:r>
    </w:p>
    <w:p w:rsidRDefault="00C5421F" w:rsidR="00C5421F" w:rsidRPr="007574CC">
      <w:pPr>
        <w:jc w:val="both"/>
      </w:pPr>
    </w:p>
    <w:p w:rsidRDefault="00E16C1A" w:rsidR="0058272A" w:rsidRPr="007574CC">
      <w:pPr>
        <w:jc w:val="both"/>
      </w:pPr>
      <w:r w:rsidRPr="007574CC">
        <w:t>D</w:t>
      </w:r>
      <w:r w:rsidR="0058272A" w:rsidRPr="007574CC">
        <w:t>NA:</w:t>
      </w:r>
    </w:p>
    <w:p w:rsidRDefault="00C30FA8" w:rsidR="002C043F">
      <w:pPr>
        <w:numPr>
          <w:ilvl w:val="0"/>
          <w:numId w:val="3"/>
        </w:numPr>
        <w:jc w:val="both"/>
      </w:pPr>
      <w:r w:rsidRPr="007574CC">
        <w:t>s</w:t>
      </w:r>
      <w:r w:rsidR="0058272A" w:rsidRPr="007574CC">
        <w:t>t</w:t>
      </w:r>
      <w:r w:rsidR="002C043F" w:rsidRPr="007574CC">
        <w:t>ečajno</w:t>
      </w:r>
      <w:r w:rsidR="008151DD" w:rsidRPr="007574CC">
        <w:t>m</w:t>
      </w:r>
      <w:r w:rsidR="002C043F" w:rsidRPr="007574CC">
        <w:t xml:space="preserve"> </w:t>
      </w:r>
      <w:r w:rsidR="0058272A" w:rsidRPr="007574CC">
        <w:t xml:space="preserve"> upravitelj</w:t>
      </w:r>
      <w:r w:rsidR="008151DD" w:rsidRPr="007574CC">
        <w:t>u</w:t>
      </w:r>
    </w:p>
    <w:p w:rsidRDefault="00DF7AA6" w:rsidR="00DF7AA6">
      <w:pPr>
        <w:numPr>
          <w:ilvl w:val="0"/>
          <w:numId w:val="3"/>
        </w:numPr>
        <w:jc w:val="both"/>
      </w:pPr>
      <w:r>
        <w:t xml:space="preserve">e-oglasna ploča </w:t>
      </w:r>
    </w:p>
    <w:p w:rsidRDefault="001D1916" w:rsidP="001D1916" w:rsidR="001D1916" w:rsidRPr="007574CC">
      <w:pPr>
        <w:ind w:left="360"/>
        <w:jc w:val="both"/>
      </w:pPr>
    </w:p>
    <w:p w:rsidRDefault="00DE2278" w:rsidR="00DE2278" w:rsidRPr="007574CC">
      <w:pPr>
        <w:jc w:val="both"/>
      </w:pPr>
    </w:p>
    <w:sectPr w:rsidSect="00A7588C" w:rsidR="00DE2278" w:rsidRPr="007574CC">
      <w:headerReference w:type="even" r:id="rId1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52196" w:rsidR="00F52196">
      <w:r>
        <w:separator/>
      </w:r>
    </w:p>
  </w:endnote>
  <w:endnote w:id="0" w:type="continuationSeparator">
    <w:p w:rsidRDefault="00F52196" w:rsidR="00F521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C52B7" w:rsidR="004C52B7">
    <w:pPr>
      <w:pStyle w:val="Podnoje"/>
      <w:jc w:val="center"/>
    </w:pPr>
    <w:r>
      <w:fldChar w:fldCharType="begin"/>
    </w:r>
    <w:r>
      <w:instrText>PAGE   \* MERGEFORMAT</w:instrText>
    </w:r>
    <w:r>
      <w:fldChar w:fldCharType="separate"/>
    </w:r>
    <w:r w:rsidR="00483721">
      <w:rPr>
        <w:noProof/>
      </w:rPr>
      <w:t>2</w:t>
    </w:r>
    <w:r>
      <w:fldChar w:fldCharType="end"/>
    </w:r>
  </w:p>
  <w:p w:rsidRDefault="004C52B7" w:rsidR="004C52B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52196" w:rsidR="00F52196">
      <w:r>
        <w:separator/>
      </w:r>
    </w:p>
  </w:footnote>
  <w:footnote w:id="0" w:type="continuationSeparator">
    <w:p w:rsidRDefault="00F52196" w:rsidR="00F521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20E2" w:rsidR="003B20E2">
    <w:pPr>
      <w:pStyle w:val="Zaglavlje"/>
      <w:jc w:val="center"/>
    </w:pPr>
  </w:p>
  <w:p w:rsidRDefault="004C52B7" w:rsidR="00C5421F">
    <w:pPr>
      <w:pStyle w:val="Zaglavlje"/>
    </w:pPr>
    <w:r>
      <w:tab/>
    </w:r>
    <w:r>
      <w:tab/>
      <w:t>4.</w:t>
    </w:r>
    <w:r w:rsidR="003B20E2">
      <w:t>St-</w:t>
    </w:r>
    <w:r w:rsidR="004906BC">
      <w:t>37</w:t>
    </w:r>
    <w:r w:rsidR="00BB6845">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5600" w:rsidP="00285600" w:rsidR="00285600">
    <w:pPr>
      <w:pStyle w:val="Zaglavlje"/>
      <w:jc w:val="right"/>
    </w:pPr>
    <w:r>
      <w:t>4</w:t>
    </w:r>
    <w:r w:rsidR="004C52B7">
      <w:t>.</w:t>
    </w:r>
    <w:r>
      <w:t>St-</w:t>
    </w:r>
    <w:r w:rsidR="004906BC">
      <w:t>37</w:t>
    </w:r>
    <w:r w:rsidR="00BB6845">
      <w:t>/2013</w:t>
    </w:r>
  </w:p>
  <w:p w:rsidRDefault="00285600" w:rsidR="0028560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4">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5">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6">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54591FFD"/>
    <w:multiLevelType w:val="hybridMultilevel"/>
    <w:tmpl w:val="C18ED816"/>
    <w:lvl w:tplc="7D1053AE"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1">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8"/>
  </w:num>
  <w:num w:numId="3">
    <w:abstractNumId w:val="2"/>
  </w:num>
  <w:num w:numId="4">
    <w:abstractNumId w:val="6"/>
  </w:num>
  <w:num w:numId="5">
    <w:abstractNumId w:val="5"/>
  </w:num>
  <w:num w:numId="6">
    <w:abstractNumId w:val="10"/>
  </w:num>
  <w:num w:numId="7">
    <w:abstractNumId w:val="3"/>
  </w:num>
  <w:num w:numId="8">
    <w:abstractNumId w:val="1"/>
  </w:num>
  <w:num w:numId="9">
    <w:abstractNumId w:val="7"/>
  </w:num>
  <w:num w:numId="10">
    <w:abstractNumId w:val="9"/>
  </w:num>
  <w:num w:numId="11">
    <w:abstractNumId w:val="11"/>
  </w:num>
  <w:num w:numId="12">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15034"/>
    <w:rsid w:val="00017EBA"/>
    <w:rsid w:val="0002022C"/>
    <w:rsid w:val="0002489C"/>
    <w:rsid w:val="00031C76"/>
    <w:rsid w:val="00034134"/>
    <w:rsid w:val="00040183"/>
    <w:rsid w:val="0004502B"/>
    <w:rsid w:val="000470CF"/>
    <w:rsid w:val="00050C33"/>
    <w:rsid w:val="000546FD"/>
    <w:rsid w:val="000755E8"/>
    <w:rsid w:val="0008331E"/>
    <w:rsid w:val="000872AB"/>
    <w:rsid w:val="000959BC"/>
    <w:rsid w:val="000C6EF3"/>
    <w:rsid w:val="000D410A"/>
    <w:rsid w:val="000D70C5"/>
    <w:rsid w:val="000E2F6A"/>
    <w:rsid w:val="000F1060"/>
    <w:rsid w:val="000F2001"/>
    <w:rsid w:val="00101167"/>
    <w:rsid w:val="00115B23"/>
    <w:rsid w:val="00117946"/>
    <w:rsid w:val="001277FF"/>
    <w:rsid w:val="00131D4B"/>
    <w:rsid w:val="001557BB"/>
    <w:rsid w:val="0018532B"/>
    <w:rsid w:val="00186486"/>
    <w:rsid w:val="001A33C6"/>
    <w:rsid w:val="001C1614"/>
    <w:rsid w:val="001D1916"/>
    <w:rsid w:val="001D2EC2"/>
    <w:rsid w:val="001E148B"/>
    <w:rsid w:val="00202B92"/>
    <w:rsid w:val="00215C27"/>
    <w:rsid w:val="00216B4A"/>
    <w:rsid w:val="00227D09"/>
    <w:rsid w:val="00245C9C"/>
    <w:rsid w:val="00280E38"/>
    <w:rsid w:val="00285600"/>
    <w:rsid w:val="002941BE"/>
    <w:rsid w:val="00297C18"/>
    <w:rsid w:val="002A1420"/>
    <w:rsid w:val="002B01F4"/>
    <w:rsid w:val="002B0714"/>
    <w:rsid w:val="002B4B1F"/>
    <w:rsid w:val="002B7A30"/>
    <w:rsid w:val="002C043F"/>
    <w:rsid w:val="002C472F"/>
    <w:rsid w:val="002C6076"/>
    <w:rsid w:val="002D16DC"/>
    <w:rsid w:val="002E0E72"/>
    <w:rsid w:val="002F52A6"/>
    <w:rsid w:val="00312F10"/>
    <w:rsid w:val="00343701"/>
    <w:rsid w:val="00344575"/>
    <w:rsid w:val="00367B94"/>
    <w:rsid w:val="00375708"/>
    <w:rsid w:val="00394563"/>
    <w:rsid w:val="003B20E2"/>
    <w:rsid w:val="003B36BB"/>
    <w:rsid w:val="003B395D"/>
    <w:rsid w:val="003B42F1"/>
    <w:rsid w:val="003C11B3"/>
    <w:rsid w:val="003C1AD5"/>
    <w:rsid w:val="004007F8"/>
    <w:rsid w:val="00404700"/>
    <w:rsid w:val="00406EF1"/>
    <w:rsid w:val="00416C46"/>
    <w:rsid w:val="00417C7A"/>
    <w:rsid w:val="00421583"/>
    <w:rsid w:val="00434AC7"/>
    <w:rsid w:val="00435359"/>
    <w:rsid w:val="00436C18"/>
    <w:rsid w:val="004375FE"/>
    <w:rsid w:val="00441144"/>
    <w:rsid w:val="004457B2"/>
    <w:rsid w:val="00446BB2"/>
    <w:rsid w:val="004523C8"/>
    <w:rsid w:val="00455C69"/>
    <w:rsid w:val="00483721"/>
    <w:rsid w:val="00485059"/>
    <w:rsid w:val="004906BC"/>
    <w:rsid w:val="00490EE4"/>
    <w:rsid w:val="0049253E"/>
    <w:rsid w:val="0049316F"/>
    <w:rsid w:val="004A0D83"/>
    <w:rsid w:val="004A4992"/>
    <w:rsid w:val="004A4DF7"/>
    <w:rsid w:val="004B3462"/>
    <w:rsid w:val="004B6D2D"/>
    <w:rsid w:val="004C52B7"/>
    <w:rsid w:val="004D0B79"/>
    <w:rsid w:val="004F0228"/>
    <w:rsid w:val="00506E20"/>
    <w:rsid w:val="00521CBA"/>
    <w:rsid w:val="00533CB7"/>
    <w:rsid w:val="00534651"/>
    <w:rsid w:val="00545323"/>
    <w:rsid w:val="00582497"/>
    <w:rsid w:val="0058272A"/>
    <w:rsid w:val="00586A2E"/>
    <w:rsid w:val="005A64D7"/>
    <w:rsid w:val="005C317C"/>
    <w:rsid w:val="005C436C"/>
    <w:rsid w:val="005D4645"/>
    <w:rsid w:val="005D46D9"/>
    <w:rsid w:val="005D6CD2"/>
    <w:rsid w:val="005F26D6"/>
    <w:rsid w:val="00601A6B"/>
    <w:rsid w:val="00604FEE"/>
    <w:rsid w:val="00624047"/>
    <w:rsid w:val="00632325"/>
    <w:rsid w:val="00637B50"/>
    <w:rsid w:val="00640BC6"/>
    <w:rsid w:val="00645873"/>
    <w:rsid w:val="00650A1E"/>
    <w:rsid w:val="006755C3"/>
    <w:rsid w:val="00675DB7"/>
    <w:rsid w:val="0068004A"/>
    <w:rsid w:val="006A7E31"/>
    <w:rsid w:val="006C105B"/>
    <w:rsid w:val="006C3BC1"/>
    <w:rsid w:val="006D66F0"/>
    <w:rsid w:val="006E1513"/>
    <w:rsid w:val="006E4D6E"/>
    <w:rsid w:val="006F405D"/>
    <w:rsid w:val="00702855"/>
    <w:rsid w:val="00705211"/>
    <w:rsid w:val="00705B86"/>
    <w:rsid w:val="007101C9"/>
    <w:rsid w:val="007162AE"/>
    <w:rsid w:val="007176C2"/>
    <w:rsid w:val="007409E5"/>
    <w:rsid w:val="0075686B"/>
    <w:rsid w:val="00756A0C"/>
    <w:rsid w:val="007574CC"/>
    <w:rsid w:val="00761985"/>
    <w:rsid w:val="00784CAA"/>
    <w:rsid w:val="00795607"/>
    <w:rsid w:val="00796E5E"/>
    <w:rsid w:val="007B484D"/>
    <w:rsid w:val="007F4EFE"/>
    <w:rsid w:val="007F5BE2"/>
    <w:rsid w:val="008004CC"/>
    <w:rsid w:val="00801D71"/>
    <w:rsid w:val="00807C3D"/>
    <w:rsid w:val="00813ACD"/>
    <w:rsid w:val="008151DD"/>
    <w:rsid w:val="008865DA"/>
    <w:rsid w:val="008A16FA"/>
    <w:rsid w:val="008A2879"/>
    <w:rsid w:val="008B10D8"/>
    <w:rsid w:val="008B30BE"/>
    <w:rsid w:val="008C160C"/>
    <w:rsid w:val="008D68FD"/>
    <w:rsid w:val="008E03FA"/>
    <w:rsid w:val="008E4C24"/>
    <w:rsid w:val="008E79DC"/>
    <w:rsid w:val="008F004F"/>
    <w:rsid w:val="009104B3"/>
    <w:rsid w:val="009137D4"/>
    <w:rsid w:val="00940A21"/>
    <w:rsid w:val="00940DCC"/>
    <w:rsid w:val="009429DD"/>
    <w:rsid w:val="00954B49"/>
    <w:rsid w:val="009652AC"/>
    <w:rsid w:val="009779A6"/>
    <w:rsid w:val="00987E99"/>
    <w:rsid w:val="00995F41"/>
    <w:rsid w:val="009A0E25"/>
    <w:rsid w:val="009B03AC"/>
    <w:rsid w:val="009B0C92"/>
    <w:rsid w:val="009B30BD"/>
    <w:rsid w:val="009C2546"/>
    <w:rsid w:val="009D4015"/>
    <w:rsid w:val="009D467C"/>
    <w:rsid w:val="009E0C95"/>
    <w:rsid w:val="00A25697"/>
    <w:rsid w:val="00A36B76"/>
    <w:rsid w:val="00A377CF"/>
    <w:rsid w:val="00A4361F"/>
    <w:rsid w:val="00A50308"/>
    <w:rsid w:val="00A61FEB"/>
    <w:rsid w:val="00A620A8"/>
    <w:rsid w:val="00A746DD"/>
    <w:rsid w:val="00A75332"/>
    <w:rsid w:val="00A7588C"/>
    <w:rsid w:val="00A770C7"/>
    <w:rsid w:val="00A835BD"/>
    <w:rsid w:val="00A97DF6"/>
    <w:rsid w:val="00AA009D"/>
    <w:rsid w:val="00AA167D"/>
    <w:rsid w:val="00AA4A57"/>
    <w:rsid w:val="00AB3B37"/>
    <w:rsid w:val="00AC3BA4"/>
    <w:rsid w:val="00AC6FD4"/>
    <w:rsid w:val="00AC7174"/>
    <w:rsid w:val="00AD2B3D"/>
    <w:rsid w:val="00AD4E05"/>
    <w:rsid w:val="00AD5A22"/>
    <w:rsid w:val="00AE0893"/>
    <w:rsid w:val="00AF3A78"/>
    <w:rsid w:val="00B06912"/>
    <w:rsid w:val="00B10155"/>
    <w:rsid w:val="00B16487"/>
    <w:rsid w:val="00B30D35"/>
    <w:rsid w:val="00B346D1"/>
    <w:rsid w:val="00B4222E"/>
    <w:rsid w:val="00B44069"/>
    <w:rsid w:val="00B56A75"/>
    <w:rsid w:val="00B64008"/>
    <w:rsid w:val="00B72FDA"/>
    <w:rsid w:val="00B80E43"/>
    <w:rsid w:val="00B878A4"/>
    <w:rsid w:val="00BB6845"/>
    <w:rsid w:val="00BF4C61"/>
    <w:rsid w:val="00BF6C37"/>
    <w:rsid w:val="00C10052"/>
    <w:rsid w:val="00C1155C"/>
    <w:rsid w:val="00C27662"/>
    <w:rsid w:val="00C30FA8"/>
    <w:rsid w:val="00C363C3"/>
    <w:rsid w:val="00C4540A"/>
    <w:rsid w:val="00C5421F"/>
    <w:rsid w:val="00C54B30"/>
    <w:rsid w:val="00C76757"/>
    <w:rsid w:val="00C8790D"/>
    <w:rsid w:val="00C917F2"/>
    <w:rsid w:val="00CA554E"/>
    <w:rsid w:val="00CA74E1"/>
    <w:rsid w:val="00CB7E99"/>
    <w:rsid w:val="00CC0E34"/>
    <w:rsid w:val="00CC39BA"/>
    <w:rsid w:val="00CC5A98"/>
    <w:rsid w:val="00CD318C"/>
    <w:rsid w:val="00CF1D25"/>
    <w:rsid w:val="00D072E0"/>
    <w:rsid w:val="00D20171"/>
    <w:rsid w:val="00D21790"/>
    <w:rsid w:val="00D30C71"/>
    <w:rsid w:val="00D37AFB"/>
    <w:rsid w:val="00D4249B"/>
    <w:rsid w:val="00D75E0F"/>
    <w:rsid w:val="00D864DD"/>
    <w:rsid w:val="00DC2F11"/>
    <w:rsid w:val="00DE2278"/>
    <w:rsid w:val="00DE74FB"/>
    <w:rsid w:val="00DF7AA6"/>
    <w:rsid w:val="00E03899"/>
    <w:rsid w:val="00E16C1A"/>
    <w:rsid w:val="00E40924"/>
    <w:rsid w:val="00E4692E"/>
    <w:rsid w:val="00E70799"/>
    <w:rsid w:val="00E761AD"/>
    <w:rsid w:val="00E817B4"/>
    <w:rsid w:val="00EA2DAB"/>
    <w:rsid w:val="00EA6A05"/>
    <w:rsid w:val="00EC5B9A"/>
    <w:rsid w:val="00EE16FC"/>
    <w:rsid w:val="00EE1CE9"/>
    <w:rsid w:val="00F20D0D"/>
    <w:rsid w:val="00F47870"/>
    <w:rsid w:val="00F502F0"/>
    <w:rsid w:val="00F50665"/>
    <w:rsid w:val="00F52196"/>
    <w:rsid w:val="00F63481"/>
    <w:rsid w:val="00F67A71"/>
    <w:rsid w:val="00F71999"/>
    <w:rsid w:val="00F769A3"/>
    <w:rsid w:val="00F87D44"/>
    <w:rsid w:val="00F95DA8"/>
    <w:rsid w:val="00FB18D0"/>
    <w:rsid w:val="00FE2F18"/>
    <w:rsid w:val="00FE55A2"/>
    <w:rsid w:val="00FE62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Tijeloteksta-uvlaka3Char" w:type="character">
    <w:name w:val="Tijelo teksta - uvlaka 3 Char"/>
    <w:aliases w:val=" uvlaka 3 Char,uvlaka 3 Char"/>
    <w:link w:val="Tijeloteksta-uvlaka3"/>
    <w:locked/>
    <w:rsid w:val="00C4540A"/>
    <w:rPr>
      <w:sz w:val="24"/>
      <w:szCs w:val="24"/>
    </w:rPr>
  </w:style>
  <w:style w:customStyle="true" w:styleId="PodnojeChar" w:type="character">
    <w:name w:val="Podnožje Char"/>
    <w:link w:val="Podnoje"/>
    <w:uiPriority w:val="99"/>
    <w:rsid w:val="004C52B7"/>
    <w:rPr>
      <w:sz w:val="24"/>
      <w:szCs w:val="24"/>
    </w:rPr>
  </w:style>
  <w:style w:styleId="Tekstrezerviranogmjesta" w:type="character">
    <w:name w:val="Placeholder Text"/>
    <w:basedOn w:val="Zadanifontodlomka"/>
    <w:uiPriority w:val="99"/>
    <w:semiHidden/>
    <w:rsid w:val="00483721"/>
    <w:rPr>
      <w:color w:val="808080"/>
      <w:bdr w:space="0" w:sz="0" w:color="auto" w:val="none"/>
      <w:shd w:fill="auto" w:color="auto" w:val="clear"/>
    </w:rPr>
  </w:style>
  <w:style w:customStyle="true" w:styleId="eSPISCCParagraphDefaultFont" w:type="character">
    <w:name w:val="eSPIS_CC_Paragraph Default Font"/>
    <w:basedOn w:val="Zadanifontodlomka"/>
    <w:rsid w:val="004837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83721"/>
    <w:rPr>
      <w:bdr w:space="0" w:sz="0" w:color="auto" w:val="none"/>
      <w:shd w:fill="FFFFCC" w:color="auto" w:val="clear"/>
      <w:lang w:val="hr-HR"/>
    </w:rPr>
  </w:style>
  <w:style w:customStyle="true" w:styleId="PozadinaSvijetloCrvena" w:type="character">
    <w:name w:val="Pozadina_SvijetloCrvena"/>
    <w:basedOn w:val="eSPISCCParagraphDefaultFont"/>
    <w:rsid w:val="004837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837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link w:val="PodnojeChar"/>
    <w:uiPriority w:val="99"/>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Tijeloteksta-uvlaka3Char" w:type="character">
    <w:name w:val="Tijelo teksta - uvlaka 3 Char"/>
    <w:aliases w:val=" uvlaka 3 Char,uvlaka 3 Char"/>
    <w:link w:val="Tijeloteksta-uvlaka3"/>
    <w:locked/>
    <w:rsid w:val="00C4540A"/>
    <w:rPr>
      <w:sz w:val="24"/>
      <w:szCs w:val="24"/>
    </w:rPr>
  </w:style>
  <w:style w:customStyle="1" w:styleId="PodnojeChar" w:type="character">
    <w:name w:val="Podnožje Char"/>
    <w:link w:val="Podnoje"/>
    <w:uiPriority w:val="99"/>
    <w:rsid w:val="004C52B7"/>
    <w:rPr>
      <w:sz w:val="24"/>
      <w:szCs w:val="24"/>
    </w:rPr>
  </w:style>
  <w:style w:styleId="Tekstrezerviranogmjesta" w:type="character">
    <w:name w:val="Placeholder Text"/>
    <w:basedOn w:val="Zadanifontodlomka"/>
    <w:uiPriority w:val="99"/>
    <w:semiHidden/>
    <w:rsid w:val="00483721"/>
    <w:rPr>
      <w:color w:val="808080"/>
      <w:bdr w:color="auto" w:space="0" w:sz="0" w:val="none"/>
      <w:shd w:color="auto" w:fill="auto" w:val="clear"/>
    </w:rPr>
  </w:style>
  <w:style w:customStyle="1" w:styleId="eSPISCCParagraphDefaultFont" w:type="character">
    <w:name w:val="eSPIS_CC_Paragraph Default Font"/>
    <w:basedOn w:val="Zadanifontodlomka"/>
    <w:rsid w:val="004837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83721"/>
    <w:rPr>
      <w:bdr w:color="auto" w:space="0" w:sz="0" w:val="none"/>
      <w:shd w:color="auto" w:fill="FFFFCC" w:val="clear"/>
      <w:lang w:val="hr-HR"/>
    </w:rPr>
  </w:style>
  <w:style w:customStyle="1" w:styleId="PozadinaSvijetloCrvena" w:type="character">
    <w:name w:val="Pozadina_SvijetloCrvena"/>
    <w:basedOn w:val="eSPISCCParagraphDefaultFont"/>
    <w:rsid w:val="004837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837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48524567">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 w:id="146133903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ožujka 2016.</izvorni_sadrzaj>
    <derivirana_varijabla naziv="DomainObject.DatumDonosenjaOdluke_1">7.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izvorni_sadrzaj>
    <derivirana_varijabla naziv="DomainObject.Predmet.Broj_1">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siječnja 2013.</izvorni_sadrzaj>
    <derivirana_varijabla naziv="DomainObject.Predmet.DatumOsnivanja_1">31.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St-37/2013</izvorni_sadrzaj>
    <derivirana_varijabla naziv="DomainObject.Predmet.OznakaBroj_1">St-37/2013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izvorni_sadrzaj>
    <derivirana_varijabla naziv="DomainObject.Predmet.StrankaFormated_1">  TIBRA d.o.o. za proizvodnju izolacijskog materijala; CROATIA osiguranje d.d.; ALPE ADRIA POSLOVODSTVO d.o.o.; Hypo Leasing Kroatien d.o.o.; INSTITUT IGH, dioničko društvo za istraživanje i razvoj u graditeljstvu; CESTAR društvo s ograničenom odgovornošću za građevinarstvo zastupanog po punomoćniku Tihomir Luetić; RH Ministarstvo financija zastupanog po punomoćniku Županijsko državno odvjetništvo Split; Fond za zaštitu okolišta i energetsku učinkovitost; MESSER CROATIA PLIN Poduzeće za proizvodnju i prodaju tehničkih plinova d.o.o.; HEP - Opskrba d.o.o. za opskrbu potrošača električnom, toplinskom energijom i plinom; Ivan Jelavić-šovran zastupanog po punomoćniku ZAJEDNIČKI ODVJETNIČKI URED ECIJA KULJIĆ BAJIĆ I MERI BLASLOV PAVASOVIĆ; Duje Jukić zastupanog po punomoćniku ZAJEDNIČKI ODVJETNIČKI URED ECIJA KULJIŠ BAJIĆ I MERI BLASLOV PAVASOVIĆ; Joško Jelavić zastupanog po punomoćniku ZAJEDNIČKI ODVJETNIČKI URED ECIJA KULJIŠ BAJIĆ I MERI BLASLOV PAVASOVIĆ; Ante Petričević zastupanog po punomoćniku ZAJEDNIČKI ODVJETNIČKI URED ECIJA KULJIŠ BAJIĆ I MERI BLASLOV PAVASOVIĆ; Ante Leskur zastupanog po punomoćniku ZAJEDNIČKI ODVJETNIČKI URED ECIJA KULJIŠ BAJIĆ I MERI BLASLOV PAVASOVIĆ; Jure Brčić zastupanog po punomoćniku ZAJEDNIČKI ODVJETNIČKI URED ECIJA KULJIŠ BAJIĆ I MERI BLASLOV PAVASOVIĆ; Mario Asanović zastupanog po punomoćniku ZAJEDNIČKI ODVJETNIČKI URED ECIJA KULJIŠ BAJIĆ I MERI BLASLOV PAVASOVIĆ; XALOY EUROPE GMBH</derivirana_varijabla>
  </DomainObject.Predmet.StrankaFormated>
  <DomainObject.Predmet.StrankaFormatedOIB>
    <izvorni_sadrzaj>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izvorni_sadrzaj>
    <derivirana_varijabla naziv="DomainObject.Predmet.StrankaFormatedOIB_1">  TIBRA d.o.o. za proizvodnju izolacijskog materijala, OIB 04662233203; CROATIA osiguranje d.d., OIB 26187994862; ALPE ADRIA POSLOVODSTVO d.o.o., OIB 99488126785; Hypo Leasing Kroatien d.o.o., OIB 87064273078; INSTITUT IGH, dioničko društvo za istraživanje i razvoj u graditeljstvu, OIB 79766124714; CESTAR društvo s ograničenom odgovornošću za građevinarstvo, OIB 27471262195 zastupanog po punomoćniku Tihomir Luetić; RH Ministarstvo financija, OIB 18683136487 zastupanog po punomoćniku Županijsko državno odvjetništvo Split; Fond za zaštitu okolišta i energetsku učinkovitost, OIB 85828625994; MESSER CROATIA PLIN Poduzeće za proizvodnju i prodaju tehničkih plinova d.o.o., OIB 32179081874; HEP - Opskrba d.o.o. za opskrbu potrošača električnom, toplinskom energijom i plinom, OIB 63073332379; Ivan Jelavić-šovran, OIB 99476908563 zastupanog po punomoćniku ZAJEDNIČKI ODVJETNIČKI URED ECIJA KULJIĆ BAJIĆ I MERI BLASLOV PAVASOVIĆ; Duje Jukić, OIB 90671087128 zastupanog po punomoćniku ZAJEDNIČKI ODVJETNIČKI URED ECIJA KULJIŠ BAJIĆ I MERI BLASLOV PAVASOVIĆ; Joško Jelavić, OIB 71323720987 zastupanog po punomoćniku ZAJEDNIČKI ODVJETNIČKI URED ECIJA KULJIŠ BAJIĆ I MERI BLASLOV PAVASOVIĆ; Ante Petričević, OIB 08484243071 zastupanog po punomoćniku ZAJEDNIČKI ODVJETNIČKI URED ECIJA KULJIŠ BAJIĆ I MERI BLASLOV PAVASOVIĆ; Ante Leskur, OIB 05973186134 zastupanog po punomoćniku ZAJEDNIČKI ODVJETNIČKI URED ECIJA KULJIŠ BAJIĆ I MERI BLASLOV PAVASOVIĆ; Jure Brčić, OIB  zastupanog po punomoćniku ZAJEDNIČKI ODVJETNIČKI URED ECIJA KULJIŠ BAJIĆ I MERI BLASLOV PAVASOVIĆ; Mario Asanović, OIB  zastupanog po punomoćniku ZAJEDNIČKI ODVJETNIČKI URED ECIJA KULJIŠ BAJIĆ I MERI BLASLOV PAVASOVIĆ; XALOY EUROPE GMBH</derivirana_varijabla>
  </DomainObject.Predmet.StrankaFormatedOIB>
  <DomainObject.Predmet.StrankaFormatedWithAdress>
    <izvorni_sadrzaj>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izvorni_sadrzaj>
    <derivirana_varijabla naziv="DomainObject.Predmet.StrankaFormatedWithAdress_1"> TIBRA d.o.o. za proizvodnju izolacijskog materijala, Donji Muć/0, Donji Muć; CROATIA osiguranje d.d., Miramarska 22, 10000 Zagreb; ALPE ADRIA POSLOVODSTVO d.o.o., Slavonska avenija  6 a, 10000 Zagreb; Hypo Leasing Kroatien d.o.o., Koranska 16, 10000 Zagreb; INSTITUT IGH, dioničko društvo za istraživanje i razvoj u graditeljstvu, Janka Rakuše 1, 10000 Zagreb; CESTAR društvo s ograničenom odgovornošću za građevinarstvo, Tršćanska 1, 21000 Split zastupanog po punomoćniku Tihomir Luetić; RH Ministarstvo financija zastupanog po punomoćniku Županijsko državno odvjetništvo Split; Fond za zaštitu okolišta i energetsku učinkovitost, Ksaver 208, 10000 Zagreb; MESSER CROATIA PLIN Poduzeće za proizvodnju i prodaju tehničkih plinova d.o.o., Industrijska 1, 10290 Zaprešić; HEP - Opskrba d.o.o. za opskrbu potrošača električnom, toplinskom energijom i plinom, Ulica grada Vukovara 37, 10000 Zagreb; Ivan Jelavić-šovran, Vlaka 69a, 21203 Gornji Muć zastupanog po punomoćniku ZAJEDNIČKI ODVJETNIČKI URED ECIJA KULJIĆ BAJIĆ I MERI BLASLOV PAVASOVIĆ; Duje Jukić, Donji Muć 46, 21203 Donji Muć zastupanog po punomoćniku ZAJEDNIČKI ODVJETNIČKI URED ECIJA KULJIŠ BAJIĆ I MERI BLASLOV PAVASOVIĆ; Joško Jelavić, Vlaka 84p, 21203 Gornji Muć zastupanog po punomoćniku ZAJEDNIČKI ODVJETNIČKI URED ECIJA KULJIŠ BAJIĆ I MERI BLASLOV PAVASOVIĆ; Ante Petričević, Starčevićeva 32, 21000 Split zastupanog po punomoćniku ZAJEDNIČKI ODVJETNIČKI URED ECIJA KULJIŠ BAJIĆ I MERI BLASLOV PAVASOVIĆ; Ante Leskur, Leskuri 8, 21206 Gornje Ogorje zastupanog po punomoćniku ZAJEDNIČKI ODVJETNIČKI URED ECIJA KULJIŠ BAJIĆ I MERI BLASLOV PAVASOVIĆ; Jure Brčić, Kamensko 18, 21246 Aržano zastupanog po punomoćniku ZAJEDNIČKI ODVJETNIČKI URED ECIJA KULJIŠ BAJIĆ I MERI BLASLOV PAVASOVIĆ; Mario Asanović, Neorić 96, 21203 Neorić zastupanog po punomoćniku ZAJEDNIČKI ODVJETNIČKI URED ECIJA KULJIŠ BAJIĆ I MERI BLASLOV PAVASOVIĆ; XALOY EUROPE GMBH, Richard Wagner Str. 21, D-74172 Neckarsulm</derivirana_varijabla>
  </DomainObject.Predmet.StrankaFormatedWithAdress>
  <DomainObject.Predmet.StrankaFormatedWithAdressOIB>
    <izvorni_sadrzaj>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izvorni_sadrzaj>
    <derivirana_varijabla naziv="DomainObject.Predmet.StrankaFormatedWithAdressOIB_1"> TIBRA d.o.o. za proizvodnju izolacijskog materijala, OIB 04662233203, Donji Muć/0, Donji Muć; CROATIA osiguranje d.d., OIB 26187994862, Miramarska 22, 10000 Zagreb; ALPE ADRIA POSLOVODSTVO d.o.o., OIB 99488126785, Slavonska avenija  6 a, 10000 Zagreb; Hypo Leasing Kroatien d.o.o., OIB 87064273078, Koranska 16, 10000 Zagreb; INSTITUT IGH, dioničko društvo za istraživanje i razvoj u graditeljstvu, OIB 79766124714, Janka Rakuše 1, 10000 Zagreb; CESTAR društvo s ograničenom odgovornošću za građevinarstvo, OIB 27471262195, Tršćanska 1, 21000 Split zastupanog po punomoćniku Tihomir Luetić; RH Ministarstvo financija, OIB 18683136487 zastupanog po punomoćniku Županijsko državno odvjetništvo Split; Fond za zaštitu okolišta i energetsku učinkovitost, OIB 85828625994, Ksaver 208, 10000 Zagreb; MESSER CROATIA PLIN Poduzeće za proizvodnju i prodaju tehničkih plinova d.o.o., OIB 32179081874, Industrijska 1, 10290 Zaprešić; HEP - Opskrba d.o.o. za opskrbu potrošača električnom, toplinskom energijom i plinom, OIB 63073332379, Ulica grada Vukovara 37, 10000 Zagreb; Ivan Jelavić-šovran, OIB 99476908563, Vlaka 69a, 21203 Gornji Muć zastupanog po punomoćniku ZAJEDNIČKI ODVJETNIČKI URED ECIJA KULJIĆ BAJIĆ I MERI BLASLOV PAVASOVIĆ; Duje Jukić, OIB 90671087128, Donji Muć 46, 21203 Donji Muć zastupanog po punomoćniku ZAJEDNIČKI ODVJETNIČKI URED ECIJA KULJIŠ BAJIĆ I MERI BLASLOV PAVASOVIĆ; Joško Jelavić, OIB 71323720987, Vlaka 84p, 21203 Gornji Muć zastupanog po punomoćniku ZAJEDNIČKI ODVJETNIČKI URED ECIJA KULJIŠ BAJIĆ I MERI BLASLOV PAVASOVIĆ; Ante Petričević, OIB 08484243071, Starčevićeva 32, 21000 Split zastupanog po punomoćniku ZAJEDNIČKI ODVJETNIČKI URED ECIJA KULJIŠ BAJIĆ I MERI BLASLOV PAVASOVIĆ; Ante Leskur, OIB 05973186134, Leskuri 8, 21206 Gornje Ogorje zastupanog po punomoćniku ZAJEDNIČKI ODVJETNIČKI URED ECIJA KULJIŠ BAJIĆ I MERI BLASLOV PAVASOVIĆ; Jure Brčić, OIB , Kamensko 18, 21246 Aržano zastupanog po punomoćniku ZAJEDNIČKI ODVJETNIČKI URED ECIJA KULJIŠ BAJIĆ I MERI BLASLOV PAVASOVIĆ; Mario Asanović, OIB , Neorić 96, 21203 Neorić zastupanog po punomoćniku ZAJEDNIČKI ODVJETNIČKI URED ECIJA KULJIŠ BAJIĆ I MERI BLASLOV PAVASOVIĆ; XALOY EUROPE GMBH, Richard Wagner Str. 21, D-74172 Neckarsulm</derivirana_varijabla>
  </DomainObject.Predmet.StrankaFormatedWithAdressOIB>
  <DomainObject.Predmet.StrankaWithAdress>
    <izvorni_sadrzaj>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izvorni_sadrzaj>
    <derivirana_varijabla naziv="DomainObject.Predmet.StrankaWithAdress_1">TIBRA d.o.o. za proizvodnju izolacijskog materijala Donji Muć/0,Donji Muć,CROATIA osiguranje d.d. Miramarska 22,10000 Zagreb,ALPE ADRIA POSLOVODSTVO d.o.o. Slavonska avenija  6 a,10000 Zagreb,Hypo Leasing Kroatien d.o.o. Koranska 16,10000 Zagreb,INSTITUT IGH, dioničko društvo za istraživanje i razvoj u graditeljstvu Janka Rakuše 1,10000 Zagreb,CESTAR društvo s ograničenom odgovornošću za građevinarstvo Tršćanska 1,21000 Split,RH Ministarstvo financija ,Fond za zaštitu okolišta i energetsku učinkovitost Ksaver 208,10000 Zagreb,MESSER CROATIA PLIN Poduzeće za proizvodnju i prodaju tehničkih plinova d.o.o. Industrijska 1,10290 Zaprešić,HEP - Opskrba d.o.o. za opskrbu potrošača električnom, toplinskom energijom i plinom Ulica grada Vukovara 37,10000 Zagreb,Ivan Jelavić-šovran Vlaka 69a,21203 Gornji Muć,Duje Jukić Donji Muć 46,21203 Donji Muć,Joško Jelavić Vlaka 84p,21203 Gornji Muć,Ante Petričević Starčevićeva 32,21000 Split,Ante Leskur Leskuri 8,21206 Gornje Ogorje,Jure Brčić Kamensko 18,21246 Aržano,Mario Asanović Neorić 96,21203 Neorić,XALOY EUROPE GMBH Richard Wagner Str. 21,D-74172 Neckarsulm</derivirana_varijabla>
  </DomainObject.Predmet.StrankaWithAdress>
  <DomainObject.Predmet.StrankaWithAdressOIB>
    <izvorni_sadrzaj>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izvorni_sadrzaj>
    <derivirana_varijabla naziv="DomainObject.Predmet.StrankaWithAdressOIB_1">TIBRA d.o.o. za proizvodnju izolacijskog materijala, OIB 04662233203, Donji Muć/0,Donji Muć,CROATIA osiguranje d.d., OIB 26187994862, Miramarska 22,10000 Zagreb,ALPE ADRIA POSLOVODSTVO d.o.o., OIB 99488126785, Slavonska avenija  6 a,10000 Zagreb,Hypo Leasing Kroatien d.o.o., OIB 87064273078, Koranska 16,10000 Zagreb,INSTITUT IGH, dioničko društvo za istraživanje i razvoj u graditeljstvu, OIB 79766124714, Janka Rakuše 1,10000 Zagreb,CESTAR društvo s ograničenom odgovornošću za građevinarstvo, OIB 27471262195, Tršćanska 1,21000 Split,RH Ministarstvo financija, OIB 18683136487,Fond za zaštitu okolišta i energetsku učinkovitost, OIB 85828625994, Ksaver 208,10000 Zagreb,MESSER CROATIA PLIN Poduzeće za proizvodnju i prodaju tehničkih plinova d.o.o., OIB 32179081874, Industrijska 1,10290 Zaprešić,HEP - Opskrba d.o.o. za opskrbu potrošača električnom, toplinskom energijom i plinom, OIB 63073332379, Ulica grada Vukovara 37,10000 Zagreb,Ivan Jelavić-šovran, OIB 99476908563, Vlaka 69a,21203 Gornji Muć,Duje Jukić, OIB 90671087128, Donji Muć 46,21203 Donji Muć,Joško Jelavić, OIB 71323720987, Vlaka 84p,21203 Gornji Muć,Ante Petričević, OIB 08484243071, Starčevićeva 32,21000 Split,Ante Leskur, OIB 05973186134, Leskuri 8,21206 Gornje Ogorje,Jure Brčić, OIB , Kamensko 18,21246 Aržano,Mario Asanović, OIB , Neorić 96,21203 Neorić,XALOY EUROPE GMBH, Richard Wagner Str. 21,D-74172 Neckarsulm</derivirana_varijabla>
  </DomainObject.Predmet.StrankaWithAdressOIB>
  <DomainObject.Predmet.StrankaNazivFormated>
    <izvorni_sadrzaj>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izvorni_sadrzaj>
    <derivirana_varijabla naziv="DomainObject.Predmet.StrankaNazivFormated_1">TIBRA d.o.o. za proizvodnju izolacijskog materijala,CROATIA osiguranje d.d.,ALPE ADRIA POSLOVODSTVO d.o.o.,Hypo Leasing Kroatien d.o.o.,INSTITUT IGH, dioničko društvo za istraživanje i razvoj u graditeljstvu,CESTAR društvo s ograničenom odgovornošću za građevinarstvo,RH Ministarstvo financija,Fond za zaštitu okolišta i energetsku učinkovitost,MESSER CROATIA PLIN Poduzeće za proizvodnju i prodaju tehničkih plinova d.o.o.,HEP - Opskrba d.o.o. za opskrbu potrošača električnom, toplinskom energijom i plinom,Ivan Jelavić-šovran,Duje Jukić,Joško Jelavić,Ante Petričević,Ante Leskur,Jure Brčić,Mario Asanović,XALOY EUROPE GMBH</derivirana_varijabla>
  </DomainObject.Predmet.StrankaNazivFormated>
  <DomainObject.Predmet.StrankaNazivFormatedOIB>
    <izvorni_sadrzaj>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izvorni_sadrzaj>
    <derivirana_varijabla naziv="DomainObject.Predmet.StrankaNazivFormatedOIB_1">TIBRA d.o.o. za proizvodnju izolacijskog materijala, OIB 04662233203,CROATIA osiguranje d.d., OIB 26187994862,ALPE ADRIA POSLOVODSTVO d.o.o., OIB 99488126785,Hypo Leasing Kroatien d.o.o., OIB 87064273078,INSTITUT IGH, dioničko društvo za istraživanje i razvoj u graditeljstvu, OIB 79766124714,CESTAR društvo s ograničenom odgovornošću za građevinarstvo, OIB 27471262195,RH Ministarstvo financija, OIB 18683136487,Fond za zaštitu okolišta i energetsku učinkovitost, OIB 85828625994,MESSER CROATIA PLIN Poduzeće za proizvodnju i prodaju tehničkih plinova d.o.o., OIB 32179081874,HEP - Opskrba d.o.o. za opskrbu potrošača električnom, toplinskom energijom i plinom, OIB 63073332379,Ivan Jelavić-šovran, OIB 99476908563,Duje Jukić, OIB 90671087128,Joško Jelavić, OIB 71323720987,Ante Petričević, OIB 08484243071,Ante Leskur, OIB 05973186134,Jure Brčić, OIB ,Mario Asanović, OIB ,XALOY EUROPE GMBH</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izvorni_sadrzaj>
    <derivirana_varijabla naziv="DomainObject.Predmet.StrankaList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 zastupanog po punomoćniku Tihomir Luetić</item>
      <item>RH Ministarstvo financija zastupanog po punomoćniku 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 zastupanog po punomoćniku ZAJEDNIČKI ODVJETNIČKI URED ECIJA KULJIĆ BAJIĆ I MERI BLASLOV PAVASOVIĆ</item>
      <item>Duje Jukić zastupanog po punomoćniku ZAJEDNIČKI ODVJETNIČKI URED ECIJA KULJIŠ BAJIĆ I MERI BLASLOV PAVASOVIĆ</item>
      <item>Joško Jelavić zastupanog po punomoćniku ZAJEDNIČKI ODVJETNIČKI URED ECIJA KULJIŠ BAJIĆ I MERI BLASLOV PAVASOVIĆ</item>
      <item>Ante Petričević zastupanog po punomoćniku ZAJEDNIČKI ODVJETNIČKI URED ECIJA KULJIŠ BAJIĆ I MERI BLASLOV PAVASOVIĆ</item>
      <item>Ante Leskur zastupanog po punomoćniku ZAJEDNIČKI ODVJETNIČKI URED ECIJA KULJIŠ BAJIĆ I MERI BLASLOV PAVASOVIĆ</item>
      <item>Jure Brčić zastupanog po punomoćniku ZAJEDNIČKI ODVJETNIČKI URED ECIJA KULJIŠ BAJIĆ I MERI BLASLOV PAVASOVIĆ</item>
      <item>Mario Asanović zastupanog po punomoćniku ZAJEDNIČKI ODVJETNIČKI URED ECIJA KULJIŠ BAJIĆ I MERI BLASLOV PAVASOVIĆ</item>
      <item>XALOY EUROPE GMBH</item>
    </derivirana_varijabla>
  </DomainObject.Predmet.StrankaListFormated>
  <DomainObject.Predmet.StrankaList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izvorni_sadrzaj>
    <derivirana_varijabla naziv="DomainObject.Predmet.StrankaList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 zastupanog po punomoćniku Tihomir Luetić</item>
      <item>RH Ministarstvo financija, OIB 18683136487 zastupanog po punomoćniku Županijsko državno odvjetništvo Split</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 zastupanog po punomoćniku ZAJEDNIČKI ODVJETNIČKI URED ECIJA KULJIĆ BAJIĆ I MERI BLASLOV PAVASOVIĆ</item>
      <item>Duje Jukić, OIB 90671087128 zastupanog po punomoćniku ZAJEDNIČKI ODVJETNIČKI URED ECIJA KULJIŠ BAJIĆ I MERI BLASLOV PAVASOVIĆ</item>
      <item>Joško Jelavić, OIB 71323720987 zastupanog po punomoćniku ZAJEDNIČKI ODVJETNIČKI URED ECIJA KULJIŠ BAJIĆ I MERI BLASLOV PAVASOVIĆ</item>
      <item>Ante Petričević, OIB 08484243071 zastupanog po punomoćniku ZAJEDNIČKI ODVJETNIČKI URED ECIJA KULJIŠ BAJIĆ I MERI BLASLOV PAVASOVIĆ</item>
      <item>Ante Leskur, OIB 05973186134 zastupanog po punomoćniku ZAJEDNIČKI ODVJETNIČKI URED ECIJA KULJIŠ BAJIĆ I MERI BLASLOV PAVASOVIĆ</item>
      <item>Jure Brčić, OIB  zastupanog po punomoćniku ZAJEDNIČKI ODVJETNIČKI URED ECIJA KULJIŠ BAJIĆ I MERI BLASLOV PAVASOVIĆ</item>
      <item>Mario Asanović, OIB  zastupanog po punomoćniku ZAJEDNIČKI ODVJETNIČKI URED ECIJA KULJIŠ BAJIĆ I MERI BLASLOV PAVASOVIĆ</item>
      <item>XALOY EUROPE GMBH</item>
    </derivirana_varijabla>
  </DomainObject.Predmet.StrankaListFormatedOIB>
  <DomainObject.Predmet.StrankaListFormatedWithAdress>
    <izvorni_sadrzaj>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_1">
      <item>TIBRA d.o.o. za proizvodnju izolacijskog materijala, Donji Muć/0, Donji Muć</item>
      <item>CROATIA osiguranje d.d., Miramarska 22, 10000 Zagreb</item>
      <item>ALPE ADRIA POSLOVODSTVO d.o.o., Slavonska avenija  6 a, 10000 Zagreb</item>
      <item>Hypo Leasing Kroatien d.o.o., Koranska 16, 10000 Zagreb</item>
      <item>INSTITUT IGH, dioničko društvo za istraživanje i razvoj u graditeljstvu, Janka Rakuše 1, 10000 Zagreb</item>
      <item>CESTAR društvo s ograničenom odgovornošću za građevinarstvo, Tršćanska 1, 21000 Split zastupanog po punomoćniku Tihomir Luetić</item>
      <item>RH Ministarstvo financija zastupanog po punomoćniku Županijsko državno odvjetništvo Split</item>
      <item>Fond za zaštitu okolišta i energetsku učinkovitost, Ksaver 208, 10000 Zagreb</item>
      <item>MESSER CROATIA PLIN Poduzeće za proizvodnju i prodaju tehničkih plinova d.o.o., Industrijska 1, 10290 Zaprešić</item>
      <item>HEP - Opskrba d.o.o. za opskrbu potrošača električnom, toplinskom energijom i plinom, Ulica grada Vukovara 37, 10000 Zagreb</item>
      <item>Ivan Jelavić-šovran, Vlaka 69a, 21203 Gornji Muć zastupanog po punomoćniku ZAJEDNIČKI ODVJETNIČKI URED ECIJA KULJIĆ BAJIĆ I MERI BLASLOV PAVASOVIĆ</item>
      <item>Duje Jukić, Donji Muć 46, 21203 Donji Muć zastupanog po punomoćniku ZAJEDNIČKI ODVJETNIČKI URED ECIJA KULJIŠ BAJIĆ I MERI BLASLOV PAVASOVIĆ</item>
      <item>Joško Jelavić, Vlaka 84p, 21203 Gornji Muć zastupanog po punomoćniku ZAJEDNIČKI ODVJETNIČKI URED ECIJA KULJIŠ BAJIĆ I MERI BLASLOV PAVASOVIĆ</item>
      <item>Ante Petričević, Starčevićeva 32, 21000 Split zastupanog po punomoćniku ZAJEDNIČKI ODVJETNIČKI URED ECIJA KULJIŠ BAJIĆ I MERI BLASLOV PAVASOVIĆ</item>
      <item>Ante Leskur, Leskuri 8, 21206 Gornje Ogorje zastupanog po punomoćniku ZAJEDNIČKI ODVJETNIČKI URED ECIJA KULJIŠ BAJIĆ I MERI BLASLOV PAVASOVIĆ</item>
      <item>Jure Brčić, Kamensko 18, 21246 Aržano zastupanog po punomoćniku ZAJEDNIČKI ODVJETNIČKI URED ECIJA KULJIŠ BAJIĆ I MERI BLASLOV PAVASOVIĆ</item>
      <item>Mario Asanović, Neorić 96, 21203 Neorić zastupanog po punomoćniku ZAJEDNIČKI ODVJETNIČKI URED ECIJA KULJIŠ BAJIĆ I MERI BLASLOV PAVASOVIĆ</item>
      <item>XALOY EUROPE GMBH, Richard Wagner Str. 21, D-74172 Neckarsulm</item>
    </derivirana_varijabla>
  </DomainObject.Predmet.StrankaListFormatedWithAdress>
  <DomainObject.Predmet.StrankaListFormatedWithAdressOIB>
    <izvorni_sadrzaj>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izvorni_sadrzaj>
    <derivirana_varijabla naziv="DomainObject.Predmet.StrankaListFormatedWithAdressOIB_1">
      <item>TIBRA d.o.o. za proizvodnju izolacijskog materijala, OIB 04662233203, Donji Muć/0, Donji Muć</item>
      <item>CROATIA osiguranje d.d., OIB 26187994862, Miramarska 22, 10000 Zagreb</item>
      <item>ALPE ADRIA POSLOVODSTVO d.o.o., OIB 99488126785, Slavonska avenija  6 a, 10000 Zagreb</item>
      <item>Hypo Leasing Kroatien d.o.o., OIB 87064273078, Koranska 16, 10000 Zagreb</item>
      <item>INSTITUT IGH, dioničko društvo za istraživanje i razvoj u graditeljstvu, OIB 79766124714, Janka Rakuše 1, 10000 Zagreb</item>
      <item>CESTAR društvo s ograničenom odgovornošću za građevinarstvo, OIB 27471262195, Tršćanska 1, 21000 Split zastupanog po punomoćniku Tihomir Luetić</item>
      <item>RH Ministarstvo financija, OIB 18683136487 zastupanog po punomoćniku Županijsko državno odvjetništvo Split</item>
      <item>Fond za zaštitu okolišta i energetsku učinkovitost, OIB 85828625994, Ksaver 208, 10000 Zagreb</item>
      <item>MESSER CROATIA PLIN Poduzeće za proizvodnju i prodaju tehničkih plinova d.o.o., OIB 32179081874, Industrijska 1, 10290 Zaprešić</item>
      <item>HEP - Opskrba d.o.o. za opskrbu potrošača električnom, toplinskom energijom i plinom, OIB 63073332379, Ulica grada Vukovara 37, 10000 Zagreb</item>
      <item>Ivan Jelavić-šovran, OIB 99476908563, Vlaka 69a, 21203 Gornji Muć zastupanog po punomoćniku ZAJEDNIČKI ODVJETNIČKI URED ECIJA KULJIĆ BAJIĆ I MERI BLASLOV PAVASOVIĆ</item>
      <item>Duje Jukić, OIB 90671087128, Donji Muć 46, 21203 Donji Muć zastupanog po punomoćniku ZAJEDNIČKI ODVJETNIČKI URED ECIJA KULJIŠ BAJIĆ I MERI BLASLOV PAVASOVIĆ</item>
      <item>Joško Jelavić, OIB 71323720987, Vlaka 84p, 21203 Gornji Muć zastupanog po punomoćniku ZAJEDNIČKI ODVJETNIČKI URED ECIJA KULJIŠ BAJIĆ I MERI BLASLOV PAVASOVIĆ</item>
      <item>Ante Petričević, OIB 08484243071, Starčevićeva 32, 21000 Split zastupanog po punomoćniku ZAJEDNIČKI ODVJETNIČKI URED ECIJA KULJIŠ BAJIĆ I MERI BLASLOV PAVASOVIĆ</item>
      <item>Ante Leskur, OIB 05973186134, Leskuri 8, 21206 Gornje Ogorje zastupanog po punomoćniku ZAJEDNIČKI ODVJETNIČKI URED ECIJA KULJIŠ BAJIĆ I MERI BLASLOV PAVASOVIĆ</item>
      <item>Jure Brčić, OIB , Kamensko 18, 21246 Aržano zastupanog po punomoćniku ZAJEDNIČKI ODVJETNIČKI URED ECIJA KULJIŠ BAJIĆ I MERI BLASLOV PAVASOVIĆ</item>
      <item>Mario Asanović, OIB , Neorić 96, 21203 Neorić zastupanog po punomoćniku ZAJEDNIČKI ODVJETNIČKI URED ECIJA KULJIŠ BAJIĆ I MERI BLASLOV PAVASOVIĆ</item>
      <item>XALOY EUROPE GMBH, Richard Wagner Str. 21, D-74172 Neckarsulm</item>
    </derivirana_varijabla>
  </DomainObject.Predmet.StrankaListFormatedWithAdressOIB>
  <DomainObject.Predmet.StrankaListNazivFormated>
    <izvorni_sadrzaj>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izvorni_sadrzaj>
    <derivirana_varijabla naziv="DomainObject.Predmet.StrankaListNazivFormated_1">
      <item>TIBRA d.o.o. za proizvodnju izolacijskog materijala</item>
      <item>CROATIA osiguranje d.d.</item>
      <item>ALPE ADRIA POSLOVODSTVO d.o.o.</item>
      <item>Hypo Leasing Kroatien d.o.o.</item>
      <item>INSTITUT IGH, dioničko društvo za istraživanje i razvoj u graditeljstvu</item>
      <item>CESTAR društvo s ograničenom odgovornošću za građevinarstvo</item>
      <item>RH Ministarstvo financija</item>
      <item>Fond za zaštitu okolišta i energetsku učinkovitost</item>
      <item>MESSER CROATIA PLIN Poduzeće za proizvodnju i prodaju tehničkih plinova d.o.o.</item>
      <item>HEP - Opskrba d.o.o. za opskrbu potrošača električnom, toplinskom energijom i plinom</item>
      <item>Ivan Jelavić-šovran</item>
      <item>Duje Jukić</item>
      <item>Joško Jelavić</item>
      <item>Ante Petričević</item>
      <item>Ante Leskur</item>
      <item>Jure Brčić</item>
      <item>Mario Asanović</item>
      <item>XALOY EUROPE GMBH</item>
    </derivirana_varijabla>
  </DomainObject.Predmet.StrankaListNazivFormated>
  <DomainObject.Predmet.StrankaListNazivFormatedOIB>
    <izvorni_sadrzaj>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izvorni_sadrzaj>
    <derivirana_varijabla naziv="DomainObject.Predmet.StrankaListNazivFormatedOIB_1">
      <item>TIBRA d.o.o. za proizvodnju izolacijskog materijala, OIB 04662233203</item>
      <item>CROATIA osiguranje d.d., OIB 26187994862</item>
      <item>ALPE ADRIA POSLOVODSTVO d.o.o., OIB 99488126785</item>
      <item>Hypo Leasing Kroatien d.o.o., OIB 87064273078</item>
      <item>INSTITUT IGH, dioničko društvo za istraživanje i razvoj u graditeljstvu, OIB 79766124714</item>
      <item>CESTAR društvo s ograničenom odgovornošću za građevinarstvo, OIB 27471262195</item>
      <item>RH Ministarstvo financija, OIB 18683136487</item>
      <item>Fond za zaštitu okolišta i energetsku učinkovitost, OIB 85828625994</item>
      <item>MESSER CROATIA PLIN Poduzeće za proizvodnju i prodaju tehničkih plinova d.o.o., OIB 32179081874</item>
      <item>HEP - Opskrba d.o.o. za opskrbu potrošača električnom, toplinskom energijom i plinom, OIB 63073332379</item>
      <item>Ivan Jelavić-šovran, OIB 99476908563</item>
      <item>Duje Jukić, OIB 90671087128</item>
      <item>Joško Jelavić, OIB 71323720987</item>
      <item>Ante Petričević, OIB 08484243071</item>
      <item>Ante Leskur, OIB 05973186134</item>
      <item>Jure Brčić, OIB </item>
      <item>Mario Asanović, OIB </item>
      <item>XALOY EUROPE GMBH</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_1">
      <item>VEDRAN ŠUPERBA</item>
      <item>Tomislav Krka</item>
      <item>Mirko Kozina</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
  <DomainObject.Predmet.OstaliListFormatedOIB>
    <izvorni_sadrzaj>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izvorni_sadrzaj>
    <derivirana_varijabla naziv="DomainObject.Predmet.OstaliListFormatedOIB_1">
      <item>VEDRAN ŠUPERBA, OIB 44416437192</item>
      <item>Tomislav Krka</item>
      <item>Mirko Kozina, OIB 52822555537</item>
      <item>Tihomir Luetić punomoćnik sudionika u postupku CESTAR društvo s ograničenom odgovornošću za građevinarstvo</item>
      <item>Županijsko državno odvjetništvo Split punomoćnik sudionika u postupku RH Ministarstvo financija</item>
      <item>ZAJEDNIČKI ODVJETNIČKI URED ECIJA KULJIĆ BAJIĆ I MERI BLASLOV PAVASOVIĆ punomoćnik sudionika u postupku Ivan Jelavić-šovran</item>
      <item>ZAJEDNIČKI ODVJETNIČKI URED ECIJA KULJIŠ BAJIĆ I MERI BLASLOV PAVASOVIĆ punomoćnik sudionika u postupku Ante Leskur; Ante Petričević; Mario Asanović; Duje Jukić; Jure Brčić; Joško Jelavić</item>
    </derivirana_varijabla>
  </DomainObject.Predmet.OstaliListFormatedOIB>
  <DomainObject.Predmet.OstaliListFormatedWithAdress>
    <izvorni_sadrzaj>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_1">
      <item>VEDRAN ŠUPERBA, Fra Jerolima Milete 23, 22000 Šibenik</item>
      <item>Tomislav Krka, Starčevićeva 13, 21000 Splil</item>
      <item>Mirko Kozina,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
  <DomainObject.Predmet.OstaliListFormatedWithAdressOIB>
    <izvorni_sadrzaj>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izvorni_sadrzaj>
    <derivirana_varijabla naziv="DomainObject.Predmet.OstaliListFormatedWithAdressOIB_1">
      <item>VEDRAN ŠUPERBA, OIB 44416437192, Fra Jerolima Milete 23, 22000 Šibenik</item>
      <item>Tomislav Krka, Starčevićeva 13, 21000 Splil</item>
      <item>Mirko Kozina, OIB 52822555537, Dubrovačka 31, 21000 Split</item>
      <item>Tihomir Luetić, Sukoišanska 25/III, 21000 Split punomoćnik sudionika u postupku CESTAR društvo s ograničenom odgovornošću za građevinarstvo</item>
      <item>Županijsko državno odvjetništvo Split, Gundulićeva 29A, 21000 Split punomoćnik sudionika u postupku RH Ministarstvo financija</item>
      <item>ZAJEDNIČKI ODVJETNIČKI URED ECIJA KULJIĆ BAJIĆ I MERI BLASLOV PAVASOVIĆ, Ćiril-Metodova 38, 21000 Split punomoćnik sudionika u postupku Ivan Jelavić-šovran</item>
      <item>ZAJEDNIČKI ODVJETNIČKI URED ECIJA KULJIŠ BAJIĆ I MERI BLASLOV PAVASOVIĆ, Ćiril-Metodova 38, 21000 Split punomoćnik sudionika u postupku Ante Leskur; Ante Petričević; Mario Asanović; Duje Jukić; Jure Brčić; Joško Jelavić</item>
    </derivirana_varijabla>
  </DomainObject.Predmet.OstaliListFormatedWithAdressOIB>
  <DomainObject.Predmet.OstaliListNazivFormated>
    <izvorni_sadrzaj>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_1">
      <item>VEDRAN ŠUPERBA</item>
      <item>Tomislav Krka</item>
      <item>Mirko Kozina</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
  <DomainObject.Predmet.OstaliListNazivFormatedOIB>
    <izvorni_sadrzaj>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izvorni_sadrzaj>
    <derivirana_varijabla naziv="DomainObject.Predmet.OstaliListNazivFormatedOIB_1">
      <item>VEDRAN ŠUPERBA, OIB 44416437192</item>
      <item>Tomislav Krka</item>
      <item>Mirko Kozina, OIB 52822555537</item>
      <item>Tihomir Luetić</item>
      <item>Županijsko državno odvjetništvo Split</item>
      <item>ZAJEDNIČKI ODVJETNIČKI URED ECIJA KULJIĆ BAJIĆ I MERI BLASLOV PAVASOVIĆ</item>
      <item>ZAJEDNIČKI ODVJETNIČKI URED ECIJA KULJIŠ BAJIĆ I MERI BLASLOV PAVASOVIĆ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2016.</izvorni_sadrzaj>
    <derivirana_varijabla naziv="DomainObject.Datum_1">8. ožujka 2016.</derivirana_varijabla>
  </DomainObject.Datum>
  <DomainObject.PoslovniBrojDokumenta>
    <izvorni_sadrzaj/>
    <derivirana_varijabla naziv="DomainObject.PoslovniBrojDokumenta_1"/>
  </DomainObject.PoslovniBrojDokumenta>
  <DomainObject.Predmet.StrankaIDrugi>
    <izvorni_sadrzaj>TIBRA d.o.o. za proizvodnju izolacijskog materijala i dr.</izvorni_sadrzaj>
    <derivirana_varijabla naziv="DomainObject.Predmet.StrankaIDrugi_1">TIBRA d.o.o. za proizvodnju izolacijskog materijala i dr.</derivirana_varijabla>
  </DomainObject.Predmet.StrankaIDrugi>
  <DomainObject.Predmet.ProtustrankaIDrugi>
    <izvorni_sadrzaj/>
    <derivirana_varijabla naziv="DomainObject.Predmet.ProtustrankaIDrugi_1"/>
  </DomainObject.Predmet.ProtustrankaIDrugi>
  <DomainObject.Predmet.StrankaIDrugiAdressOIB>
    <izvorni_sadrzaj>TIBRA d.o.o. za proizvodnju izolacijskog materijala, OIB 04662233203, Donji Muć/0, Donji Muć i dr.</izvorni_sadrzaj>
    <derivirana_varijabla naziv="DomainObject.Predmet.StrankaIDrugiAdressOIB_1">TIBRA d.o.o. za proizvodnju izolacijskog materijala, OIB 04662233203, Donji Muć/0, Donji Muć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izvorni_sadrzaj>
    <derivirana_varijabla naziv="DomainObject.Predmet.SudioniciListNaziv_1">
      <item>TIBRA d.o.o. za proizvodnju izolacijskog materijala</item>
      <item>VEDRAN ŠUPERBA</item>
      <item>Tomislav Krka</item>
      <item>Mirko Kozina</item>
      <item>CROATIA osiguranje d.d.</item>
      <item>ALPE ADRIA POSLOVODSTVO d.o.o.</item>
      <item>Hypo Leasing Kroatien d.o.o.</item>
      <item>INSTITUT IGH, dioničko društvo za istraživanje i razvoj u graditeljstvu</item>
      <item>CESTAR društvo s ograničenom odgovornošću za građevinarstvo</item>
      <item>Tihomir Luetić</item>
      <item>RH Ministarstvo financija</item>
      <item>Županijsko državno odvjetništvo Split</item>
      <item>Fond za zaštitu okolišta i energetsku učinkovitost</item>
      <item>MESSER CROATIA PLIN Poduzeće za proizvodnju i prodaju tehničkih plinova d.o.o.</item>
      <item>HEP - Opskrba d.o.o. za opskrbu potrošača električnom, toplinskom energijom i plinom</item>
      <item>Ivan Jelavić-šovran</item>
      <item>ZAJEDNIČKI ODVJETNIČKI URED ECIJA KULJIĆ BAJIĆ I MERI BLASLOV PAVASOVIĆ</item>
      <item>Duje Jukić</item>
      <item>Joško Jelavić</item>
      <item>Ante Petričević</item>
      <item>Ante Leskur</item>
      <item>Jure Brčić</item>
      <item>Mario Asanović</item>
      <item>ZAJEDNIČKI ODVJETNIČKI URED ECIJA KULJIŠ BAJIĆ I MERI BLASLOV PAVASOVIĆ</item>
      <item>XALOY EUROPE GMBH</item>
    </derivirana_varijabla>
  </DomainObject.Predmet.SudioniciListNaziv>
  <DomainObject.Predmet.SudioniciListAdressOIB>
    <izvorni_sadrzaj>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izvorni_sadrzaj>
    <derivirana_varijabla naziv="DomainObject.Predmet.SudioniciListAdressOIB_1">
      <item>TIBRA d.o.o. za proizvodnju izolacijskog materijala, OIB 04662233203, Donji Muć/0,Donji Muć</item>
      <item>VEDRAN ŠUPERBA, OIB 44416437192, Fra Jerolima Milete 23,22000 Šibenik</item>
      <item>Tomislav Krka, Starčevićeva 13,21000 Splil</item>
      <item>Mirko Kozina, OIB 52822555537, Dubrovačka 31,21000 Split</item>
      <item>CROATIA osiguranje d.d., OIB 26187994862, Miramarska 22,10000 Zagreb</item>
      <item>ALPE ADRIA POSLOVODSTVO d.o.o., OIB 99488126785, Slavonska avenija  6 a,10000 Zagreb</item>
      <item>Hypo Leasing Kroatien d.o.o., OIB 87064273078, Koranska 16,10000 Zagreb</item>
      <item>INSTITUT IGH, dioničko društvo za istraživanje i razvoj u graditeljstvu, OIB 79766124714, Janka Rakuše 1,10000 Zagreb</item>
      <item>CESTAR društvo s ograničenom odgovornošću za građevinarstvo, OIB 27471262195, Tršćanska 1,21000 Split</item>
      <item>Tihomir Luetić, Sukoišanska 25/III,21000 Split</item>
      <item>RH Ministarstvo financija, OIB 18683136487</item>
      <item>Županijsko državno odvjetništvo Split, Gundulićeva 29A,21000 Split</item>
      <item>Fond za zaštitu okolišta i energetsku učinkovitost, OIB 85828625994, Ksaver 208,10000 Zagreb</item>
      <item>MESSER CROATIA PLIN Poduzeće za proizvodnju i prodaju tehničkih plinova d.o.o., OIB 32179081874, Industrijska 1,10290 Zaprešić</item>
      <item>HEP - Opskrba d.o.o. za opskrbu potrošača električnom, toplinskom energijom i plinom, OIB 63073332379, Ulica grada Vukovara 37,10000 Zagreb</item>
      <item>Ivan Jelavić-šovran, OIB 99476908563, Vlaka 69a,21203 Gornji Muć</item>
      <item>ZAJEDNIČKI ODVJETNIČKI URED ECIJA KULJIĆ BAJIĆ I MERI BLASLOV PAVASOVIĆ, Ćiril-Metodova 38,21000 Split</item>
      <item>Duje Jukić, OIB 90671087128, Donji Muć 46,21203 Donji Muć</item>
      <item>Joško Jelavić, OIB 71323720987, Vlaka 84p,21203 Gornji Muć</item>
      <item>Ante Petričević, OIB 08484243071, Starčevićeva 32,21000 Split</item>
      <item>Ante Leskur, OIB 05973186134, Leskuri 8,21206 Gornje Ogorje</item>
      <item>Jure Brčić, OIB , Kamensko 18,21246 Aržano</item>
      <item>Mario Asanović, OIB , Neorić 96,21203 Neorić</item>
      <item>ZAJEDNIČKI ODVJETNIČKI URED ECIJA KULJIŠ BAJIĆ I MERI BLASLOV PAVASOVIĆ, Ćiril-Metodova 38,21000 Split</item>
      <item>XALOY EUROPE GMBH, Richard Wagner Str. 21,D-74172 Neckarsulm</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izvorni_sadrzaj>
    <derivirana_varijabla naziv="DomainObject.Predmet.SudioniciListNazivOIB_1">
      <item>, OIB 04662233203</item>
      <item>, OIB 44416437192</item>
      <item>, OIB null</item>
      <item>, OIB 52822555537</item>
      <item>, OIB 26187994862</item>
      <item>, OIB 99488126785</item>
      <item>, OIB 87064273078</item>
      <item>, OIB 79766124714</item>
      <item>, OIB 27471262195</item>
      <item>, OIB null</item>
      <item>, OIB 18683136487</item>
      <item>, OIB null</item>
      <item>, OIB 85828625994</item>
      <item>, OIB 32179081874</item>
      <item>, OIB 63073332379</item>
      <item>, OIB 99476908563</item>
      <item>, OIB null</item>
      <item>, OIB 90671087128</item>
      <item>, OIB 71323720987</item>
      <item>, OIB 08484243071</item>
      <item>, OIB 05973186134</item>
      <item>, OIB </item>
      <item>, OIB </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Mirko Kozina, OIB 52822555537, M. Getaldića 29 Split</item>
    </izvorni_sadrzaj>
    <derivirana_varijabla naziv="DomainObject.Predmet.StecajniUpraviteljiListAddressOIB_1">
      <item>Mirko Kozina, OIB 52822555537, M. Getaldića 29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306</properties:Words>
  <properties:Characters>1640</properties:Characters>
  <properties:Lines>85</properties:Lines>
  <properties:Paragraphs>35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2016-03-08T13:34:00Z</dcterms:created>
  <dc:creator>Trgovački sud Split</dc:creator>
  <cp:lastModifiedBy>Katarina Mikulić</cp:lastModifiedBy>
  <cp:lastPrinted>2016-03-08T13:35:00Z</cp:lastPrinted>
  <dcterms:modified xmlns:xsi="http://www.w3.org/2001/XMLSchema-instance" xsi:type="dcterms:W3CDTF">2016-03-08T13:35:00Z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