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e3bfd" w14:paraId="d7e3bfd" w:rsidRDefault="00D70CF1" w:rsidP="00D70CF1" w:rsidR="00125ED5">
      <w:pPr>
        <w:ind w:hanging="720" w:left="360"/>
        <w:jc w:val="right"/>
        <w15:collapsed w:val="false"/>
        <w:rPr>
          <w:sz w:val="22"/>
          <w:szCs w:val="22"/>
        </w:rPr>
      </w:pPr>
      <w:bookmarkStart w:name="_GoBack" w:id="0"/>
      <w:bookmarkEnd w:id="0"/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Default="00D70CF1" w:rsidP="005200A0" w:rsidR="005200A0">
      <w:r>
        <w:rPr>
          <w:rStyle w:val="Naglaeno"/>
        </w:rPr>
        <w:t xml:space="preserve">         </w:t>
      </w:r>
      <w:r w:rsidR="00401CC3">
        <w:rPr>
          <w:rStyle w:val="Naglaeno"/>
        </w:rPr>
        <w:t xml:space="preserve"> </w:t>
      </w:r>
      <w:r w:rsidR="005200A0">
        <w:rPr>
          <w:rStyle w:val="Naglaeno"/>
        </w:rPr>
        <w:t xml:space="preserve">   </w:t>
      </w:r>
      <w:r w:rsidR="005200A0">
        <w:rPr>
          <w:b/>
          <w:bCs/>
          <w:noProof/>
          <w:lang w:eastAsia="hr-HR"/>
        </w:rPr>
        <w:drawing>
          <wp:inline distR="0" distL="0" distB="0" distT="0">
            <wp:extent cy="798830" cx="694690"/>
            <wp:effectExtent b="127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8830" cx="694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200A0" w:rsidP="005200A0" w:rsidR="005200A0"/>
    <w:p w:rsidRDefault="005200A0" w:rsidP="005200A0" w:rsidR="005200A0">
      <w:pPr>
        <w:ind w:hanging="720" w:left="360"/>
        <w:rPr>
          <w:b/>
        </w:rPr>
      </w:pPr>
      <w:r>
        <w:rPr>
          <w:b/>
        </w:rPr>
        <w:t xml:space="preserve">     REPUBLIKA HRVATSKA</w:t>
      </w:r>
      <w:r>
        <w:rPr>
          <w:b/>
        </w:rPr>
        <w:tab/>
      </w:r>
    </w:p>
    <w:p w:rsidRDefault="005200A0" w:rsidP="005200A0" w:rsidR="005200A0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5200A0" w:rsidP="005200A0" w:rsidR="005200A0">
      <w:pPr>
        <w:ind w:hanging="720" w:left="360"/>
        <w:jc w:val="right"/>
        <w:rPr>
          <w:sz w:val="22"/>
          <w:szCs w:val="22"/>
        </w:rPr>
      </w:pPr>
      <w:r>
        <w:rPr>
          <w:sz w:val="22"/>
          <w:szCs w:val="22"/>
        </w:rPr>
        <w:t>3 St-</w:t>
      </w:r>
      <w:r w:rsidR="008E04BD">
        <w:rPr>
          <w:sz w:val="22"/>
          <w:szCs w:val="22"/>
        </w:rPr>
        <w:t>23</w:t>
      </w:r>
      <w:r w:rsidR="00401CC3">
        <w:rPr>
          <w:sz w:val="22"/>
          <w:szCs w:val="22"/>
        </w:rPr>
        <w:t xml:space="preserve">09/16-7    </w:t>
      </w:r>
      <w:r w:rsidR="008E04BD">
        <w:rPr>
          <w:sz w:val="22"/>
          <w:szCs w:val="22"/>
        </w:rPr>
        <w:t xml:space="preserve">          </w:t>
      </w:r>
      <w:r w:rsidR="0027279F">
        <w:rPr>
          <w:sz w:val="22"/>
          <w:szCs w:val="22"/>
        </w:rPr>
        <w:t xml:space="preserve">         </w:t>
      </w:r>
      <w:r w:rsidR="001E1365">
        <w:rPr>
          <w:sz w:val="22"/>
          <w:szCs w:val="22"/>
        </w:rPr>
        <w:t xml:space="preserve">     </w:t>
      </w:r>
      <w:r>
        <w:rPr>
          <w:sz w:val="22"/>
          <w:szCs w:val="22"/>
        </w:rPr>
        <w:t xml:space="preserve">        </w:t>
      </w:r>
      <w:r>
        <w:rPr>
          <w:b/>
        </w:rPr>
        <w:t xml:space="preserve">     </w:t>
      </w:r>
    </w:p>
    <w:p w:rsidRDefault="005200A0" w:rsidP="005200A0" w:rsidR="005200A0">
      <w:pPr>
        <w:pStyle w:val="Naslov1"/>
        <w:rPr>
          <w:lang w:val="hr-HR"/>
        </w:rPr>
      </w:pPr>
    </w:p>
    <w:p w:rsidRDefault="005200A0" w:rsidP="005200A0" w:rsidR="005200A0">
      <w:pPr>
        <w:pStyle w:val="Naslov1"/>
        <w:jc w:val="left"/>
        <w:rPr>
          <w:lang w:val="hr-HR"/>
        </w:rPr>
      </w:pPr>
    </w:p>
    <w:p w:rsidRDefault="005200A0" w:rsidP="005200A0" w:rsidR="005200A0">
      <w:pPr>
        <w:pStyle w:val="Naslov1"/>
        <w:rPr>
          <w:b w:val="false"/>
          <w:lang w:val="hr-HR"/>
        </w:rPr>
      </w:pPr>
      <w:r>
        <w:rPr>
          <w:b w:val="false"/>
          <w:lang w:val="hr-HR"/>
        </w:rPr>
        <w:t xml:space="preserve">U  I M E  R E P U B L I K E  H R V A T S K E </w:t>
      </w:r>
    </w:p>
    <w:p w:rsidRDefault="005200A0" w:rsidP="005200A0" w:rsidR="005200A0">
      <w:pPr>
        <w:pStyle w:val="Naslov1"/>
        <w:rPr>
          <w:b w:val="false"/>
          <w:lang w:val="es-ES"/>
        </w:rPr>
      </w:pPr>
      <w:r>
        <w:rPr>
          <w:b w:val="false"/>
          <w:lang w:val="hr-HR"/>
        </w:rPr>
        <w:t>R J E Š E N J E</w:t>
      </w:r>
    </w:p>
    <w:p w:rsidRDefault="005200A0" w:rsidP="005200A0" w:rsidR="005200A0">
      <w:pPr>
        <w:jc w:val="center"/>
        <w:rPr>
          <w:b/>
          <w:bCs/>
        </w:rPr>
      </w:pPr>
    </w:p>
    <w:p w:rsidRDefault="005200A0" w:rsidP="005200A0" w:rsidR="005200A0">
      <w:pPr>
        <w:jc w:val="center"/>
        <w:rPr>
          <w:b/>
          <w:bCs/>
        </w:rPr>
      </w:pPr>
    </w:p>
    <w:p w:rsidRDefault="005200A0" w:rsidP="005200A0" w:rsidR="005200A0">
      <w:pPr>
        <w:ind w:firstLine="708"/>
        <w:jc w:val="both"/>
      </w:pPr>
      <w:r>
        <w:t xml:space="preserve">TRGOVAČKI SUD U OSIJEKU, </w:t>
      </w:r>
      <w:r w:rsidR="00713460">
        <w:t xml:space="preserve">po sucu pojedincu Gordani Njari, u stečajnom predmetu povodom zahtjeva Financijske agencije OIB 85821130368, Regionalni centar </w:t>
      </w:r>
      <w:r w:rsidR="00732220">
        <w:t>Rijeka, Podružnica Pula, Giardini 5, Pula</w:t>
      </w:r>
      <w:r w:rsidR="00713460">
        <w:t xml:space="preserve">, za pokretanje skraćenog stečajnog postupka nad dužnikom </w:t>
      </w:r>
      <w:r w:rsidR="0038231B" w:rsidRPr="003A2BB9">
        <w:t>MATIA d.o.o., Sjeverna Ulica bb, Buzet, MBS: 040116793, OIB: 60602690633</w:t>
      </w:r>
      <w:r w:rsidR="00732220" w:rsidRPr="003A2BB9">
        <w:t xml:space="preserve">, </w:t>
      </w:r>
      <w:r w:rsidR="00713460">
        <w:t xml:space="preserve"> </w:t>
      </w:r>
      <w:r>
        <w:t xml:space="preserve">dana </w:t>
      </w:r>
      <w:r w:rsidR="0038231B">
        <w:t xml:space="preserve">19. prosinca </w:t>
      </w:r>
      <w:r w:rsidR="00652EE6">
        <w:t xml:space="preserve">2016.   </w:t>
      </w:r>
    </w:p>
    <w:p w:rsidRDefault="005200A0" w:rsidP="005200A0" w:rsidR="005200A0">
      <w:pPr>
        <w:jc w:val="both"/>
      </w:pPr>
    </w:p>
    <w:p w:rsidRDefault="005200A0" w:rsidP="005200A0" w:rsidR="005200A0">
      <w:pPr>
        <w:jc w:val="both"/>
      </w:pPr>
    </w:p>
    <w:p w:rsidRDefault="005200A0" w:rsidP="005200A0" w:rsidR="005200A0">
      <w:pPr>
        <w:jc w:val="center"/>
        <w:rPr>
          <w:bCs/>
        </w:rPr>
      </w:pPr>
      <w:r>
        <w:t xml:space="preserve">    r i j e š i o   j e</w:t>
      </w:r>
    </w:p>
    <w:p w:rsidRDefault="005200A0" w:rsidP="005200A0" w:rsidR="005200A0">
      <w:pPr>
        <w:jc w:val="both"/>
      </w:pPr>
    </w:p>
    <w:p w:rsidRDefault="005200A0" w:rsidP="005200A0" w:rsidR="0038231B" w:rsidRPr="003A2BB9">
      <w:pPr>
        <w:jc w:val="both"/>
      </w:pPr>
      <w:r>
        <w:tab/>
        <w:t xml:space="preserve">I Obustavlja se skraćeni stečajni postupak nad dužnikom </w:t>
      </w:r>
      <w:r w:rsidR="0038231B" w:rsidRPr="003A2BB9">
        <w:t>MATIA d.o.o., Sjeverna Ulica bb, Buzet, MBS: 040116793, OIB: 60602690633.</w:t>
      </w:r>
    </w:p>
    <w:p w:rsidRDefault="0038231B" w:rsidP="005200A0" w:rsidR="008E3E4C">
      <w:pPr>
        <w:jc w:val="both"/>
        <w:rPr>
          <w:sz w:val="22"/>
          <w:szCs w:val="22"/>
        </w:rPr>
      </w:pPr>
      <w:r>
        <w:t xml:space="preserve"> </w:t>
      </w:r>
      <w:r w:rsidR="00652EE6">
        <w:t xml:space="preserve">  </w:t>
      </w:r>
    </w:p>
    <w:p w:rsidRDefault="005200A0" w:rsidP="005200A0" w:rsidR="005200A0">
      <w:pPr>
        <w:ind w:left="360"/>
      </w:pPr>
      <w:r>
        <w:rPr>
          <w:sz w:val="22"/>
          <w:szCs w:val="22"/>
        </w:rPr>
        <w:t xml:space="preserve">    </w:t>
      </w:r>
      <w:r>
        <w:t>II  Postupak će se nastaviti prema općim odredbama Stečajnog zakona.</w:t>
      </w:r>
    </w:p>
    <w:p w:rsidRDefault="005200A0" w:rsidP="005200A0" w:rsidR="005200A0">
      <w:pPr>
        <w:pStyle w:val="Naslov1"/>
        <w:jc w:val="left"/>
        <w:rPr>
          <w:lang w:val="hr-HR"/>
        </w:rPr>
      </w:pPr>
    </w:p>
    <w:p w:rsidRDefault="002118B9" w:rsidP="005200A0" w:rsidR="002118B9">
      <w:pPr>
        <w:pStyle w:val="Naslov1"/>
        <w:jc w:val="left"/>
        <w:rPr>
          <w:lang w:val="hr-HR"/>
        </w:rPr>
      </w:pPr>
    </w:p>
    <w:p w:rsidRDefault="005200A0" w:rsidP="005200A0" w:rsidR="005200A0">
      <w:pPr>
        <w:pStyle w:val="Naslov1"/>
        <w:rPr>
          <w:b w:val="false"/>
          <w:lang w:val="hr-HR"/>
        </w:rPr>
      </w:pPr>
      <w:r>
        <w:rPr>
          <w:b w:val="false"/>
          <w:lang w:val="hr-HR"/>
        </w:rPr>
        <w:t>Obrazloženje</w:t>
      </w:r>
    </w:p>
    <w:p w:rsidRDefault="00657202" w:rsidP="005200A0" w:rsidR="00657202">
      <w:pPr>
        <w:jc w:val="both"/>
        <w:rPr>
          <w:b/>
          <w:bCs/>
        </w:rPr>
      </w:pPr>
    </w:p>
    <w:p w:rsidRDefault="000F6CCC" w:rsidP="008A5504" w:rsidR="008A5504">
      <w:pPr>
        <w:ind w:firstLine="720"/>
        <w:jc w:val="both"/>
      </w:pPr>
      <w:r>
        <w:t xml:space="preserve"> </w:t>
      </w:r>
      <w:r w:rsidR="008A5504">
        <w:t>FIN</w:t>
      </w:r>
      <w:r w:rsidR="00735B4D">
        <w:t>A</w:t>
      </w:r>
      <w:r w:rsidR="008A5504">
        <w:t xml:space="preserve"> Regionalni centar </w:t>
      </w:r>
      <w:r w:rsidR="00CC0CCF">
        <w:t>Rijeka, Podružnica Pula</w:t>
      </w:r>
      <w:r>
        <w:t xml:space="preserve"> </w:t>
      </w:r>
      <w:r w:rsidR="007F02B7">
        <w:t xml:space="preserve">je dana </w:t>
      </w:r>
      <w:r w:rsidR="00A61FE0">
        <w:t xml:space="preserve">3. lipnja </w:t>
      </w:r>
      <w:r w:rsidR="0043576F">
        <w:t>2</w:t>
      </w:r>
      <w:r w:rsidR="007F02B7">
        <w:t xml:space="preserve">016. dostavila Trgovačkom sudu </w:t>
      </w:r>
      <w:r w:rsidR="00652EE6">
        <w:t xml:space="preserve">u Pazinu </w:t>
      </w:r>
      <w:r w:rsidR="008A5504">
        <w:t xml:space="preserve">zahtjev za provedbu skraćenog </w:t>
      </w:r>
      <w:r w:rsidR="003A2BB9">
        <w:t xml:space="preserve">stečajnog postupka nad dužnikom </w:t>
      </w:r>
      <w:r w:rsidR="00A61FE0" w:rsidRPr="003A2BB9">
        <w:t>MATIA d.o.o., Sjeverna Ulica bb, Buzet, MBS: 040116793, OIB: 60602690633,</w:t>
      </w:r>
      <w:r w:rsidR="00A61FE0">
        <w:t xml:space="preserve"> </w:t>
      </w:r>
      <w:r w:rsidR="00DA70FB">
        <w:t>Klasa:</w:t>
      </w:r>
      <w:r w:rsidR="00FD7D73">
        <w:t xml:space="preserve"> 1</w:t>
      </w:r>
      <w:r w:rsidR="00DA70FB">
        <w:t>10-07/16-01/04, Ur</w:t>
      </w:r>
      <w:r w:rsidR="00FD7D73">
        <w:t xml:space="preserve">udžbeni </w:t>
      </w:r>
      <w:r w:rsidR="00DA70FB">
        <w:t>broj: 04-06-1</w:t>
      </w:r>
      <w:r w:rsidR="00D147A4">
        <w:t>6</w:t>
      </w:r>
      <w:r w:rsidR="00DA70FB">
        <w:t>-</w:t>
      </w:r>
      <w:r w:rsidR="00FD7D73">
        <w:t>9686</w:t>
      </w:r>
      <w:r w:rsidR="00D147A4">
        <w:t xml:space="preserve"> </w:t>
      </w:r>
      <w:r w:rsidR="008A5504" w:rsidRPr="008A5504">
        <w:t xml:space="preserve">temeljem članka </w:t>
      </w:r>
      <w:r w:rsidR="00114BE9">
        <w:t>429.</w:t>
      </w:r>
      <w:r w:rsidR="008A5504" w:rsidRPr="008A5504">
        <w:t xml:space="preserve"> Stečajnog </w:t>
      </w:r>
      <w:r w:rsidR="008A5504">
        <w:t>zakona ("Narodne novine" 71/15</w:t>
      </w:r>
      <w:r w:rsidR="00E7619D">
        <w:t>.</w:t>
      </w:r>
      <w:r w:rsidR="00DA70FB">
        <w:t>)</w:t>
      </w:r>
    </w:p>
    <w:p w:rsidRDefault="00E7619D" w:rsidP="008A5504" w:rsidR="00E7619D">
      <w:pPr>
        <w:ind w:firstLine="720"/>
        <w:jc w:val="both"/>
      </w:pPr>
    </w:p>
    <w:p w:rsidRDefault="00E7619D" w:rsidP="00E7619D" w:rsidR="00E7619D">
      <w:pPr>
        <w:ind w:firstLine="720"/>
        <w:jc w:val="both"/>
        <w:rPr>
          <w:b/>
          <w:bCs/>
        </w:rPr>
      </w:pPr>
      <w:r>
        <w:t>Temeljem rješenja Visokog trgovačkog suda RH u Zagrebu broj 31-Su-</w:t>
      </w:r>
      <w:r w:rsidR="00114BE9">
        <w:t xml:space="preserve">899/16-2 od l5. rujna </w:t>
      </w:r>
      <w:r>
        <w:t xml:space="preserve">2016. je određen Trgovački sud u Osijeku kao drugi stvarno nadležni sud, za postupanje u stečajnim predmetima Trgovačkog suda u </w:t>
      </w:r>
      <w:r w:rsidR="00114BE9">
        <w:t>Pazinu</w:t>
      </w:r>
      <w:r>
        <w:t xml:space="preserve">, te je Trgovački sud u </w:t>
      </w:r>
      <w:r w:rsidR="00114BE9">
        <w:t>Pazinu</w:t>
      </w:r>
      <w:r>
        <w:t xml:space="preserve"> ustupio ovome sudu navedeni stečajni predmet na daljnji postupak</w:t>
      </w:r>
      <w:r w:rsidR="00A70134">
        <w:t>.</w:t>
      </w:r>
    </w:p>
    <w:p w:rsidRDefault="008A5504" w:rsidP="00114BE9" w:rsidR="008A5504">
      <w:pPr>
        <w:jc w:val="both"/>
      </w:pPr>
    </w:p>
    <w:p w:rsidRDefault="00E7619D" w:rsidP="005200A0" w:rsidR="005200A0">
      <w:pPr>
        <w:ind w:firstLine="720"/>
        <w:jc w:val="both"/>
        <w:rPr>
          <w:sz w:val="22"/>
          <w:szCs w:val="22"/>
        </w:rPr>
      </w:pPr>
      <w:r>
        <w:t xml:space="preserve">Trgovački sud u Osijeku </w:t>
      </w:r>
      <w:r w:rsidR="005200A0">
        <w:rPr>
          <w:bCs/>
        </w:rPr>
        <w:t xml:space="preserve">je sukladno čl. 430. </w:t>
      </w:r>
      <w:r w:rsidR="001E6F66">
        <w:t>SZ-a</w:t>
      </w:r>
      <w:r w:rsidR="005200A0">
        <w:rPr>
          <w:bCs/>
        </w:rPr>
        <w:t xml:space="preserve"> dana </w:t>
      </w:r>
      <w:r w:rsidR="00FD7D73">
        <w:rPr>
          <w:bCs/>
        </w:rPr>
        <w:t>14</w:t>
      </w:r>
      <w:r w:rsidR="0065568F">
        <w:rPr>
          <w:bCs/>
        </w:rPr>
        <w:t>. listopada 2</w:t>
      </w:r>
      <w:r>
        <w:rPr>
          <w:bCs/>
        </w:rPr>
        <w:t>016</w:t>
      </w:r>
      <w:r w:rsidR="005200A0">
        <w:rPr>
          <w:bCs/>
        </w:rPr>
        <w:t xml:space="preserve">. </w:t>
      </w:r>
      <w:r w:rsidR="005200A0">
        <w:t>objavio oglas na mrežnoj stranici e-oglasna ploča sudova pod poslovnim brojem St-</w:t>
      </w:r>
      <w:r w:rsidR="003A2BB9">
        <w:t>2309/1</w:t>
      </w:r>
      <w:r w:rsidR="0065568F">
        <w:t>6-3</w:t>
      </w:r>
      <w:r w:rsidR="005200A0">
        <w:t xml:space="preserve"> kojim je pozvao osobu ovlaštenu za zastupanje dužnika da u roku od l5 dana </w:t>
      </w:r>
      <w:r w:rsidR="005200A0">
        <w:lastRenderedPageBreak/>
        <w:t xml:space="preserve">od dana objave oglasa podnese sudu javnobilježnički ovjerovljeni popis imovine i obveza na propisanom obrascu te vjerovnike da najkasnije u roku od 45 dana od objave oglase predlože otvaranje stečajnog postupka, te da uplate predujam u iznosu od 10.000,00 kn za pokriće troškova tog postupka na žiro-račun ovoga suda. </w:t>
      </w:r>
    </w:p>
    <w:p w:rsidRDefault="005200A0" w:rsidP="005200A0" w:rsidR="005200A0">
      <w:pPr>
        <w:ind w:firstLine="720"/>
        <w:jc w:val="both"/>
      </w:pPr>
    </w:p>
    <w:p w:rsidRDefault="0065568F" w:rsidP="008128D1" w:rsidR="008128D1">
      <w:pPr>
        <w:ind w:firstLine="720"/>
        <w:jc w:val="both"/>
      </w:pPr>
      <w:r>
        <w:t xml:space="preserve">Stečajni dužnik je dana </w:t>
      </w:r>
      <w:r w:rsidR="003A2BB9">
        <w:t>8</w:t>
      </w:r>
      <w:r>
        <w:t xml:space="preserve">. studenog 2016. dostavio ovome sudu u propisanom roku prokazni popis imovine iz kojeg je razvidno da dužnik ima imovinu koja se sastoji od nekretnine </w:t>
      </w:r>
      <w:r w:rsidR="009308A3">
        <w:t>u naravi</w:t>
      </w:r>
      <w:r w:rsidR="00481755">
        <w:t xml:space="preserve"> građevinsko zemljište koje se nalazi u Buzetu – Stari grad upisane u zk.ul. 665, 653, 652, 661 i 651</w:t>
      </w:r>
      <w:r w:rsidR="00DC59EB">
        <w:t xml:space="preserve"> kod Općinskog suda u Puli</w:t>
      </w:r>
      <w:r w:rsidR="000103F5">
        <w:t xml:space="preserve"> - Pola</w:t>
      </w:r>
      <w:r w:rsidR="00481755">
        <w:t>, pokretnin</w:t>
      </w:r>
      <w:r w:rsidR="007D347A">
        <w:t>e</w:t>
      </w:r>
      <w:r w:rsidR="00481755">
        <w:t xml:space="preserve"> </w:t>
      </w:r>
      <w:r w:rsidR="008F6A41">
        <w:t>i novčane tražbine</w:t>
      </w:r>
      <w:r w:rsidR="00123B6C">
        <w:t xml:space="preserve"> u ukupnom iznosu od </w:t>
      </w:r>
      <w:r w:rsidR="00775DBC">
        <w:t>555.11</w:t>
      </w:r>
      <w:r w:rsidR="00C85305">
        <w:t>6,70 kn.</w:t>
      </w:r>
      <w:r w:rsidR="00BD647B">
        <w:t xml:space="preserve"> </w:t>
      </w:r>
    </w:p>
    <w:p w:rsidRDefault="005200A0" w:rsidP="002D599F" w:rsidR="005200A0">
      <w:pPr>
        <w:jc w:val="both"/>
        <w:rPr>
          <w:sz w:val="22"/>
          <w:szCs w:val="22"/>
        </w:rPr>
      </w:pPr>
    </w:p>
    <w:p w:rsidRDefault="00373BCD" w:rsidP="00373BCD" w:rsidR="005200A0">
      <w:pPr>
        <w:jc w:val="both"/>
      </w:pPr>
      <w:r>
        <w:t xml:space="preserve">          </w:t>
      </w:r>
      <w:r w:rsidR="005200A0">
        <w:t>Iz navedenog slijedi da nisu ispunjeni uvjeti da istovremeno otvaranje i zaključenje skraćenog stečajnog postupka nad dužnikom u smislu odre</w:t>
      </w:r>
      <w:r>
        <w:t>dbe iz čl. 431.</w:t>
      </w:r>
      <w:r w:rsidR="005200A0">
        <w:t xml:space="preserve"> SZ-a, pa je sukladno čl. 433. SZ-a sud donio rješenje kojim je obustavio skraćeni stečajni postupak nad dužnikom.</w:t>
      </w:r>
    </w:p>
    <w:p w:rsidRDefault="005200A0" w:rsidP="005200A0" w:rsidR="005200A0">
      <w:pPr>
        <w:ind w:hanging="720" w:left="360"/>
        <w:jc w:val="center"/>
        <w:rPr>
          <w:sz w:val="22"/>
          <w:szCs w:val="22"/>
        </w:rPr>
      </w:pPr>
    </w:p>
    <w:p w:rsidRDefault="005200A0" w:rsidP="005200A0" w:rsidR="005200A0">
      <w:pPr>
        <w:ind w:left="360"/>
        <w:jc w:val="center"/>
      </w:pPr>
      <w:r>
        <w:t>Postupak nad dužnikom će se nastaviti primjenom općih odredaba Stečajnog zakona.</w:t>
      </w:r>
    </w:p>
    <w:p w:rsidRDefault="005200A0" w:rsidP="005200A0" w:rsidR="005200A0">
      <w:pPr>
        <w:ind w:hanging="720" w:left="360"/>
        <w:jc w:val="right"/>
        <w:rPr>
          <w:sz w:val="22"/>
          <w:szCs w:val="22"/>
        </w:rPr>
      </w:pPr>
    </w:p>
    <w:p w:rsidRDefault="005200A0" w:rsidP="005200A0" w:rsidR="005200A0">
      <w:pPr>
        <w:jc w:val="both"/>
      </w:pPr>
    </w:p>
    <w:p w:rsidRDefault="005200A0" w:rsidP="005200A0" w:rsidR="005200A0">
      <w:pPr>
        <w:jc w:val="both"/>
      </w:pPr>
      <w:r>
        <w:t xml:space="preserve">                                               </w:t>
      </w:r>
      <w:r w:rsidR="002D599F">
        <w:rPr>
          <w:bCs/>
        </w:rPr>
        <w:t>U Osijeku, 1</w:t>
      </w:r>
      <w:r w:rsidR="003A2BB9">
        <w:rPr>
          <w:bCs/>
        </w:rPr>
        <w:t xml:space="preserve">9. prosinca 2016.                    </w:t>
      </w:r>
      <w:r>
        <w:rPr>
          <w:bCs/>
        </w:rPr>
        <w:t xml:space="preserve">        </w:t>
      </w:r>
    </w:p>
    <w:p w:rsidRDefault="005200A0" w:rsidP="005200A0" w:rsidR="005200A0">
      <w:pPr>
        <w:jc w:val="both"/>
        <w:rPr>
          <w:b/>
          <w:bCs/>
        </w:rPr>
      </w:pPr>
    </w:p>
    <w:p w:rsidRDefault="00EA073B" w:rsidP="00EA073B" w:rsidR="00EA073B">
      <w:pPr>
        <w:jc w:val="both"/>
      </w:pPr>
      <w:r>
        <w:t xml:space="preserve">ZAPISNIČAR                                                                                             S U D A C </w:t>
      </w:r>
    </w:p>
    <w:p w:rsidRDefault="00EA073B" w:rsidP="00EA073B" w:rsidR="00EA073B">
      <w:pPr>
        <w:jc w:val="both"/>
      </w:pPr>
      <w:r>
        <w:t xml:space="preserve">Sanja Ban                                                                                                  Gordana Njari </w:t>
      </w:r>
    </w:p>
    <w:p w:rsidRDefault="00EA073B" w:rsidP="00EA073B" w:rsidR="00EA073B">
      <w:pPr>
        <w:jc w:val="both"/>
        <w:rPr>
          <w:b/>
          <w:bCs/>
        </w:rPr>
      </w:pPr>
    </w:p>
    <w:p w:rsidRDefault="00EA073B" w:rsidP="00EA073B" w:rsidR="00EA073B">
      <w:pPr>
        <w:pStyle w:val="Tijeloteksta"/>
        <w:rPr>
          <w:lang w:val="hr-HR"/>
        </w:rPr>
      </w:pPr>
      <w:r>
        <w:rPr>
          <w:lang w:val="hr-HR"/>
        </w:rPr>
        <w:t>POUKA O PRAVNOM LIJEKU:</w:t>
      </w:r>
    </w:p>
    <w:p w:rsidRDefault="00EA073B" w:rsidP="00EA073B" w:rsidR="00EA073B">
      <w:pPr>
        <w:jc w:val="both"/>
        <w:rPr>
          <w:b/>
          <w:bCs/>
        </w:rPr>
      </w:pPr>
      <w:r>
        <w:t>Protiv ovog rješenja može nezadovoljna stranka uložiti žalbu Visokom trgovačkom sudu Republike Hrvatske u Zagrebu u roku od 8 dana pismeno u 3 primjerka putem ovog suda.(čl. 19. st. 1 SZ-a)</w:t>
      </w:r>
    </w:p>
    <w:p w:rsidRDefault="00EA073B" w:rsidP="00EA073B" w:rsidR="00EA073B">
      <w:pPr>
        <w:jc w:val="both"/>
        <w:rPr>
          <w:b/>
          <w:bCs/>
        </w:rPr>
      </w:pPr>
      <w:r>
        <w:rPr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</w:p>
    <w:p w:rsidRDefault="00EA073B" w:rsidP="00EA073B" w:rsidR="00EA073B">
      <w:pPr>
        <w:pStyle w:val="Tijeloteksta"/>
        <w:rPr>
          <w:bCs/>
          <w:lang w:val="hr-HR"/>
        </w:rPr>
      </w:pPr>
      <w:r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EA073B" w:rsidP="00EA073B" w:rsidR="00EA073B">
      <w:pPr>
        <w:jc w:val="both"/>
        <w:rPr>
          <w:bCs/>
        </w:rPr>
      </w:pPr>
      <w:r>
        <w:rPr>
          <w:bCs/>
        </w:rPr>
        <w:t>D N A :</w:t>
      </w:r>
    </w:p>
    <w:p w:rsidRDefault="00EA073B" w:rsidP="00EA073B" w:rsidR="00EA073B">
      <w:pPr>
        <w:numPr>
          <w:ilvl w:val="0"/>
          <w:numId w:val="2"/>
        </w:numPr>
        <w:jc w:val="both"/>
      </w:pPr>
      <w:r>
        <w:t xml:space="preserve">Predlagatelju </w:t>
      </w:r>
    </w:p>
    <w:p w:rsidRDefault="00EA073B" w:rsidP="00EA073B" w:rsidR="00EA073B">
      <w:pPr>
        <w:numPr>
          <w:ilvl w:val="0"/>
          <w:numId w:val="2"/>
        </w:numPr>
        <w:jc w:val="both"/>
      </w:pPr>
      <w:r>
        <w:t>Dužniku</w:t>
      </w:r>
    </w:p>
    <w:p w:rsidRDefault="00EA073B" w:rsidP="00EA073B" w:rsidR="00EA073B">
      <w:pPr>
        <w:numPr>
          <w:ilvl w:val="0"/>
          <w:numId w:val="2"/>
        </w:numPr>
        <w:jc w:val="both"/>
      </w:pPr>
      <w:r>
        <w:t xml:space="preserve">e-oglasna ploča suda           </w:t>
      </w:r>
    </w:p>
    <w:p w:rsidRDefault="00EA073B" w:rsidP="00EA073B" w:rsidR="00EA073B">
      <w:pPr>
        <w:numPr>
          <w:ilvl w:val="0"/>
          <w:numId w:val="2"/>
        </w:numPr>
        <w:jc w:val="both"/>
      </w:pPr>
      <w:r>
        <w:t xml:space="preserve">Rj. obustavom </w:t>
      </w:r>
    </w:p>
    <w:p w:rsidRDefault="00EA073B" w:rsidP="00EA073B" w:rsidR="00EA073B">
      <w:pPr>
        <w:numPr>
          <w:ilvl w:val="0"/>
          <w:numId w:val="2"/>
        </w:numPr>
        <w:jc w:val="both"/>
      </w:pPr>
      <w:r>
        <w:t xml:space="preserve">K 19.1.   </w:t>
      </w:r>
    </w:p>
    <w:p w:rsidRDefault="00EA073B" w:rsidP="00EA073B" w:rsidR="00EA073B">
      <w:pPr>
        <w:jc w:val="both"/>
      </w:pPr>
    </w:p>
    <w:p w:rsidRDefault="00EA073B" w:rsidP="00EA073B" w:rsidR="00EA073B">
      <w:pPr>
        <w:jc w:val="both"/>
      </w:pPr>
    </w:p>
    <w:p w:rsidRDefault="00EA073B" w:rsidP="00EA073B" w:rsidR="00EA073B">
      <w:pPr>
        <w:jc w:val="both"/>
      </w:pPr>
    </w:p>
    <w:p w:rsidRDefault="00EA073B" w:rsidP="00EA073B" w:rsidR="00EA073B">
      <w:pPr>
        <w:jc w:val="both"/>
      </w:pPr>
    </w:p>
    <w:p w:rsidRDefault="00EA073B" w:rsidP="00EA073B" w:rsidR="00EA073B">
      <w:pPr>
        <w:jc w:val="both"/>
      </w:pPr>
    </w:p>
    <w:p w:rsidRDefault="00EA073B" w:rsidP="00EA073B" w:rsidR="00EA073B">
      <w:pPr>
        <w:jc w:val="both"/>
      </w:pPr>
    </w:p>
    <w:p w:rsidRDefault="00EA073B" w:rsidP="00EA073B" w:rsidR="00EA073B">
      <w:pPr>
        <w:jc w:val="both"/>
      </w:pPr>
    </w:p>
    <w:p w:rsidRDefault="00EA073B" w:rsidP="00EA073B" w:rsidR="00EA073B">
      <w:pPr>
        <w:jc w:val="both"/>
      </w:pPr>
    </w:p>
    <w:p w:rsidRDefault="00EA073B" w:rsidP="00EA073B" w:rsidR="00EA073B">
      <w:pPr>
        <w:jc w:val="both"/>
      </w:pPr>
    </w:p>
    <w:p w:rsidRDefault="00EA073B" w:rsidP="00EA073B" w:rsidR="00EA073B">
      <w:pPr>
        <w:jc w:val="both"/>
      </w:pPr>
    </w:p>
    <w:sectPr w:rsidSect="00873F42" w:rsidR="00EA073B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240D" w:rsidP="00873F42" w:rsidR="0066240D">
      <w:r>
        <w:separator/>
      </w:r>
    </w:p>
  </w:endnote>
  <w:endnote w:id="0" w:type="continuationSeparator">
    <w:p w:rsidRDefault="0066240D" w:rsidP="00873F42" w:rsidR="006624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240D" w:rsidP="00873F42" w:rsidR="0066240D">
      <w:r>
        <w:separator/>
      </w:r>
    </w:p>
  </w:footnote>
  <w:footnote w:id="0" w:type="continuationSeparator">
    <w:p w:rsidRDefault="0066240D" w:rsidP="00873F42" w:rsidR="006624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3F42" w:rsidP="003A2BB9" w:rsidR="003A2BB9">
    <w:pPr>
      <w:ind w:hanging="720" w:left="360"/>
      <w:jc w:val="right"/>
      <w:rPr>
        <w:sz w:val="22"/>
        <w:szCs w:val="22"/>
      </w:rPr>
    </w:pPr>
    <w:r w:rsidRPr="00F94690">
      <w:rPr>
        <w:b/>
      </w:rPr>
      <w:fldChar w:fldCharType="begin"/>
    </w:r>
    <w:r w:rsidRPr="00F94690">
      <w:instrText>PAGE   \* MERGEFORMAT</w:instrText>
    </w:r>
    <w:r w:rsidRPr="00F94690">
      <w:rPr>
        <w:b/>
      </w:rPr>
      <w:fldChar w:fldCharType="separate"/>
    </w:r>
    <w:r w:rsidR="00A735A1" w:rsidRPr="00A735A1">
      <w:rPr>
        <w:b/>
        <w:noProof/>
      </w:rPr>
      <w:t>2</w:t>
    </w:r>
    <w:r w:rsidRPr="00F94690">
      <w:rPr>
        <w:b/>
      </w:rPr>
      <w:fldChar w:fldCharType="end"/>
    </w:r>
    <w:r w:rsidRPr="00F94690">
      <w:t xml:space="preserve">                                       </w:t>
    </w:r>
    <w:r w:rsidR="003A2BB9">
      <w:rPr>
        <w:sz w:val="22"/>
        <w:szCs w:val="22"/>
      </w:rPr>
      <w:t xml:space="preserve">3 St-2309/16-7                                    </w:t>
    </w:r>
    <w:r w:rsidR="003A2BB9">
      <w:rPr>
        <w:b/>
      </w:rPr>
      <w:t xml:space="preserve">     </w:t>
    </w:r>
  </w:p>
  <w:p w:rsidRDefault="00873F42" w:rsidR="00873F42">
    <w:pPr>
      <w:pStyle w:val="Zaglavlje"/>
      <w:jc w:val="center"/>
    </w:pPr>
  </w:p>
  <w:p w:rsidRDefault="00873F42" w:rsidR="00873F4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00564004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45E4B0C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2826AEC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4B848C84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D910F56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8225BC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0642746C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DDFA398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6E0839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F386EE0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46382384"/>
    <w:multiLevelType w:val="hybridMultilevel"/>
    <w:tmpl w:val="C6181822"/>
    <w:lvl w:tplc="32C65B0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71B3"/>
    <w:rsid w:val="000011EC"/>
    <w:rsid w:val="000033B8"/>
    <w:rsid w:val="000103F5"/>
    <w:rsid w:val="00013243"/>
    <w:rsid w:val="00013F0F"/>
    <w:rsid w:val="00027C6F"/>
    <w:rsid w:val="000357D1"/>
    <w:rsid w:val="00064EF5"/>
    <w:rsid w:val="00070172"/>
    <w:rsid w:val="00072890"/>
    <w:rsid w:val="0009777D"/>
    <w:rsid w:val="000C2C24"/>
    <w:rsid w:val="000F37AE"/>
    <w:rsid w:val="000F6CCC"/>
    <w:rsid w:val="001060CE"/>
    <w:rsid w:val="0010734A"/>
    <w:rsid w:val="001131BD"/>
    <w:rsid w:val="00114BE9"/>
    <w:rsid w:val="00123B6C"/>
    <w:rsid w:val="00124418"/>
    <w:rsid w:val="00124F84"/>
    <w:rsid w:val="00125ED5"/>
    <w:rsid w:val="00154A6B"/>
    <w:rsid w:val="00173651"/>
    <w:rsid w:val="00185493"/>
    <w:rsid w:val="001A1C5E"/>
    <w:rsid w:val="001A31D7"/>
    <w:rsid w:val="001C2D4A"/>
    <w:rsid w:val="001D2166"/>
    <w:rsid w:val="001D317F"/>
    <w:rsid w:val="001E1365"/>
    <w:rsid w:val="001E5DAC"/>
    <w:rsid w:val="001E6F66"/>
    <w:rsid w:val="00205C4E"/>
    <w:rsid w:val="002118B9"/>
    <w:rsid w:val="00223CB6"/>
    <w:rsid w:val="0022534A"/>
    <w:rsid w:val="002321C7"/>
    <w:rsid w:val="002468B4"/>
    <w:rsid w:val="002570D7"/>
    <w:rsid w:val="00263C0D"/>
    <w:rsid w:val="0027279F"/>
    <w:rsid w:val="0027709B"/>
    <w:rsid w:val="002840C2"/>
    <w:rsid w:val="00287EC6"/>
    <w:rsid w:val="002B5B3A"/>
    <w:rsid w:val="002C2B9D"/>
    <w:rsid w:val="002D599F"/>
    <w:rsid w:val="002E7214"/>
    <w:rsid w:val="00325F32"/>
    <w:rsid w:val="00326E05"/>
    <w:rsid w:val="003331FB"/>
    <w:rsid w:val="00347E0A"/>
    <w:rsid w:val="00365512"/>
    <w:rsid w:val="00373BCD"/>
    <w:rsid w:val="00375496"/>
    <w:rsid w:val="00380787"/>
    <w:rsid w:val="0038231B"/>
    <w:rsid w:val="00387F2C"/>
    <w:rsid w:val="003A2BB9"/>
    <w:rsid w:val="003A59D3"/>
    <w:rsid w:val="003A6382"/>
    <w:rsid w:val="003B06A8"/>
    <w:rsid w:val="003B7AAC"/>
    <w:rsid w:val="003C59A3"/>
    <w:rsid w:val="003D159D"/>
    <w:rsid w:val="003E6B9E"/>
    <w:rsid w:val="00401CC3"/>
    <w:rsid w:val="00417E07"/>
    <w:rsid w:val="00426149"/>
    <w:rsid w:val="0043576F"/>
    <w:rsid w:val="00443403"/>
    <w:rsid w:val="00455C18"/>
    <w:rsid w:val="00456233"/>
    <w:rsid w:val="004640EB"/>
    <w:rsid w:val="00481755"/>
    <w:rsid w:val="00481F25"/>
    <w:rsid w:val="004840DB"/>
    <w:rsid w:val="004A1D5C"/>
    <w:rsid w:val="004A4257"/>
    <w:rsid w:val="004B4519"/>
    <w:rsid w:val="004D3A44"/>
    <w:rsid w:val="004F40E0"/>
    <w:rsid w:val="00507D3C"/>
    <w:rsid w:val="00515B25"/>
    <w:rsid w:val="005200A0"/>
    <w:rsid w:val="00536C32"/>
    <w:rsid w:val="0055334F"/>
    <w:rsid w:val="00561FE0"/>
    <w:rsid w:val="0056572D"/>
    <w:rsid w:val="00571630"/>
    <w:rsid w:val="00583AE6"/>
    <w:rsid w:val="005A3426"/>
    <w:rsid w:val="005B76FD"/>
    <w:rsid w:val="005C13FE"/>
    <w:rsid w:val="005D1E44"/>
    <w:rsid w:val="005E1A4A"/>
    <w:rsid w:val="005E2B09"/>
    <w:rsid w:val="005E739C"/>
    <w:rsid w:val="00607A96"/>
    <w:rsid w:val="00652EE6"/>
    <w:rsid w:val="0065568F"/>
    <w:rsid w:val="00657202"/>
    <w:rsid w:val="0066240D"/>
    <w:rsid w:val="00672B2E"/>
    <w:rsid w:val="006832C3"/>
    <w:rsid w:val="006A5E89"/>
    <w:rsid w:val="006B2387"/>
    <w:rsid w:val="006C1186"/>
    <w:rsid w:val="006D702A"/>
    <w:rsid w:val="006E3532"/>
    <w:rsid w:val="006F0A36"/>
    <w:rsid w:val="00705BDD"/>
    <w:rsid w:val="00705D6A"/>
    <w:rsid w:val="00707E18"/>
    <w:rsid w:val="00710662"/>
    <w:rsid w:val="00713460"/>
    <w:rsid w:val="0071726A"/>
    <w:rsid w:val="00720C3D"/>
    <w:rsid w:val="00732220"/>
    <w:rsid w:val="00735B4D"/>
    <w:rsid w:val="00740FAF"/>
    <w:rsid w:val="00746697"/>
    <w:rsid w:val="00757EF7"/>
    <w:rsid w:val="00765984"/>
    <w:rsid w:val="00775DBC"/>
    <w:rsid w:val="007A3D74"/>
    <w:rsid w:val="007A769B"/>
    <w:rsid w:val="007C1C95"/>
    <w:rsid w:val="007C2ECD"/>
    <w:rsid w:val="007D347A"/>
    <w:rsid w:val="007E00C0"/>
    <w:rsid w:val="007E195C"/>
    <w:rsid w:val="007F02B7"/>
    <w:rsid w:val="008128D1"/>
    <w:rsid w:val="00846D54"/>
    <w:rsid w:val="00873F42"/>
    <w:rsid w:val="008A5504"/>
    <w:rsid w:val="008A5DB2"/>
    <w:rsid w:val="008E04BD"/>
    <w:rsid w:val="008E3E4C"/>
    <w:rsid w:val="008F6A41"/>
    <w:rsid w:val="009308A3"/>
    <w:rsid w:val="00937DF8"/>
    <w:rsid w:val="00941CE7"/>
    <w:rsid w:val="009435C2"/>
    <w:rsid w:val="00960A56"/>
    <w:rsid w:val="0096204F"/>
    <w:rsid w:val="009927A0"/>
    <w:rsid w:val="009A1A56"/>
    <w:rsid w:val="009B0AE4"/>
    <w:rsid w:val="009D3A2B"/>
    <w:rsid w:val="009E2A56"/>
    <w:rsid w:val="00A050BE"/>
    <w:rsid w:val="00A32472"/>
    <w:rsid w:val="00A45F7B"/>
    <w:rsid w:val="00A61FE0"/>
    <w:rsid w:val="00A70134"/>
    <w:rsid w:val="00A735A1"/>
    <w:rsid w:val="00A739AF"/>
    <w:rsid w:val="00A82C09"/>
    <w:rsid w:val="00A84A1C"/>
    <w:rsid w:val="00AE35A7"/>
    <w:rsid w:val="00AE46B8"/>
    <w:rsid w:val="00AE55BB"/>
    <w:rsid w:val="00AF446D"/>
    <w:rsid w:val="00AF6533"/>
    <w:rsid w:val="00AF73D4"/>
    <w:rsid w:val="00B15931"/>
    <w:rsid w:val="00B22F31"/>
    <w:rsid w:val="00B26A26"/>
    <w:rsid w:val="00B30244"/>
    <w:rsid w:val="00B40F9B"/>
    <w:rsid w:val="00B6174E"/>
    <w:rsid w:val="00B75497"/>
    <w:rsid w:val="00B945F6"/>
    <w:rsid w:val="00B9730A"/>
    <w:rsid w:val="00BA00A7"/>
    <w:rsid w:val="00BB4CFD"/>
    <w:rsid w:val="00BD647B"/>
    <w:rsid w:val="00BE3A23"/>
    <w:rsid w:val="00BE6F62"/>
    <w:rsid w:val="00BF64CA"/>
    <w:rsid w:val="00C139C6"/>
    <w:rsid w:val="00C16430"/>
    <w:rsid w:val="00C216C4"/>
    <w:rsid w:val="00C318C9"/>
    <w:rsid w:val="00C37A56"/>
    <w:rsid w:val="00C5014E"/>
    <w:rsid w:val="00C60B32"/>
    <w:rsid w:val="00C6631D"/>
    <w:rsid w:val="00C85305"/>
    <w:rsid w:val="00CA1369"/>
    <w:rsid w:val="00CB5060"/>
    <w:rsid w:val="00CB7CF2"/>
    <w:rsid w:val="00CC0CCF"/>
    <w:rsid w:val="00CC5FC7"/>
    <w:rsid w:val="00CE2A4F"/>
    <w:rsid w:val="00CF0995"/>
    <w:rsid w:val="00D002BC"/>
    <w:rsid w:val="00D02CC0"/>
    <w:rsid w:val="00D147A4"/>
    <w:rsid w:val="00D2061F"/>
    <w:rsid w:val="00D25E57"/>
    <w:rsid w:val="00D346BA"/>
    <w:rsid w:val="00D51A7E"/>
    <w:rsid w:val="00D53A08"/>
    <w:rsid w:val="00D53B66"/>
    <w:rsid w:val="00D62A66"/>
    <w:rsid w:val="00D6710A"/>
    <w:rsid w:val="00D70CF1"/>
    <w:rsid w:val="00D82831"/>
    <w:rsid w:val="00DA0488"/>
    <w:rsid w:val="00DA57DC"/>
    <w:rsid w:val="00DA70FB"/>
    <w:rsid w:val="00DA7551"/>
    <w:rsid w:val="00DB1856"/>
    <w:rsid w:val="00DC59EB"/>
    <w:rsid w:val="00DD7712"/>
    <w:rsid w:val="00DD7E7D"/>
    <w:rsid w:val="00E40FCC"/>
    <w:rsid w:val="00E61C0D"/>
    <w:rsid w:val="00E63BC0"/>
    <w:rsid w:val="00E6544D"/>
    <w:rsid w:val="00E7619D"/>
    <w:rsid w:val="00EA073B"/>
    <w:rsid w:val="00EB0257"/>
    <w:rsid w:val="00EC495D"/>
    <w:rsid w:val="00ED07AA"/>
    <w:rsid w:val="00ED5DA8"/>
    <w:rsid w:val="00F03D23"/>
    <w:rsid w:val="00F04195"/>
    <w:rsid w:val="00F04E96"/>
    <w:rsid w:val="00F0555D"/>
    <w:rsid w:val="00F30BD9"/>
    <w:rsid w:val="00F324C7"/>
    <w:rsid w:val="00F40AC3"/>
    <w:rsid w:val="00F63B26"/>
    <w:rsid w:val="00F769B5"/>
    <w:rsid w:val="00F828F8"/>
    <w:rsid w:val="00F94690"/>
    <w:rsid w:val="00F971B3"/>
    <w:rsid w:val="00FA04B5"/>
    <w:rsid w:val="00FB1D58"/>
    <w:rsid w:val="00FB7F6B"/>
    <w:rsid w:val="00FC068C"/>
    <w:rsid w:val="00FC45CB"/>
    <w:rsid w:val="00FD09BD"/>
    <w:rsid w:val="00FD7D73"/>
    <w:rsid w:val="00FE0646"/>
    <w:rsid w:val="00FF4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true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true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37A5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873F4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873F4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873F4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873F42"/>
    <w:rPr>
      <w:sz w:val="24"/>
      <w:szCs w:val="24"/>
      <w:lang w:eastAsia="en-US"/>
    </w:rPr>
  </w:style>
  <w:style w:styleId="Naglaeno" w:type="character">
    <w:name w:val="Strong"/>
    <w:qFormat/>
    <w:rsid w:val="007E195C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735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35A1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35A1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35A1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35A1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1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1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37A5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873F4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873F4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873F4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873F42"/>
    <w:rPr>
      <w:sz w:val="24"/>
      <w:szCs w:val="24"/>
      <w:lang w:eastAsia="en-US"/>
    </w:rPr>
  </w:style>
  <w:style w:styleId="Naglaeno" w:type="character">
    <w:name w:val="Strong"/>
    <w:qFormat/>
    <w:rsid w:val="007E195C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735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35A1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35A1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35A1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35A1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796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649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003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99875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95771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0306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6904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83776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7112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27979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24707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8106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9127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2155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9672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673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0269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101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587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5215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5448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1852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4752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9537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7536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80005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54723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74305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837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15265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47565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38004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0177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78542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65652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6186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7793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9225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4415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59470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74553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9051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8778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5785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2214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5608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18030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prosinca 2016.</izvorni_sadrzaj>
    <derivirana_varijabla naziv="DomainObject.DatumDonosenjaOdluke_1">19.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2309</izvorni_sadrzaj>
    <derivirana_varijabla naziv="DomainObject.Predmet.Broj_1">2309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2016.</izvorni_sadrzaj>
    <derivirana_varijabla naziv="DomainObject.Predmet.DatumOsnivanja_1">30.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St-2309/2016</izvorni_sadrzaj>
    <derivirana_varijabla naziv="DomainObject.Predmet.OznakaBroj_1">St-2309/2016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MATIA d.o.o. BUZET</izvorni_sadrzaj>
    <derivirana_varijabla naziv="DomainObject.Predmet.ProtustrankaFormated_1">  MATIA d.o.o. BUZET</derivirana_varijabla>
  </DomainObject.Predmet.ProtustrankaFormated>
  <DomainObject.Predmet.ProtustrankaFormatedOIB>
    <izvorni_sadrzaj>  MATIA d.o.o. BUZET, OIB 60602690633</izvorni_sadrzaj>
    <derivirana_varijabla naziv="DomainObject.Predmet.ProtustrankaFormatedOIB_1">  MATIA d.o.o. BUZET, OIB 60602690633</derivirana_varijabla>
  </DomainObject.Predmet.ProtustrankaFormatedOIB>
  <DomainObject.Predmet.ProtustrankaFormatedWithAdress>
    <izvorni_sadrzaj> MATIA d.o.o. BUZET, Sjeverna Ulica/bb, 52420 Buzet</izvorni_sadrzaj>
    <derivirana_varijabla naziv="DomainObject.Predmet.ProtustrankaFormatedWithAdress_1"> MATIA d.o.o. BUZET, Sjeverna Ulica/bb, 52420 Buzet</derivirana_varijabla>
  </DomainObject.Predmet.ProtustrankaFormatedWithAdress>
  <DomainObject.Predmet.ProtustrankaFormatedWithAdressOIB>
    <izvorni_sadrzaj> MATIA d.o.o. BUZET, OIB 60602690633, Sjeverna Ulica/bb, 52420 Buzet</izvorni_sadrzaj>
    <derivirana_varijabla naziv="DomainObject.Predmet.ProtustrankaFormatedWithAdressOIB_1"> MATIA d.o.o. BUZET, OIB 60602690633, Sjeverna Ulica/bb, 52420 Buzet</derivirana_varijabla>
  </DomainObject.Predmet.ProtustrankaFormatedWithAdressOIB>
  <DomainObject.Predmet.ProtustrankaWithAdress>
    <izvorni_sadrzaj>MATIA d.o.o. BUZET Sjeverna Ulica/bb, 52420 Buzet</izvorni_sadrzaj>
    <derivirana_varijabla naziv="DomainObject.Predmet.ProtustrankaWithAdress_1">MATIA d.o.o. BUZET Sjeverna Ulica/bb, 52420 Buzet</derivirana_varijabla>
  </DomainObject.Predmet.ProtustrankaWithAdress>
  <DomainObject.Predmet.ProtustrankaWithAdressOIB>
    <izvorni_sadrzaj>MATIA d.o.o. BUZET, OIB 60602690633, Sjeverna Ulica/bb, 52420 Buzet</izvorni_sadrzaj>
    <derivirana_varijabla naziv="DomainObject.Predmet.ProtustrankaWithAdressOIB_1">MATIA d.o.o. BUZET, OIB 60602690633, Sjeverna Ulica/bb, 52420 Buzet</derivirana_varijabla>
  </DomainObject.Predmet.ProtustrankaWithAdressOIB>
  <DomainObject.Predmet.ProtustrankaNazivFormated>
    <izvorni_sadrzaj>MATIA d.o.o. BUZET</izvorni_sadrzaj>
    <derivirana_varijabla naziv="DomainObject.Predmet.ProtustrankaNazivFormated_1">MATIA d.o.o. BUZET</derivirana_varijabla>
  </DomainObject.Predmet.ProtustrankaNazivFormated>
  <DomainObject.Predmet.ProtustrankaNazivFormatedOIB>
    <izvorni_sadrzaj>MATIA d.o.o. BUZET, OIB 60602690633</izvorni_sadrzaj>
    <derivirana_varijabla naziv="DomainObject.Predmet.ProtustrankaNazivFormatedOIB_1">MATIA d.o.o. BUZET, OIB 60602690633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MATIA d.o.o. BUZET</item>
    </izvorni_sadrzaj>
    <derivirana_varijabla naziv="DomainObject.Predmet.ProtuStrankaListFormated_1">
      <item>MATIA d.o.o. BUZET</item>
    </derivirana_varijabla>
  </DomainObject.Predmet.ProtuStrankaListFormated>
  <DomainObject.Predmet.ProtuStrankaListFormatedOIB>
    <izvorni_sadrzaj>
      <item>MATIA d.o.o. BUZET, OIB 60602690633</item>
    </izvorni_sadrzaj>
    <derivirana_varijabla naziv="DomainObject.Predmet.ProtuStrankaListFormatedOIB_1">
      <item>MATIA d.o.o. BUZET, OIB 60602690633</item>
    </derivirana_varijabla>
  </DomainObject.Predmet.ProtuStrankaListFormatedOIB>
  <DomainObject.Predmet.ProtuStrankaListFormatedWithAdress>
    <izvorni_sadrzaj>
      <item>MATIA d.o.o. BUZET, Sjeverna Ulica/bb, 52420 Buzet</item>
    </izvorni_sadrzaj>
    <derivirana_varijabla naziv="DomainObject.Predmet.ProtuStrankaListFormatedWithAdress_1">
      <item>MATIA d.o.o. BUZET, Sjeverna Ulica/bb, 52420 Buzet</item>
    </derivirana_varijabla>
  </DomainObject.Predmet.ProtuStrankaListFormatedWithAdress>
  <DomainObject.Predmet.ProtuStrankaListFormatedWithAdressOIB>
    <izvorni_sadrzaj>
      <item>MATIA d.o.o. BUZET, OIB 60602690633, Sjeverna Ulica/bb, 52420 Buzet</item>
    </izvorni_sadrzaj>
    <derivirana_varijabla naziv="DomainObject.Predmet.ProtuStrankaListFormatedWithAdressOIB_1">
      <item>MATIA d.o.o. BUZET, OIB 60602690633, Sjeverna Ulica/bb, 52420 Buzet</item>
    </derivirana_varijabla>
  </DomainObject.Predmet.ProtuStrankaListFormatedWithAdressOIB>
  <DomainObject.Predmet.ProtuStrankaListNazivFormated>
    <izvorni_sadrzaj>
      <item>MATIA d.o.o. BUZET</item>
    </izvorni_sadrzaj>
    <derivirana_varijabla naziv="DomainObject.Predmet.ProtuStrankaListNazivFormated_1">
      <item>MATIA d.o.o. BUZET</item>
    </derivirana_varijabla>
  </DomainObject.Predmet.ProtuStrankaListNazivFormated>
  <DomainObject.Predmet.ProtuStrankaListNazivFormatedOIB>
    <izvorni_sadrzaj>
      <item>MATIA d.o.o. BUZET, OIB 60602690633</item>
    </izvorni_sadrzaj>
    <derivirana_varijabla naziv="DomainObject.Predmet.ProtuStrankaListNazivFormatedOIB_1">
      <item>MATIA d.o.o. BUZET, OIB 60602690633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2016.</izvorni_sadrzaj>
    <derivirana_varijabla naziv="DomainObject.Datum_1">19.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MATIA d.o.o. BUZET</izvorni_sadrzaj>
    <derivirana_varijabla naziv="DomainObject.Predmet.ProtustrankaIDrugi_1">MATIA d.o.o. BUZET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MATIA d.o.o. BUZET, OIB 60602690633, Sjeverna Ulica/bb, 52420 Buzet</izvorni_sadrzaj>
    <derivirana_varijabla naziv="DomainObject.Predmet.ProtustrankaIDrugiAdressOIB_1">MATIA d.o.o. BUZET, OIB 60602690633, Sjeverna Ulica/bb, 52420 Buzet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MATIA d.o.o. BUZET</item>
    </izvorni_sadrzaj>
    <derivirana_varijabla naziv="DomainObject.Predmet.SudioniciListNaziv_1">
      <item>FINANCIJSKA AGENCIJA, RC RIJEKA, PODRUŽNICA PULA, PULA</item>
      <item>MATIA d.o.o. BUZET</item>
    </derivirana_varijabla>
  </DomainObject.Predmet.SudioniciListNaziv>
  <DomainObject.Predmet.SudioniciListAdressOIB>
    <izvorni_sadrzaj>
      <item>FINANCIJSKA AGENCIJA, RC RIJEKA, PODRUŽNICA PULA, PULA, OIB 85821130368, Giardini 5,52100 Pula</item>
      <item>MATIA d.o.o. BUZET, OIB 60602690633, Sjeverna Ulica/bb,52420 Buzet</item>
    </izvorni_sadrzaj>
    <derivirana_varijabla naziv="DomainObject.Predmet.SudioniciListAdressOIB_1">
      <item>FINANCIJSKA AGENCIJA, RC RIJEKA, PODRUŽNICA PULA, PULA, OIB 85821130368, Giardini 5,52100 Pula</item>
      <item>MATIA d.o.o. BUZET, OIB 60602690633, Sjeverna Ulica/bb,52420 Buzet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60602690633</item>
    </izvorni_sadrzaj>
    <derivirana_varijabla naziv="DomainObject.Predmet.SudioniciListNazivOIB_1">
      <item>, OIB 85821130368</item>
      <item>, OIB 60602690633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0D01AAF-9E49-439C-94EE-03F87254DDA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492</properties:Words>
  <properties:Characters>2552</properties:Characters>
  <properties:Lines>88</properties:Lines>
  <properties:Paragraphs>27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13 St-</vt:lpstr>
    </vt:vector>
  </properties:TitlesOfParts>
  <properties:LinksUpToDate>false</properties:LinksUpToDate>
  <properties:CharactersWithSpaces>3651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2016-12-19T13:03:00Z</dcterms:created>
  <dc:creator>mkocijan</dc:creator>
  <cp:lastModifiedBy>Sanja Ban</cp:lastModifiedBy>
  <cp:lastPrinted>2016-12-19T13:02:00Z</cp:lastPrinted>
  <dcterms:modified xmlns:xsi="http://www.w3.org/2001/XMLSchema-instance" xsi:type="dcterms:W3CDTF">2016-12-19T13:04:00Z</dcterms:modified>
  <cp:revision>3</cp:revision>
  <dc:title>13 St-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