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17997" w14:paraId="a517997" w:rsidRDefault="00615C18" w:rsidP="00615C18" w:rsidR="00072BB2" w:rsidRPr="00CE341B">
      <w:pPr>
        <w:jc w:val="right"/>
        <w15:collapsed w:val="false"/>
      </w:pPr>
      <w:bookmarkStart w:name="_GoBack" w:id="0"/>
      <w:bookmarkEnd w:id="0"/>
      <w:r w:rsidRPr="000A6078">
        <w:t>1 St-</w:t>
      </w:r>
      <w:r w:rsidR="00845D09">
        <w:t>11/2014</w:t>
      </w:r>
      <w:r w:rsidR="00607558">
        <w:t>-</w:t>
      </w:r>
      <w:r w:rsidR="00D13E45">
        <w:t>178</w:t>
      </w:r>
    </w:p>
    <w:p w:rsidRDefault="00072BB2" w:rsidP="00072BB2" w:rsidR="00072BB2" w:rsidRPr="00CE341B"/>
    <w:p w:rsidRDefault="00072BB2" w:rsidP="00072BB2" w:rsidR="00072BB2" w:rsidRPr="00CE341B"/>
    <w:p w:rsidRDefault="00072BB2" w:rsidP="00072BB2" w:rsidR="00072BB2" w:rsidRPr="00D226A9">
      <w:pPr>
        <w:rPr>
          <w:b/>
        </w:rPr>
      </w:pPr>
    </w:p>
    <w:p w:rsidRDefault="00072BB2" w:rsidP="00072BB2" w:rsidR="00072BB2" w:rsidRPr="000A6078">
      <w:r w:rsidRPr="000A6078">
        <w:t>REPUBLIKA HRVATSKA</w:t>
      </w:r>
    </w:p>
    <w:p w:rsidRDefault="00072BB2" w:rsidP="00072BB2" w:rsidR="00850E47">
      <w:r w:rsidRPr="000A6078">
        <w:t>TRGOVAČKI SUD U</w:t>
      </w:r>
      <w:r w:rsidR="00E11C54" w:rsidRPr="000A6078">
        <w:t xml:space="preserve"> ZADRU</w:t>
      </w:r>
    </w:p>
    <w:p w:rsidRDefault="00850E47" w:rsidP="00072BB2" w:rsidR="00850E47">
      <w:r>
        <w:t>Dr. Franje Tuđmana 35</w:t>
      </w:r>
      <w:r w:rsidR="00E11C54" w:rsidRPr="000A6078">
        <w:tab/>
      </w:r>
      <w:r w:rsidR="00E11C54" w:rsidRPr="000A6078">
        <w:tab/>
      </w:r>
    </w:p>
    <w:p w:rsidRDefault="00850E47" w:rsidP="00072BB2" w:rsidR="00850E47"/>
    <w:p w:rsidRDefault="00850E47" w:rsidP="00850E47" w:rsidR="003F3C17">
      <w:pPr>
        <w:jc w:val="center"/>
      </w:pPr>
      <w:r>
        <w:t>U   I M E   R E P U B L I K E   H R V A T S K E</w:t>
      </w:r>
    </w:p>
    <w:p w:rsidRDefault="00615C18" w:rsidP="00072BB2" w:rsidR="00615C18" w:rsidRPr="000A6078"/>
    <w:p w:rsidRDefault="00072BB2" w:rsidP="00072BB2" w:rsidR="00072BB2" w:rsidRPr="000A6078">
      <w:pPr>
        <w:jc w:val="center"/>
        <w:rPr>
          <w:sz w:val="28"/>
          <w:szCs w:val="28"/>
        </w:rPr>
      </w:pPr>
      <w:r w:rsidRPr="000A6078">
        <w:rPr>
          <w:sz w:val="28"/>
          <w:szCs w:val="28"/>
        </w:rPr>
        <w:t>R J E Š E N J E</w:t>
      </w:r>
    </w:p>
    <w:p w:rsidRDefault="00072BB2" w:rsidP="00072BB2" w:rsidR="00072BB2" w:rsidRPr="000A6078"/>
    <w:p w:rsidRDefault="00072BB2" w:rsidP="00072BB2" w:rsidR="00072BB2" w:rsidRPr="000A6078">
      <w:pPr>
        <w:jc w:val="both"/>
      </w:pPr>
      <w:r w:rsidRPr="000A6078">
        <w:tab/>
        <w:t xml:space="preserve">Trgovački sud u Zadru </w:t>
      </w:r>
      <w:r w:rsidR="00FF6F83" w:rsidRPr="000A6078">
        <w:t xml:space="preserve">(OIB:39670464653) </w:t>
      </w:r>
      <w:r w:rsidRPr="000A6078">
        <w:t xml:space="preserve">po sucu </w:t>
      </w:r>
      <w:r w:rsidR="00835B91" w:rsidRPr="000A6078">
        <w:t>ovog</w:t>
      </w:r>
      <w:r w:rsidRPr="000A6078">
        <w:t xml:space="preserve"> suda Ardeni Bajlo u stečajnom postupku nad stečajnim dužnikom </w:t>
      </w:r>
      <w:r w:rsidR="00845D09">
        <w:t>LERGA d.o.o. u stečaju, Zadar, Ulica Hrvatskog Sabora 8,</w:t>
      </w:r>
      <w:r w:rsidR="00845D09">
        <w:rPr>
          <w:rFonts w:cs="Arial" w:hAnsi="Arial" w:ascii="Arial"/>
          <w:sz w:val="18"/>
          <w:szCs w:val="18"/>
        </w:rPr>
        <w:t xml:space="preserve"> </w:t>
      </w:r>
      <w:r w:rsidR="00845D09">
        <w:t>OIB: 44013906355, koga zastupa stečajni</w:t>
      </w:r>
      <w:r w:rsidR="001A5004">
        <w:t xml:space="preserve"> upravitelj</w:t>
      </w:r>
      <w:r w:rsidR="00845D09">
        <w:t xml:space="preserve"> Frane Zvonimir Negro</w:t>
      </w:r>
      <w:r w:rsidR="008362E0" w:rsidRPr="000A6078">
        <w:t xml:space="preserve">, </w:t>
      </w:r>
      <w:r w:rsidRPr="000A6078">
        <w:t xml:space="preserve">dana </w:t>
      </w:r>
      <w:r w:rsidR="00D5035F">
        <w:t>30.</w:t>
      </w:r>
      <w:r w:rsidR="008132DF">
        <w:t xml:space="preserve"> </w:t>
      </w:r>
      <w:r w:rsidR="00845D09">
        <w:t>svibnja</w:t>
      </w:r>
      <w:r w:rsidR="003A09A6">
        <w:t xml:space="preserve"> 2017</w:t>
      </w:r>
      <w:r w:rsidR="001A5004">
        <w:t>.</w:t>
      </w:r>
      <w:r w:rsidR="00495876">
        <w:t xml:space="preserve"> </w:t>
      </w:r>
    </w:p>
    <w:p w:rsidRDefault="00072BB2" w:rsidP="00072BB2" w:rsidR="00072BB2" w:rsidRPr="000A6078">
      <w:pPr>
        <w:jc w:val="both"/>
      </w:pPr>
    </w:p>
    <w:p w:rsidRDefault="00072BB2" w:rsidP="00072BB2" w:rsidR="00072BB2" w:rsidRPr="000A6078">
      <w:pPr>
        <w:jc w:val="center"/>
      </w:pPr>
      <w:r w:rsidRPr="000A6078">
        <w:t>r i j e š i o  j e</w:t>
      </w:r>
    </w:p>
    <w:p w:rsidRDefault="00523C33" w:rsidP="00523C33" w:rsidR="00523C33" w:rsidRPr="000A6078">
      <w:pPr>
        <w:jc w:val="both"/>
      </w:pPr>
    </w:p>
    <w:p w:rsidRDefault="00BD2717" w:rsidP="00850E47" w:rsidR="00BD2717">
      <w:pPr>
        <w:numPr>
          <w:ilvl w:val="0"/>
          <w:numId w:val="2"/>
        </w:numPr>
        <w:jc w:val="both"/>
      </w:pPr>
      <w:r w:rsidRPr="000A6078">
        <w:t xml:space="preserve">Obustavlja se i zaključuje stečajni postupak nad stečajnim dužnikom </w:t>
      </w:r>
      <w:r w:rsidR="00845D09">
        <w:t>LERGA d.o.o. u stečaju, Zadar, Ulica Hrvatskog Sabora 8,</w:t>
      </w:r>
      <w:r w:rsidR="00845D09">
        <w:rPr>
          <w:rFonts w:cs="Arial" w:hAnsi="Arial" w:ascii="Arial"/>
          <w:sz w:val="18"/>
          <w:szCs w:val="18"/>
        </w:rPr>
        <w:t xml:space="preserve"> </w:t>
      </w:r>
      <w:r w:rsidR="00845D09">
        <w:t xml:space="preserve">OIB: 44013906355 </w:t>
      </w:r>
      <w:r w:rsidRPr="000A6078">
        <w:t>zbog nedostatnosti mase za</w:t>
      </w:r>
      <w:r w:rsidR="00B8290B">
        <w:t xml:space="preserve"> ispunjenje ostalih obveza stečajne mase. </w:t>
      </w:r>
      <w:r w:rsidRPr="000A6078">
        <w:t xml:space="preserve"> </w:t>
      </w:r>
    </w:p>
    <w:p w:rsidRDefault="00D226A9" w:rsidP="00BF2092" w:rsidR="00D226A9" w:rsidRPr="000A6078">
      <w:pPr>
        <w:jc w:val="both"/>
      </w:pPr>
    </w:p>
    <w:p w:rsidRDefault="00BF2092" w:rsidP="00850E47" w:rsidR="00BD2717">
      <w:pPr>
        <w:numPr>
          <w:ilvl w:val="0"/>
          <w:numId w:val="2"/>
        </w:numPr>
        <w:jc w:val="both"/>
      </w:pPr>
      <w:r>
        <w:t>Točka I.</w:t>
      </w:r>
      <w:r w:rsidR="000A6078" w:rsidRPr="000A6078">
        <w:t xml:space="preserve"> ovog rješenja po pravomoćnosti će se provesti u sudskom registru, te će se stečajni dužnik brisati iz registra</w:t>
      </w:r>
      <w:r w:rsidR="001C34F3">
        <w:t>.</w:t>
      </w:r>
    </w:p>
    <w:p w:rsidRDefault="006874A2" w:rsidP="006874A2" w:rsidR="006874A2">
      <w:pPr>
        <w:pStyle w:val="Odlomakpopisa"/>
      </w:pPr>
    </w:p>
    <w:p w:rsidRDefault="006874A2" w:rsidP="006874A2" w:rsidR="006874A2" w:rsidRPr="003F4D79">
      <w:pPr>
        <w:jc w:val="both"/>
      </w:pPr>
    </w:p>
    <w:p w:rsidRDefault="006874A2" w:rsidP="006874A2" w:rsidR="006874A2">
      <w:pPr>
        <w:numPr>
          <w:ilvl w:val="0"/>
          <w:numId w:val="2"/>
        </w:numPr>
        <w:jc w:val="both"/>
      </w:pPr>
      <w:r w:rsidRPr="003F4D79">
        <w:t xml:space="preserve">Nakon brisanja stečajnog dužnika iz sudskog registra, u sudski registar će se upisati Stečajna masa stečajnog dužnika </w:t>
      </w:r>
      <w:r w:rsidR="00845D09">
        <w:t>LERGA d.o.o. u stečaju, Zadar, Ulica Hrvatskog Sabora 8,</w:t>
      </w:r>
      <w:r w:rsidR="00845D09">
        <w:rPr>
          <w:rFonts w:cs="Arial" w:hAnsi="Arial" w:ascii="Arial"/>
          <w:sz w:val="18"/>
          <w:szCs w:val="18"/>
        </w:rPr>
        <w:t xml:space="preserve"> </w:t>
      </w:r>
      <w:r w:rsidR="00845D09">
        <w:t>OIB: 44013906355</w:t>
      </w:r>
      <w:r w:rsidRPr="003F4D79">
        <w:t xml:space="preserve">, a stečajni upravitelj stečajne mase je </w:t>
      </w:r>
      <w:r w:rsidR="00845D09">
        <w:t xml:space="preserve">Frane Zvonimir Negro iz Zadra, </w:t>
      </w:r>
      <w:r w:rsidR="00845D09" w:rsidRPr="008E37E9">
        <w:t>M.Krleže 3c, OIB: 59618330195</w:t>
      </w:r>
      <w:r w:rsidRPr="003F4D79">
        <w:t>.</w:t>
      </w:r>
    </w:p>
    <w:p w:rsidRDefault="001C34F3" w:rsidP="00850E47" w:rsidR="001C34F3" w:rsidRPr="000A6078">
      <w:pPr>
        <w:jc w:val="both"/>
      </w:pPr>
    </w:p>
    <w:p w:rsidRDefault="00BD2717" w:rsidP="00850E47" w:rsidR="00BD2717" w:rsidRPr="000A6078">
      <w:pPr>
        <w:numPr>
          <w:ilvl w:val="0"/>
          <w:numId w:val="2"/>
        </w:numPr>
        <w:jc w:val="both"/>
      </w:pPr>
      <w:r w:rsidRPr="000A6078">
        <w:t>Ovo rješe</w:t>
      </w:r>
      <w:r w:rsidR="0003601C">
        <w:t>nje</w:t>
      </w:r>
      <w:r w:rsidR="00E51741" w:rsidRPr="000A6078">
        <w:t xml:space="preserve"> će se javno </w:t>
      </w:r>
      <w:r w:rsidRPr="000A6078">
        <w:t>objavit</w:t>
      </w:r>
      <w:r w:rsidR="00E51741" w:rsidRPr="000A6078">
        <w:t>i</w:t>
      </w:r>
      <w:r w:rsidRPr="000A6078">
        <w:t xml:space="preserve">.  </w:t>
      </w:r>
    </w:p>
    <w:p w:rsidRDefault="00BD2717" w:rsidP="00850E47" w:rsidR="00BD2717" w:rsidRPr="000A6078">
      <w:pPr>
        <w:jc w:val="both"/>
      </w:pPr>
    </w:p>
    <w:p w:rsidRDefault="00BD2717" w:rsidP="00BD2717" w:rsidR="00BD2717" w:rsidRPr="000A6078">
      <w:pPr>
        <w:jc w:val="center"/>
      </w:pPr>
      <w:r w:rsidRPr="000A6078">
        <w:t>Obrazloženje</w:t>
      </w:r>
    </w:p>
    <w:p w:rsidRDefault="00BD2717" w:rsidP="00BD2717" w:rsidR="00BD2717" w:rsidRPr="000A6078">
      <w:r w:rsidRPr="000A6078">
        <w:t xml:space="preserve"> </w:t>
      </w:r>
    </w:p>
    <w:p w:rsidRDefault="00845D09" w:rsidP="00845D09" w:rsidR="00845D09" w:rsidRPr="003F4D79">
      <w:pPr>
        <w:ind w:firstLine="708"/>
        <w:jc w:val="both"/>
      </w:pPr>
      <w:r w:rsidRPr="003F4D79">
        <w:t>Rješenjem ovog suda broj 1 St-</w:t>
      </w:r>
      <w:r>
        <w:t>11</w:t>
      </w:r>
      <w:r w:rsidRPr="003F4D79">
        <w:t>/</w:t>
      </w:r>
      <w:r>
        <w:t>20</w:t>
      </w:r>
      <w:r w:rsidRPr="003F4D79">
        <w:t>14-</w:t>
      </w:r>
      <w:r>
        <w:t>5</w:t>
      </w:r>
      <w:r w:rsidRPr="003F4D79">
        <w:t xml:space="preserve"> od </w:t>
      </w:r>
      <w:r>
        <w:t>1. travnja 2014</w:t>
      </w:r>
      <w:r w:rsidRPr="003F4D79">
        <w:t xml:space="preserve">. godine otvoren je stečajni postupak nad stečajnim dužnikom </w:t>
      </w:r>
      <w:r>
        <w:t>LERGA d.o.o. u stečaju, Zadar</w:t>
      </w:r>
      <w:r w:rsidRPr="003F4D79">
        <w:t xml:space="preserve">. Stečajni upravitelj je podneskom od </w:t>
      </w:r>
      <w:r>
        <w:t>24. travnja 2017</w:t>
      </w:r>
      <w:r w:rsidRPr="003F4D79">
        <w:t>. izvijestio sud da  stečajni dužnik ne raspolaže sa novčanim sredstvima za nastavak stečajnog postupka slijedom čega je predložio pozvati vjerovnike na očitovanje odnosno vjerovnike koji se protive njegovom prijedlogu na uplatu predujma potrebnog za vođenje ovog stečajnog postupka.</w:t>
      </w:r>
    </w:p>
    <w:p w:rsidRDefault="00845D09" w:rsidP="00845D09" w:rsidR="00845D09" w:rsidRPr="003F4D79">
      <w:pPr>
        <w:ind w:firstLine="708"/>
        <w:jc w:val="both"/>
      </w:pPr>
      <w:r w:rsidRPr="003F4D79">
        <w:t xml:space="preserve">Sud  je postupajući temeljem odredbe čl. 293. st. 2. Stečajnog zakona (Narodne novine broj 71/15) zaključkom od </w:t>
      </w:r>
      <w:r>
        <w:t>9. svibnja</w:t>
      </w:r>
      <w:r w:rsidRPr="003F4D79">
        <w:t xml:space="preserve"> </w:t>
      </w:r>
      <w:r>
        <w:t>2017</w:t>
      </w:r>
      <w:r w:rsidRPr="003F4D79">
        <w:t>. broj 1 St-</w:t>
      </w:r>
      <w:r>
        <w:t>11</w:t>
      </w:r>
      <w:r w:rsidRPr="003F4D79">
        <w:t>/</w:t>
      </w:r>
      <w:r>
        <w:t>2014-171</w:t>
      </w:r>
      <w:r w:rsidRPr="003F4D79">
        <w:t xml:space="preserve"> pozvao vjerovnike stečajne mase i stečajne vjerovnike na pisano očitovanje na prijedlog stečajnog upravitelja.        </w:t>
      </w:r>
    </w:p>
    <w:p w:rsidRDefault="00845D09" w:rsidP="00845D09" w:rsidR="00845D09" w:rsidRPr="003F4D79">
      <w:pPr>
        <w:ind w:firstLine="708"/>
        <w:jc w:val="both"/>
      </w:pPr>
      <w:r w:rsidRPr="003F4D79">
        <w:t xml:space="preserve">Nitko od vjerovnika stečajne mase i stečajnih vjerovnika nije dostavio svoje očitovanje u smislu protivljenja prijedlogu. </w:t>
      </w:r>
    </w:p>
    <w:p w:rsidRDefault="00845D09" w:rsidP="00845D09" w:rsidR="00845D09" w:rsidRPr="003F4D79">
      <w:pPr>
        <w:ind w:firstLine="708"/>
        <w:jc w:val="both"/>
      </w:pPr>
      <w:r w:rsidRPr="003F4D79">
        <w:t>Obzirom da se dakle niti jedan vjerovnik nije protivio obustavi postupka to je sud utvrdio da su ispunjeni uvjeti za obustavu i zaključenje zbog nedostatnosti mase za namirenje tr</w:t>
      </w:r>
      <w:r>
        <w:t>oškova postupka propisani čl. 29</w:t>
      </w:r>
      <w:r w:rsidRPr="003F4D79">
        <w:t xml:space="preserve">3. st. 1., 2. i 3. Stečajnog zakona. Pored toga, za </w:t>
      </w:r>
      <w:r w:rsidRPr="003F4D79">
        <w:lastRenderedPageBreak/>
        <w:t xml:space="preserve">napomenuti je da stečajni dužnik </w:t>
      </w:r>
      <w:r>
        <w:t>vodi sudske postupke kao tužitelj</w:t>
      </w:r>
      <w:r w:rsidRPr="003F4D79">
        <w:t xml:space="preserve">, zbog čega je točkom II. ovog rješenja određen upis stečajne mase u sudski registar i imenovan stečajni upravitelj stečajne mase. </w:t>
      </w:r>
    </w:p>
    <w:p w:rsidRDefault="00845D09" w:rsidP="00845D09" w:rsidR="00845D09" w:rsidRPr="003F4D79">
      <w:pPr>
        <w:jc w:val="both"/>
      </w:pPr>
      <w:r w:rsidRPr="003F4D79">
        <w:t xml:space="preserve">          Stoga je odlučeno kao u izreci. </w:t>
      </w:r>
    </w:p>
    <w:p w:rsidRDefault="00845D09" w:rsidP="00845D09" w:rsidR="00845D09" w:rsidRPr="003F4D79">
      <w:pPr>
        <w:jc w:val="both"/>
      </w:pPr>
    </w:p>
    <w:p w:rsidRDefault="00845D09" w:rsidP="00845D09" w:rsidR="00845D09" w:rsidRPr="003F4D79">
      <w:pPr>
        <w:jc w:val="center"/>
      </w:pPr>
      <w:r w:rsidRPr="003F4D79">
        <w:t xml:space="preserve">U Zadru, dana </w:t>
      </w:r>
      <w:r w:rsidR="00D5035F">
        <w:t>30.</w:t>
      </w:r>
      <w:r>
        <w:t xml:space="preserve"> svibnja</w:t>
      </w:r>
      <w:r w:rsidRPr="003F4D79">
        <w:t xml:space="preserve"> 2017.</w:t>
      </w:r>
    </w:p>
    <w:p w:rsidRDefault="00845D09" w:rsidP="00845D09" w:rsidR="00845D09" w:rsidRPr="003F4D79"/>
    <w:p w:rsidRDefault="00845D09" w:rsidP="00845D09" w:rsidR="00845D09" w:rsidRPr="003F4D79">
      <w:pPr>
        <w:jc w:val="right"/>
      </w:pPr>
      <w:r w:rsidRPr="003F4D79">
        <w:tab/>
      </w:r>
      <w:r w:rsidRPr="003F4D79">
        <w:tab/>
      </w:r>
      <w:r w:rsidRPr="003F4D79">
        <w:tab/>
      </w:r>
      <w:r w:rsidRPr="003F4D79">
        <w:tab/>
      </w:r>
      <w:r w:rsidRPr="003F4D79">
        <w:tab/>
      </w:r>
      <w:r w:rsidR="00D5035F">
        <w:t>Sutkinja:</w:t>
      </w:r>
    </w:p>
    <w:p w:rsidRDefault="00845D09" w:rsidP="00845D09" w:rsidR="00845D09" w:rsidRPr="003F4D79">
      <w:pPr>
        <w:jc w:val="right"/>
      </w:pPr>
      <w:r w:rsidRPr="003F4D79">
        <w:tab/>
      </w:r>
      <w:r w:rsidRPr="003F4D79">
        <w:tab/>
      </w:r>
      <w:r w:rsidRPr="003F4D79">
        <w:tab/>
      </w:r>
      <w:r w:rsidRPr="003F4D79">
        <w:tab/>
      </w:r>
      <w:r w:rsidRPr="003F4D79">
        <w:tab/>
      </w:r>
      <w:r w:rsidRPr="003F4D79">
        <w:tab/>
      </w:r>
      <w:r w:rsidRPr="003F4D79">
        <w:tab/>
      </w:r>
      <w:r w:rsidRPr="003F4D79">
        <w:tab/>
        <w:t>Ardena Bajlo</w:t>
      </w:r>
    </w:p>
    <w:p w:rsidRDefault="00845D09" w:rsidP="00845D09" w:rsidR="00845D09" w:rsidRPr="003F4D79">
      <w:pPr>
        <w:jc w:val="both"/>
      </w:pPr>
    </w:p>
    <w:p w:rsidRDefault="00845D09" w:rsidP="00845D09" w:rsidR="00845D09" w:rsidRPr="003F4D79">
      <w:pPr>
        <w:jc w:val="both"/>
      </w:pPr>
    </w:p>
    <w:p w:rsidRDefault="00845D09" w:rsidP="00845D09" w:rsidR="00845D09" w:rsidRPr="003F4D79">
      <w:pPr>
        <w:jc w:val="both"/>
      </w:pPr>
      <w:r w:rsidRPr="003F4D79">
        <w:t xml:space="preserve">POUKA O PRAVNOM LIJEKU: </w:t>
      </w:r>
    </w:p>
    <w:p w:rsidRDefault="00845D09" w:rsidP="00845D09" w:rsidR="00845D09" w:rsidRPr="003F4D79">
      <w:r w:rsidRPr="003F4D79">
        <w:t xml:space="preserve">Protiv ovog rješenja svaki stečajni vjerovnik imaju pravo podnijeti žalbu. Rok za žalbu iznosi 8 dana, a počinje teći istekom osmog dana od dana </w:t>
      </w:r>
      <w:r>
        <w:t>dostave</w:t>
      </w:r>
      <w:r w:rsidRPr="003F4D79">
        <w:t xml:space="preserve"> ovog rješenja. Žalba se podnosi ovom sudu u dva primjerka.</w:t>
      </w:r>
    </w:p>
    <w:p w:rsidRDefault="00845D09" w:rsidP="00845D09" w:rsidR="00845D09" w:rsidRPr="003F4D79"/>
    <w:p w:rsidRDefault="00845D09" w:rsidP="00845D09" w:rsidR="00845D09" w:rsidRPr="003F4D79">
      <w:r w:rsidRPr="003F4D79">
        <w:t xml:space="preserve">Dostaviti: </w:t>
      </w:r>
    </w:p>
    <w:p w:rsidRDefault="00845D09" w:rsidP="00845D09" w:rsidR="00845D09" w:rsidRPr="003F4D79">
      <w:pPr>
        <w:numPr>
          <w:ilvl w:val="0"/>
          <w:numId w:val="1"/>
        </w:numPr>
      </w:pPr>
      <w:r w:rsidRPr="003F4D79">
        <w:t>Stečajnom upravitelju</w:t>
      </w:r>
    </w:p>
    <w:p w:rsidRDefault="00845D09" w:rsidP="00845D09" w:rsidR="00845D09" w:rsidRPr="003F4D79">
      <w:pPr>
        <w:numPr>
          <w:ilvl w:val="0"/>
          <w:numId w:val="1"/>
        </w:numPr>
      </w:pPr>
      <w:r w:rsidRPr="003F4D79">
        <w:t>e-oglasna ploča</w:t>
      </w:r>
    </w:p>
    <w:p w:rsidRDefault="00845D09" w:rsidP="00845D09" w:rsidR="00845D09" w:rsidRPr="003F4D79">
      <w:pPr>
        <w:numPr>
          <w:ilvl w:val="0"/>
          <w:numId w:val="1"/>
        </w:numPr>
      </w:pPr>
      <w:r w:rsidRPr="003F4D79">
        <w:t>Sudski registar po pravomoćnosti</w:t>
      </w:r>
    </w:p>
    <w:p w:rsidRDefault="00845D09" w:rsidP="00845D09" w:rsidR="00845D09" w:rsidRPr="003F4D79">
      <w:pPr>
        <w:numPr>
          <w:ilvl w:val="0"/>
          <w:numId w:val="1"/>
        </w:numPr>
      </w:pPr>
      <w:r w:rsidRPr="003F4D79">
        <w:t>U spis</w:t>
      </w:r>
    </w:p>
    <w:p w:rsidRDefault="00845D09" w:rsidP="00845D09" w:rsidR="00845D09" w:rsidRPr="003F4D79"/>
    <w:p w:rsidRDefault="00845D09" w:rsidP="00845D09" w:rsidR="00845D09" w:rsidRPr="003F4D79"/>
    <w:p w:rsidRDefault="00845D09" w:rsidP="00845D09" w:rsidR="00845D09" w:rsidRPr="003F4D79"/>
    <w:p w:rsidRDefault="00845D09" w:rsidP="00845D09" w:rsidR="00845D09" w:rsidRPr="003F4D79">
      <w:pPr>
        <w:jc w:val="both"/>
      </w:pPr>
    </w:p>
    <w:p w:rsidRDefault="00845D09" w:rsidP="00845D09" w:rsidR="00845D09" w:rsidRPr="003F4D79"/>
    <w:p w:rsidRDefault="00845D09" w:rsidP="00845D09" w:rsidR="00845D09" w:rsidRPr="003F4D79"/>
    <w:p w:rsidRDefault="00E51741" w:rsidP="00845D09" w:rsidR="00E51741" w:rsidRPr="000A6078">
      <w:pPr>
        <w:jc w:val="both"/>
      </w:pPr>
    </w:p>
    <w:sectPr w:rsidSect="00615C18" w:rsidR="00E51741" w:rsidRPr="000A607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1E1" w:rsidP="00615C18" w:rsidR="00E431E1">
      <w:r>
        <w:separator/>
      </w:r>
    </w:p>
  </w:endnote>
  <w:endnote w:id="0" w:type="continuationSeparator">
    <w:p w:rsidRDefault="00E431E1" w:rsidP="00615C18" w:rsidR="00E431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1E1" w:rsidP="00615C18" w:rsidR="00E431E1">
      <w:r>
        <w:separator/>
      </w:r>
    </w:p>
  </w:footnote>
  <w:footnote w:id="0" w:type="continuationSeparator">
    <w:p w:rsidRDefault="00E431E1" w:rsidP="00615C18" w:rsidR="00E431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9463595"/>
      <w:docPartObj>
        <w:docPartGallery w:val="Page Numbers (Top of Page)"/>
        <w:docPartUnique/>
      </w:docPartObj>
    </w:sdtPr>
    <w:sdtEndPr/>
    <w:sdtContent>
      <w:p w:rsidRDefault="00E431E1" w:rsidP="00615C18" w:rsidR="00E431E1">
        <w:pPr>
          <w:pStyle w:val="Zaglavlje"/>
          <w:jc w:val="right"/>
        </w:pPr>
        <w:r>
          <w:fldChar w:fldCharType="begin"/>
        </w:r>
        <w:r>
          <w:instrText>PAGE   \* MERGEFORMAT</w:instrText>
        </w:r>
        <w:r>
          <w:fldChar w:fldCharType="separate"/>
        </w:r>
        <w:r w:rsidR="00D13E45">
          <w:rPr>
            <w:noProof/>
          </w:rPr>
          <w:t>2</w:t>
        </w:r>
        <w:r>
          <w:fldChar w:fldCharType="end"/>
        </w:r>
        <w:r>
          <w:tab/>
        </w:r>
        <w:r w:rsidRPr="000A6078">
          <w:t>1 St-</w:t>
        </w:r>
        <w:r w:rsidR="00845D09">
          <w:t>11/2014</w:t>
        </w:r>
        <w:r w:rsidR="00607558">
          <w:t>-</w:t>
        </w:r>
        <w:r w:rsidR="00D13E45">
          <w:t>178</w:t>
        </w:r>
      </w:p>
    </w:sdtContent>
  </w:sdt>
  <w:p w:rsidRDefault="00E431E1" w:rsidR="00E431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82B44"/>
    <w:multiLevelType w:val="hybridMultilevel"/>
    <w:tmpl w:val="6B306EAC"/>
    <w:lvl w:tplc="1E9A64DA" w:ilvl="0">
      <w:start w:val="1"/>
      <w:numFmt w:val="upperRoman"/>
      <w:lvlText w:val="%1."/>
      <w:lvlJc w:val="left"/>
      <w:pPr>
        <w:ind w:hanging="720" w:left="142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B2"/>
    <w:rsid w:val="0000427A"/>
    <w:rsid w:val="00007A39"/>
    <w:rsid w:val="000225FC"/>
    <w:rsid w:val="00025354"/>
    <w:rsid w:val="000271C4"/>
    <w:rsid w:val="0003601C"/>
    <w:rsid w:val="000510D9"/>
    <w:rsid w:val="00062D4D"/>
    <w:rsid w:val="000633AB"/>
    <w:rsid w:val="00072BB2"/>
    <w:rsid w:val="00072C91"/>
    <w:rsid w:val="00080468"/>
    <w:rsid w:val="000A6078"/>
    <w:rsid w:val="000C6E79"/>
    <w:rsid w:val="000E5FDE"/>
    <w:rsid w:val="00131D84"/>
    <w:rsid w:val="0016202A"/>
    <w:rsid w:val="0019692F"/>
    <w:rsid w:val="001A216F"/>
    <w:rsid w:val="001A5004"/>
    <w:rsid w:val="001B7950"/>
    <w:rsid w:val="001C34F3"/>
    <w:rsid w:val="001C68DE"/>
    <w:rsid w:val="001D15DE"/>
    <w:rsid w:val="00203CE3"/>
    <w:rsid w:val="002076E7"/>
    <w:rsid w:val="002177AF"/>
    <w:rsid w:val="00234F35"/>
    <w:rsid w:val="00242A75"/>
    <w:rsid w:val="0026379F"/>
    <w:rsid w:val="002A1944"/>
    <w:rsid w:val="002A1B08"/>
    <w:rsid w:val="002B1F36"/>
    <w:rsid w:val="002F345F"/>
    <w:rsid w:val="00330DC1"/>
    <w:rsid w:val="00333DB0"/>
    <w:rsid w:val="00337B7A"/>
    <w:rsid w:val="00374DDD"/>
    <w:rsid w:val="003816EF"/>
    <w:rsid w:val="00394FCB"/>
    <w:rsid w:val="003A09A6"/>
    <w:rsid w:val="003B1C5F"/>
    <w:rsid w:val="003D6168"/>
    <w:rsid w:val="003F1E9C"/>
    <w:rsid w:val="003F3C17"/>
    <w:rsid w:val="003F6DE6"/>
    <w:rsid w:val="004033B0"/>
    <w:rsid w:val="00416A82"/>
    <w:rsid w:val="004332B2"/>
    <w:rsid w:val="00433D8F"/>
    <w:rsid w:val="00436310"/>
    <w:rsid w:val="00450B49"/>
    <w:rsid w:val="00460DDA"/>
    <w:rsid w:val="0048570A"/>
    <w:rsid w:val="00492917"/>
    <w:rsid w:val="00495876"/>
    <w:rsid w:val="004A4D46"/>
    <w:rsid w:val="004B72B0"/>
    <w:rsid w:val="004C079E"/>
    <w:rsid w:val="004C135A"/>
    <w:rsid w:val="004D21EF"/>
    <w:rsid w:val="004D79B4"/>
    <w:rsid w:val="004F08FD"/>
    <w:rsid w:val="00523700"/>
    <w:rsid w:val="00523C33"/>
    <w:rsid w:val="00524203"/>
    <w:rsid w:val="00541BDC"/>
    <w:rsid w:val="005440F1"/>
    <w:rsid w:val="00545659"/>
    <w:rsid w:val="00574257"/>
    <w:rsid w:val="0059373B"/>
    <w:rsid w:val="005B3F2B"/>
    <w:rsid w:val="00607558"/>
    <w:rsid w:val="00615C18"/>
    <w:rsid w:val="00616191"/>
    <w:rsid w:val="006212E6"/>
    <w:rsid w:val="00641095"/>
    <w:rsid w:val="00667341"/>
    <w:rsid w:val="0068324E"/>
    <w:rsid w:val="00683B52"/>
    <w:rsid w:val="00685EA1"/>
    <w:rsid w:val="006874A2"/>
    <w:rsid w:val="00694CC5"/>
    <w:rsid w:val="006B0E97"/>
    <w:rsid w:val="006C5112"/>
    <w:rsid w:val="006C5FBF"/>
    <w:rsid w:val="006D5987"/>
    <w:rsid w:val="007113D7"/>
    <w:rsid w:val="00751AF6"/>
    <w:rsid w:val="0075455E"/>
    <w:rsid w:val="00760B06"/>
    <w:rsid w:val="00762671"/>
    <w:rsid w:val="00773586"/>
    <w:rsid w:val="00776ECF"/>
    <w:rsid w:val="00780971"/>
    <w:rsid w:val="007A7CBB"/>
    <w:rsid w:val="007B6357"/>
    <w:rsid w:val="007C2E57"/>
    <w:rsid w:val="007E4DCA"/>
    <w:rsid w:val="007F1BE5"/>
    <w:rsid w:val="008132DF"/>
    <w:rsid w:val="0081550C"/>
    <w:rsid w:val="00835B91"/>
    <w:rsid w:val="008362E0"/>
    <w:rsid w:val="00845D09"/>
    <w:rsid w:val="00850E47"/>
    <w:rsid w:val="00860CB0"/>
    <w:rsid w:val="0088158C"/>
    <w:rsid w:val="00882E8E"/>
    <w:rsid w:val="00894A26"/>
    <w:rsid w:val="008A43C2"/>
    <w:rsid w:val="008C1B6D"/>
    <w:rsid w:val="008E1367"/>
    <w:rsid w:val="008E5AD5"/>
    <w:rsid w:val="008F6783"/>
    <w:rsid w:val="008F6DD4"/>
    <w:rsid w:val="008F77D4"/>
    <w:rsid w:val="008F7D4D"/>
    <w:rsid w:val="0091541A"/>
    <w:rsid w:val="009378C3"/>
    <w:rsid w:val="00952C2F"/>
    <w:rsid w:val="00954D9F"/>
    <w:rsid w:val="00954F33"/>
    <w:rsid w:val="00963573"/>
    <w:rsid w:val="00967B1B"/>
    <w:rsid w:val="00982CC9"/>
    <w:rsid w:val="00985DFF"/>
    <w:rsid w:val="00A01C39"/>
    <w:rsid w:val="00A150F7"/>
    <w:rsid w:val="00A42068"/>
    <w:rsid w:val="00A57D34"/>
    <w:rsid w:val="00A60E69"/>
    <w:rsid w:val="00A719D8"/>
    <w:rsid w:val="00A72715"/>
    <w:rsid w:val="00A72FB7"/>
    <w:rsid w:val="00A91FFA"/>
    <w:rsid w:val="00A94666"/>
    <w:rsid w:val="00AC1AB3"/>
    <w:rsid w:val="00AC67A7"/>
    <w:rsid w:val="00AE750C"/>
    <w:rsid w:val="00AF69C7"/>
    <w:rsid w:val="00B17060"/>
    <w:rsid w:val="00B8290B"/>
    <w:rsid w:val="00B87DDA"/>
    <w:rsid w:val="00B95ABB"/>
    <w:rsid w:val="00BA1FAB"/>
    <w:rsid w:val="00BC2B4F"/>
    <w:rsid w:val="00BD2717"/>
    <w:rsid w:val="00BE5F91"/>
    <w:rsid w:val="00BE686C"/>
    <w:rsid w:val="00BE6C59"/>
    <w:rsid w:val="00BF2092"/>
    <w:rsid w:val="00BF4C1F"/>
    <w:rsid w:val="00C0011C"/>
    <w:rsid w:val="00C02A95"/>
    <w:rsid w:val="00C13EE9"/>
    <w:rsid w:val="00C14BF4"/>
    <w:rsid w:val="00C558F4"/>
    <w:rsid w:val="00C57856"/>
    <w:rsid w:val="00C66BB4"/>
    <w:rsid w:val="00C90D04"/>
    <w:rsid w:val="00C91801"/>
    <w:rsid w:val="00C97432"/>
    <w:rsid w:val="00C97A93"/>
    <w:rsid w:val="00CB1EB1"/>
    <w:rsid w:val="00CB2513"/>
    <w:rsid w:val="00CB26F7"/>
    <w:rsid w:val="00CD68EB"/>
    <w:rsid w:val="00CF6C31"/>
    <w:rsid w:val="00CF7470"/>
    <w:rsid w:val="00D0352F"/>
    <w:rsid w:val="00D038B1"/>
    <w:rsid w:val="00D04BB9"/>
    <w:rsid w:val="00D12EFB"/>
    <w:rsid w:val="00D13E45"/>
    <w:rsid w:val="00D226A9"/>
    <w:rsid w:val="00D42B67"/>
    <w:rsid w:val="00D5035F"/>
    <w:rsid w:val="00D50751"/>
    <w:rsid w:val="00D629CF"/>
    <w:rsid w:val="00D75D62"/>
    <w:rsid w:val="00D81649"/>
    <w:rsid w:val="00DA65B0"/>
    <w:rsid w:val="00DB1DE8"/>
    <w:rsid w:val="00DD6CC0"/>
    <w:rsid w:val="00DD6F3C"/>
    <w:rsid w:val="00DF05AD"/>
    <w:rsid w:val="00DF5A1F"/>
    <w:rsid w:val="00E11C54"/>
    <w:rsid w:val="00E17F01"/>
    <w:rsid w:val="00E3381A"/>
    <w:rsid w:val="00E431E1"/>
    <w:rsid w:val="00E45438"/>
    <w:rsid w:val="00E51741"/>
    <w:rsid w:val="00E53329"/>
    <w:rsid w:val="00E725C8"/>
    <w:rsid w:val="00EE1F8A"/>
    <w:rsid w:val="00F859BE"/>
    <w:rsid w:val="00FC2201"/>
    <w:rsid w:val="00FC39EA"/>
    <w:rsid w:val="00FE2E82"/>
    <w:rsid w:val="00FF6F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B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75D62"/>
    <w:rPr>
      <w:rFonts w:cs="Tahoma" w:hAnsi="Tahoma" w:asci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true"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true"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19692F"/>
    <w:rPr>
      <w:color w:val="808080"/>
      <w:bdr w:space="0" w:sz="0" w:color="auto" w:val="none"/>
      <w:shd w:fill="auto" w:color="auto" w:val="clear"/>
    </w:rPr>
  </w:style>
  <w:style w:customStyle="true" w:styleId="eSPISCCParagraphDefaultFont" w:type="character">
    <w:name w:val="eSPIS_CC_Paragraph Default Font"/>
    <w:basedOn w:val="Zadanifontodlomka"/>
    <w:rsid w:val="001969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692F"/>
    <w:rPr>
      <w:bdr w:space="0" w:sz="0" w:color="auto" w:val="none"/>
      <w:shd w:fill="FFFFCC" w:color="auto" w:val="clear"/>
      <w:lang w:val="hr-HR"/>
    </w:rPr>
  </w:style>
  <w:style w:customStyle="true" w:styleId="PozadinaSvijetloCrvena" w:type="character">
    <w:name w:val="Pozadina_SvijetloCrvena"/>
    <w:basedOn w:val="eSPISCCParagraphDefaultFont"/>
    <w:rsid w:val="001969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69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B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75D62"/>
    <w:rPr>
      <w:rFonts w:ascii="Tahoma" w:cs="Tahoma" w:hAns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1"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1"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19692F"/>
    <w:rPr>
      <w:color w:val="808080"/>
      <w:bdr w:color="auto" w:space="0" w:sz="0" w:val="none"/>
      <w:shd w:color="auto" w:fill="auto" w:val="clear"/>
    </w:rPr>
  </w:style>
  <w:style w:customStyle="1" w:styleId="eSPISCCParagraphDefaultFont" w:type="character">
    <w:name w:val="eSPIS_CC_Paragraph Default Font"/>
    <w:basedOn w:val="Zadanifontodlomka"/>
    <w:rsid w:val="001969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692F"/>
    <w:rPr>
      <w:bdr w:color="auto" w:space="0" w:sz="0" w:val="none"/>
      <w:shd w:color="auto" w:fill="FFFFCC" w:val="clear"/>
      <w:lang w:val="hr-HR"/>
    </w:rPr>
  </w:style>
  <w:style w:customStyle="1" w:styleId="PozadinaSvijetloCrvena" w:type="character">
    <w:name w:val="Pozadina_SvijetloCrvena"/>
    <w:basedOn w:val="eSPISCCParagraphDefaultFont"/>
    <w:rsid w:val="001969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69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1484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St-11/2014-161</izvorni_sadrzaj>
    <derivirana_varijabla naziv="DomainObject.Oznaka_1">St-11/2014-161</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2014.</izvorni_sadrzaj>
    <derivirana_varijabla naziv="DomainObject.Predmet.DatumOsnivanja_1">5.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svibnja 2017.</izvorni_sadrzaj>
    <derivirana_varijabla naziv="DomainObject.Predmet.DatumRjesavanja_1">30.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St-11/2014</izvorni_sadrzaj>
    <derivirana_varijabla naziv="DomainObject.Predmet.OznakaBroj_1">St-11/2014</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ORIGINAL SPISA U KAL. 24.05.17.!!!</izvorni_sadrzaj>
    <derivirana_varijabla naziv="DomainObject.Predmet.PrimjedbaSuca_1">ORIGINAL SPISA U KAL. 24.05.17.!!!</derivirana_varijabla>
  </DomainObject.Predmet.PrimjedbaSuca>
  <DomainObject.Predmet.ProtustrankaFormated>
    <izvorni_sadrzaj>  LERGA društvo s ograničenom odgovornošću za trgovinu, turizam, ugostiteljstvo, promet i graditeljstvo u stečaju</izvorni_sadrzaj>
    <derivirana_varijabla naziv="DomainObject.Predmet.ProtustrankaFormated_1">  LERGA društvo s ograničenom odgovornošću za trgovinu, turizam, ugostiteljstvo, promet i graditeljstvo u stečaju</derivirana_varijabla>
  </DomainObject.Predmet.ProtustrankaFormated>
  <DomainObject.Predmet.ProtustrankaFormatedOIB>
    <izvorni_sadrzaj>  LERGA društvo s ograničenom odgovornošću za trgovinu, turizam, ugostiteljstvo, promet i graditeljstvo u stečaju, OIB 44013906355</izvorni_sadrzaj>
    <derivirana_varijabla naziv="DomainObject.Predmet.ProtustrankaFormatedOIB_1">  LERGA društvo s ograničenom odgovornošću za trgovinu, turizam, ugostiteljstvo, promet i graditeljstvo u stečaju, OIB 44013906355</derivirana_varijabla>
  </DomainObject.Predmet.ProtustrankaFormatedOIB>
  <DomainObject.Predmet.ProtustrankaFormatedWithAdress>
    <izvorni_sadrzaj> LERGA društvo s ograničenom odgovornošću za trgovinu, turizam, ugostiteljstvo, promet i graditeljstvo u stečaju, Ulica Hrvatskog Sabora 8, 23000 Zadar</izvorni_sadrzaj>
    <derivirana_varijabla naziv="DomainObject.Predmet.ProtustrankaFormatedWithAdress_1"> LERGA društvo s ograničenom odgovornošću za trgovinu, turizam, ugostiteljstvo, promet i graditeljstvo u stečaju, Ulica Hrvatskog Sabora 8, 23000 Zadar</derivirana_varijabla>
  </DomainObject.Predmet.ProtustrankaFormatedWithAdress>
  <DomainObject.Predmet.ProtustrankaFormatedWithAdressOIB>
    <izvorni_sadrzaj> LERGA društvo s ograničenom odgovornošću za trgovinu, turizam, ugostiteljstvo, promet i graditeljstvo u stečaju, OIB 44013906355, Ulica Hrvatskog Sabora 8, 23000 Zadar</izvorni_sadrzaj>
    <derivirana_varijabla naziv="DomainObject.Predmet.ProtustrankaFormatedWithAdressOIB_1"> LERGA društvo s ograničenom odgovornošću za trgovinu, turizam, ugostiteljstvo, promet i graditeljstvo u stečaju, OIB 44013906355, Ulica Hrvatskog Sabora 8, 23000 Zadar</derivirana_varijabla>
  </DomainObject.Predmet.ProtustrankaFormatedWithAdressOIB>
  <DomainObject.Predmet.ProtustrankaWithAdress>
    <izvorni_sadrzaj>LERGA društvo s ograničenom odgovornošću za trgovinu, turizam, ugostiteljstvo, promet i graditeljstvo u stečaju Ulica Hrvatskog Sabora 8, 23000 Zadar</izvorni_sadrzaj>
    <derivirana_varijabla naziv="DomainObject.Predmet.ProtustrankaWithAdress_1">LERGA društvo s ograničenom odgovornošću za trgovinu, turizam, ugostiteljstvo, promet i graditeljstvo u stečaju Ulica Hrvatskog Sabora 8, 23000 Zadar</derivirana_varijabla>
  </DomainObject.Predmet.ProtustrankaWithAdress>
  <DomainObject.Predmet.ProtustrankaWithAdressOIB>
    <izvorni_sadrzaj>LERGA društvo s ograničenom odgovornošću za trgovinu, turizam, ugostiteljstvo, promet i graditeljstvo u stečaju, OIB 44013906355, Ulica Hrvatskog Sabora 8, 23000 Zadar</izvorni_sadrzaj>
    <derivirana_varijabla naziv="DomainObject.Predmet.ProtustrankaWithAdressOIB_1">LERGA društvo s ograničenom odgovornošću za trgovinu, turizam, ugostiteljstvo, promet i graditeljstvo u stečaju, OIB 44013906355, Ulica Hrvatskog Sabora 8, 23000 Zadar</derivirana_varijabla>
  </DomainObject.Predmet.ProtustrankaWithAdressOIB>
  <DomainObject.Predmet.ProtustrankaNazivFormated>
    <izvorni_sadrzaj>LERGA društvo s ograničenom odgovornošću za trgovinu, turizam, ugostiteljstvo, promet i graditeljstvo u stečaju</izvorni_sadrzaj>
    <derivirana_varijabla naziv="DomainObject.Predmet.ProtustrankaNazivFormated_1">LERGA društvo s ograničenom odgovornošću za trgovinu, turizam, ugostiteljstvo, promet i graditeljstvo u stečaju</derivirana_varijabla>
  </DomainObject.Predmet.ProtustrankaNazivFormated>
  <DomainObject.Predmet.ProtustrankaNazivFormatedOIB>
    <izvorni_sadrzaj>LERGA društvo s ograničenom odgovornošću za trgovinu, turizam, ugostiteljstvo, promet i graditeljstvo u stečaju, OIB 44013906355</izvorni_sadrzaj>
    <derivirana_varijabla naziv="DomainObject.Predmet.ProtustrankaNazivFormatedOIB_1">LERGA društvo s ograničenom odgovornošću za trgovinu, turizam, ugostiteljstvo, promet i graditeljstvo u stečaju, OIB 44013906355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10. svibnja 2017.</izvorni_sadrzaj>
    <derivirana_varijabla naziv="DomainObject.Predmet.SpisIzvanSuda.DatumIzlazaSpisa_1">10. svibnja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Lerga; Nenad Lerga; OTP banka Hrvatska dioničko društvo</izvorni_sadrzaj>
    <derivirana_varijabla naziv="DomainObject.Predmet.StrankaFormated_1">  Mirjana Lerga; Nenad Lerga; OTP banka Hrvatska dioničko društvo</derivirana_varijabla>
  </DomainObject.Predmet.StrankaFormated>
  <DomainObject.Predmet.StrankaFormatedOIB>
    <izvorni_sadrzaj>  Mirjana Lerga, OIB 17635069091; Nenad Lerga, OIB 99595152689; OTP banka Hrvatska dioničko društvo, OIB 52508873833</izvorni_sadrzaj>
    <derivirana_varijabla naziv="DomainObject.Predmet.StrankaFormatedOIB_1">  Mirjana Lerga, OIB 17635069091; Nenad Lerga, OIB 99595152689; OTP banka Hrvatska dioničko društvo, OIB 52508873833</derivirana_varijabla>
  </DomainObject.Predmet.StrankaFormatedOIB>
  <DomainObject.Predmet.StrankaFormatedWithAdress>
    <izvorni_sadrzaj> Mirjana Lerga, Donji Zemunik Ulica Xvi 101, 23222 Zemunik Donji; Nenad Lerga, Hrvatskog Sabora 8d, 23000 Zadar; OTP banka Hrvatska dioničko društvo, Ulica Domovinskog rata 3, 23000 Zadar</izvorni_sadrzaj>
    <derivirana_varijabla naziv="DomainObject.Predmet.StrankaFormatedWithAdress_1"> Mirjana Lerga, Donji Zemunik Ulica Xvi 101, 23222 Zemunik Donji; Nenad Lerga, Hrvatskog Sabora 8d, 23000 Zadar; OTP banka Hrvatska dioničko društvo, Ulica Domovinskog rata 3, 23000 Zadar</derivirana_varijabla>
  </DomainObject.Predmet.StrankaFormatedWithAdress>
  <DomainObject.Predmet.StrankaFormatedWithAdressOIB>
    <izvorni_sadrzaj> Mirjana Lerga, OIB 17635069091, Donji Zemunik Ulica Xvi 101, 23222 Zemunik Donji; Nenad Lerga, OIB 99595152689, Hrvatskog Sabora 8d, 23000 Zadar; OTP banka Hrvatska dioničko društvo, OIB 52508873833, Ulica Domovinskog rata 3, 23000 Zadar</izvorni_sadrzaj>
    <derivirana_varijabla naziv="DomainObject.Predmet.StrankaFormatedWithAdressOIB_1"> Mirjana Lerga, OIB 17635069091, Donji Zemunik Ulica Xvi 101, 23222 Zemunik Donji; Nenad Lerga, OIB 99595152689, Hrvatskog Sabora 8d, 23000 Zadar; OTP banka Hrvatska dioničko društvo, OIB 52508873833, Ulica Domovinskog rata 3, 23000 Zadar</derivirana_varijabla>
  </DomainObject.Predmet.StrankaFormatedWithAdressOIB>
  <DomainObject.Predmet.StrankaWithAdress>
    <izvorni_sadrzaj>Mirjana Lerga Donji Zemunik Ulica Xvi 101,23222 Zemunik Donji,Nenad Lerga Hrvatskog Sabora 8d,23000 Zadar,OTP banka Hrvatska dioničko društvo Ulica Domovinskog rata 3,23000 Zadar</izvorni_sadrzaj>
    <derivirana_varijabla naziv="DomainObject.Predmet.StrankaWithAdress_1">Mirjana Lerga Donji Zemunik Ulica Xvi 101,23222 Zemunik Donji,Nenad Lerga Hrvatskog Sabora 8d,23000 Zadar,OTP banka Hrvatska dioničko društvo Ulica Domovinskog rata 3,23000 Zadar</derivirana_varijabla>
  </DomainObject.Predmet.StrankaWithAdress>
  <DomainObject.Predmet.StrankaWithAdressOIB>
    <izvorni_sadrzaj>Mirjana Lerga, OIB 17635069091, Donji Zemunik Ulica Xvi 101,23222 Zemunik Donji,Nenad Lerga, OIB 99595152689, Hrvatskog Sabora 8d,23000 Zadar,OTP banka Hrvatska dioničko društvo, OIB 52508873833, Ulica Domovinskog rata 3,23000 Zadar</izvorni_sadrzaj>
    <derivirana_varijabla naziv="DomainObject.Predmet.StrankaWithAdressOIB_1">Mirjana Lerga, OIB 17635069091, Donji Zemunik Ulica Xvi 101,23222 Zemunik Donji,Nenad Lerga, OIB 99595152689, Hrvatskog Sabora 8d,23000 Zadar,OTP banka Hrvatska dioničko društvo, OIB 52508873833, Ulica Domovinskog rata 3,23000 Zadar</derivirana_varijabla>
  </DomainObject.Predmet.StrankaWithAdressOIB>
  <DomainObject.Predmet.StrankaNazivFormated>
    <izvorni_sadrzaj>Mirjana Lerga,Nenad Lerga,OTP banka Hrvatska dioničko društvo</izvorni_sadrzaj>
    <derivirana_varijabla naziv="DomainObject.Predmet.StrankaNazivFormated_1">Mirjana Lerga,Nenad Lerga,OTP banka Hrvatska dioničko društvo</derivirana_varijabla>
  </DomainObject.Predmet.StrankaNazivFormated>
  <DomainObject.Predmet.StrankaNazivFormatedOIB>
    <izvorni_sadrzaj>Mirjana Lerga, OIB 17635069091,Nenad Lerga, OIB 99595152689,OTP banka Hrvatska dioničko društvo, OIB 52508873833</izvorni_sadrzaj>
    <derivirana_varijabla naziv="DomainObject.Predmet.StrankaNazivFormatedOIB_1">Mirjana Lerga, OIB 17635069091,Nenad Lerga, OIB 99595152689,OTP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Mirjana Lerga</item>
      <item>Nenad Lerga</item>
      <item>OTP banka Hrvatska dioničko društvo</item>
    </izvorni_sadrzaj>
    <derivirana_varijabla naziv="DomainObject.Predmet.StrankaListFormated_1">
      <item>Mirjana Lerga</item>
      <item>Nenad Lerga</item>
      <item>OTP banka Hrvatska dioničko društvo</item>
    </derivirana_varijabla>
  </DomainObject.Predmet.StrankaListFormated>
  <DomainObject.Predmet.StrankaListFormatedOIB>
    <izvorni_sadrzaj>
      <item>Mirjana Lerga, OIB 17635069091</item>
      <item>Nenad Lerga, OIB 99595152689</item>
      <item>OTP banka Hrvatska dioničko društvo, OIB 52508873833</item>
    </izvorni_sadrzaj>
    <derivirana_varijabla naziv="DomainObject.Predmet.StrankaListFormatedOIB_1">
      <item>Mirjana Lerga, OIB 17635069091</item>
      <item>Nenad Lerga, OIB 99595152689</item>
      <item>OTP banka Hrvatska dioničko društvo, OIB 52508873833</item>
    </derivirana_varijabla>
  </DomainObject.Predmet.StrankaListFormatedOIB>
  <DomainObject.Predmet.StrankaListFormatedWithAdress>
    <izvorni_sadrzaj>
      <item>Mirjana Lerga, Donji Zemunik Ulica Xvi 101, 23222 Zemunik Donji</item>
      <item>Nenad Lerga, Hrvatskog Sabora 8d, 23000 Zadar</item>
      <item>OTP banka Hrvatska dioničko društvo, Ulica Domovinskog rata 3, 23000 Zadar</item>
    </izvorni_sadrzaj>
    <derivirana_varijabla naziv="DomainObject.Predmet.StrankaListFormatedWithAdress_1">
      <item>Mirjana Lerga, Donji Zemunik Ulica Xvi 101, 23222 Zemunik Donji</item>
      <item>Nenad Lerga, Hrvatskog Sabora 8d, 23000 Zadar</item>
      <item>OTP banka Hrvatska dioničko društvo, Ulica Domovinskog rata 3, 23000 Zadar</item>
    </derivirana_varijabla>
  </DomainObject.Predmet.StrankaListFormatedWithAdress>
  <DomainObject.Predmet.StrankaListFormatedWithAdressOIB>
    <izvorni_sadrzaj>
      <item>Mirjana Lerga, OIB 17635069091, Donji Zemunik Ulica Xvi 101, 23222 Zemunik Donji</item>
      <item>Nenad Lerga, OIB 99595152689, Hrvatskog Sabora 8d, 23000 Zadar</item>
      <item>OTP banka Hrvatska dioničko društvo, OIB 52508873833, Ulica Domovinskog rata 3, 23000 Zadar</item>
    </izvorni_sadrzaj>
    <derivirana_varijabla naziv="DomainObject.Predmet.StrankaListFormatedWithAdressOIB_1">
      <item>Mirjana Lerga, OIB 17635069091, Donji Zemunik Ulica Xvi 101, 23222 Zemunik Donji</item>
      <item>Nenad Lerga, OIB 99595152689, Hrvatskog Sabora 8d, 23000 Zadar</item>
      <item>OTP banka Hrvatska dioničko društvo, OIB 52508873833, Ulica Domovinskog rata 3, 23000 Zadar</item>
    </derivirana_varijabla>
  </DomainObject.Predmet.StrankaListFormatedWithAdressOIB>
  <DomainObject.Predmet.StrankaListNazivFormated>
    <izvorni_sadrzaj>
      <item>Mirjana Lerga</item>
      <item>Nenad Lerga</item>
      <item>OTP banka Hrvatska dioničko društvo</item>
    </izvorni_sadrzaj>
    <derivirana_varijabla naziv="DomainObject.Predmet.StrankaListNazivFormated_1">
      <item>Mirjana Lerga</item>
      <item>Nenad Lerga</item>
      <item>OTP banka Hrvatska dioničko društvo</item>
    </derivirana_varijabla>
  </DomainObject.Predmet.StrankaListNazivFormated>
  <DomainObject.Predmet.StrankaListNazivFormatedOIB>
    <izvorni_sadrzaj>
      <item>Mirjana Lerga, OIB 17635069091</item>
      <item>Nenad Lerga, OIB 99595152689</item>
      <item>OTP banka Hrvatska dioničko društvo, OIB 52508873833</item>
    </izvorni_sadrzaj>
    <derivirana_varijabla naziv="DomainObject.Predmet.StrankaListNazivFormatedOIB_1">
      <item>Mirjana Lerga, OIB 17635069091</item>
      <item>Nenad Lerga, OIB 99595152689</item>
      <item>OTP banka Hrvatska dioničko društvo, OIB 52508873833</item>
    </derivirana_varijabla>
  </DomainObject.Predmet.StrankaListNazivFormatedOIB>
  <DomainObject.Predmet.ProtuStrankaListFormated>
    <izvorni_sadrzaj>
      <item>LERGA društvo s ograničenom odgovornošću za trgovinu, turizam, ugostiteljstvo, promet i graditeljstvo u stečaju</item>
    </izvorni_sadrzaj>
    <derivirana_varijabla naziv="DomainObject.Predmet.ProtuStrankaListFormated_1">
      <item>LERGA društvo s ograničenom odgovornošću za trgovinu, turizam, ugostiteljstvo, promet i graditeljstvo u stečaju</item>
    </derivirana_varijabla>
  </DomainObject.Predmet.ProtuStrankaListFormated>
  <DomainObject.Predmet.ProtuStrankaListFormatedOIB>
    <izvorni_sadrzaj>
      <item>LERGA društvo s ograničenom odgovornošću za trgovinu, turizam, ugostiteljstvo, promet i graditeljstvo u stečaju, OIB 44013906355</item>
    </izvorni_sadrzaj>
    <derivirana_varijabla naziv="DomainObject.Predmet.ProtuStrankaListFormatedOIB_1">
      <item>LERGA društvo s ograničenom odgovornošću za trgovinu, turizam, ugostiteljstvo, promet i graditeljstvo u stečaju, OIB 44013906355</item>
    </derivirana_varijabla>
  </DomainObject.Predmet.ProtuStrankaListFormatedOIB>
  <DomainObject.Predmet.ProtuStrankaListFormatedWithAdress>
    <izvorni_sadrzaj>
      <item>LERGA društvo s ograničenom odgovornošću za trgovinu, turizam, ugostiteljstvo, promet i graditeljstvo u stečaju, Ulica Hrvatskog Sabora 8, 23000 Zadar</item>
    </izvorni_sadrzaj>
    <derivirana_varijabla naziv="DomainObject.Predmet.ProtuStrankaListFormatedWithAdress_1">
      <item>LERGA društvo s ograničenom odgovornošću za trgovinu, turizam, ugostiteljstvo, promet i graditeljstvo u stečaju, Ulica Hrvatskog Sabora 8, 23000 Zadar</item>
    </derivirana_varijabla>
  </DomainObject.Predmet.ProtuStrankaListFormatedWithAdress>
  <DomainObject.Predmet.ProtuStrankaListFormatedWithAdressOIB>
    <izvorni_sadrzaj>
      <item>LERGA društvo s ograničenom odgovornošću za trgovinu, turizam, ugostiteljstvo, promet i graditeljstvo u stečaju, OIB 44013906355, Ulica Hrvatskog Sabora 8, 23000 Zadar</item>
    </izvorni_sadrzaj>
    <derivirana_varijabla naziv="DomainObject.Predmet.ProtuStrankaListFormatedWithAdressOIB_1">
      <item>LERGA društvo s ograničenom odgovornošću za trgovinu, turizam, ugostiteljstvo, promet i graditeljstvo u stečaju, OIB 44013906355, Ulica Hrvatskog Sabora 8, 23000 Zadar</item>
    </derivirana_varijabla>
  </DomainObject.Predmet.ProtuStrankaListFormatedWithAdressOIB>
  <DomainObject.Predmet.ProtuStrankaListNazivFormated>
    <izvorni_sadrzaj>
      <item>LERGA društvo s ograničenom odgovornošću za trgovinu, turizam, ugostiteljstvo, promet i graditeljstvo u stečaju</item>
    </izvorni_sadrzaj>
    <derivirana_varijabla naziv="DomainObject.Predmet.ProtuStrankaListNazivFormated_1">
      <item>LERGA društvo s ograničenom odgovornošću za trgovinu, turizam, ugostiteljstvo, promet i graditeljstvo u stečaju</item>
    </derivirana_varijabla>
  </DomainObject.Predmet.ProtuStrankaListNazivFormated>
  <DomainObject.Predmet.ProtuStrankaListNazivFormatedOIB>
    <izvorni_sadrzaj>
      <item>LERGA društvo s ograničenom odgovornošću za trgovinu, turizam, ugostiteljstvo, promet i graditeljstvo u stečaju, OIB 44013906355</item>
    </izvorni_sadrzaj>
    <derivirana_varijabla naziv="DomainObject.Predmet.ProtuStrankaListNazivFormatedOIB_1">
      <item>LERGA društvo s ograničenom odgovornošću za trgovinu, turizam, ugostiteljstvo, promet i graditeljstvo u stečaju, OIB 44013906355</item>
    </derivirana_varijabla>
  </DomainObject.Predmet.ProtuStrankaListNazivFormatedOIB>
  <DomainObject.Predmet.OstaliListFormated>
    <izvorni_sadrzaj>
      <item>Miše Papić odvjetnik</item>
      <item>Frane Zvonimir Negro</item>
      <item>Nenad Lerga</item>
      <item>Morena Bošnjak</item>
    </izvorni_sadrzaj>
    <derivirana_varijabla naziv="DomainObject.Predmet.OstaliListFormated_1">
      <item>Miše Papić odvjetnik</item>
      <item>Frane Zvonimir Negro</item>
      <item>Nenad Lerga</item>
      <item>Morena Bošnjak</item>
    </derivirana_varijabla>
  </DomainObject.Predmet.OstaliListFormated>
  <DomainObject.Predmet.OstaliListFormatedOIB>
    <izvorni_sadrzaj>
      <item>Miše Papić odvjetnik</item>
      <item>Frane Zvonimir Negro, OIB 59618330195</item>
      <item>Nenad Lerga, OIB 99595152689</item>
      <item>Morena Bošnjak, OIB 22856400669</item>
    </izvorni_sadrzaj>
    <derivirana_varijabla naziv="DomainObject.Predmet.OstaliListFormatedOIB_1">
      <item>Miše Papić odvjetnik</item>
      <item>Frane Zvonimir Negro, OIB 59618330195</item>
      <item>Nenad Lerga, OIB 99595152689</item>
      <item>Morena Bošnjak, OIB 22856400669</item>
    </derivirana_varijabla>
  </DomainObject.Predmet.OstaliListFormatedOIB>
  <DomainObject.Predmet.OstaliListFormatedWithAdress>
    <izvorni_sadrzaj>
      <item>Miše Papić odvjetnik, 23 000 Zadar</item>
      <item>Frane Zvonimir Negro, Miroslava Krleže 3c, 23000 Zadar</item>
      <item>Nenad Lerga, Ulica Hrvatskog Sabora 8 D, 23000 Zadar</item>
      <item>Morena Bošnjak, Radnička Ul. 10, 23440 Gračac</item>
    </izvorni_sadrzaj>
    <derivirana_varijabla naziv="DomainObject.Predmet.OstaliListFormatedWithAdress_1">
      <item>Miše Papić odvjetnik, 23 000 Zadar</item>
      <item>Frane Zvonimir Negro, Miroslava Krleže 3c, 23000 Zadar</item>
      <item>Nenad Lerga, Ulica Hrvatskog Sabora 8 D, 23000 Zadar</item>
      <item>Morena Bošnjak, Radnička Ul. 10, 23440 Gračac</item>
    </derivirana_varijabla>
  </DomainObject.Predmet.OstaliListFormatedWithAdress>
  <DomainObject.Predmet.OstaliListFormatedWithAdressOIB>
    <izvorni_sadrzaj>
      <item>Miše Papić odvjetnik, 23 000 Zadar</item>
      <item>Frane Zvonimir Negro, OIB 59618330195, Miroslava Krleže 3c, 23000 Zadar</item>
      <item>Nenad Lerga, OIB 99595152689, Ulica Hrvatskog Sabora 8 D, 23000 Zadar</item>
      <item>Morena Bošnjak, OIB 22856400669, Radnička Ul. 10, 23440 Gračac</item>
    </izvorni_sadrzaj>
    <derivirana_varijabla naziv="DomainObject.Predmet.OstaliListFormatedWithAdressOIB_1">
      <item>Miše Papić odvjetnik, 23 000 Zadar</item>
      <item>Frane Zvonimir Negro, OIB 59618330195, Miroslava Krleže 3c, 23000 Zadar</item>
      <item>Nenad Lerga, OIB 99595152689, Ulica Hrvatskog Sabora 8 D, 23000 Zadar</item>
      <item>Morena Bošnjak, OIB 22856400669, Radnička Ul. 10, 23440 Gračac</item>
    </derivirana_varijabla>
  </DomainObject.Predmet.OstaliListFormatedWithAdressOIB>
  <DomainObject.Predmet.OstaliListNazivFormated>
    <izvorni_sadrzaj>
      <item>Miše Papić odvjetnik</item>
      <item>Frane Zvonimir Negro</item>
      <item>Nenad Lerga</item>
      <item>Morena Bošnjak</item>
    </izvorni_sadrzaj>
    <derivirana_varijabla naziv="DomainObject.Predmet.OstaliListNazivFormated_1">
      <item>Miše Papić odvjetnik</item>
      <item>Frane Zvonimir Negro</item>
      <item>Nenad Lerga</item>
      <item>Morena Bošnjak</item>
    </derivirana_varijabla>
  </DomainObject.Predmet.OstaliListNazivFormated>
  <DomainObject.Predmet.OstaliListNazivFormatedOIB>
    <izvorni_sadrzaj>
      <item>Miše Papić odvjetnik</item>
      <item>Frane Zvonimir Negro, OIB 59618330195</item>
      <item>Nenad Lerga, OIB 99595152689</item>
      <item>Morena Bošnjak, OIB 22856400669</item>
    </izvorni_sadrzaj>
    <derivirana_varijabla naziv="DomainObject.Predmet.OstaliListNazivFormatedOIB_1">
      <item>Miše Papić odvjetnik</item>
      <item>Frane Zvonimir Negro, OIB 59618330195</item>
      <item>Nenad Lerga, OIB 99595152689</item>
      <item>Morena Bošnjak, OIB 22856400669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St-11/2014-161</izvorni_sadrzaj>
    <derivirana_varijabla naziv="DomainObject.PoslovniBrojDokumenta_1">St-11/2014-161</derivirana_varijabla>
  </DomainObject.PoslovniBrojDokumenta>
  <DomainObject.Predmet.StrankaIDrugi>
    <izvorni_sadrzaj>Mirjana Lerga i dr.</izvorni_sadrzaj>
    <derivirana_varijabla naziv="DomainObject.Predmet.StrankaIDrugi_1">Mirjana Lerga i dr.</derivirana_varijabla>
  </DomainObject.Predmet.StrankaIDrugi>
  <DomainObject.Predmet.ProtustrankaIDrugi>
    <izvorni_sadrzaj>LERGA društvo s ograničenom odgovornošću za trgovinu, turizam, ugostiteljstvo, promet i graditeljstvo u stečaju</izvorni_sadrzaj>
    <derivirana_varijabla naziv="DomainObject.Predmet.ProtustrankaIDrugi_1">LERGA društvo s ograničenom odgovornošću za trgovinu, turizam, ugostiteljstvo, promet i graditeljstvo u stečaju</derivirana_varijabla>
  </DomainObject.Predmet.ProtustrankaIDrugi>
  <DomainObject.Predmet.StrankaIDrugiAdressOIB>
    <izvorni_sadrzaj>Mirjana Lerga, OIB 17635069091, Donji Zemunik Ulica Xvi 101, 23222 Zemunik Donji i dr.</izvorni_sadrzaj>
    <derivirana_varijabla naziv="DomainObject.Predmet.StrankaIDrugiAdressOIB_1">Mirjana Lerga, OIB 17635069091, Donji Zemunik Ulica Xvi 101, 23222 Zemunik Donji i dr.</derivirana_varijabla>
  </DomainObject.Predmet.StrankaIDrugiAdressOIB>
  <DomainObject.Predmet.ProtustrankaIDrugiAdressOIB>
    <izvorni_sadrzaj>LERGA društvo s ograničenom odgovornošću za trgovinu, turizam, ugostiteljstvo, promet i graditeljstvo u stečaju, OIB 44013906355, Ulica Hrvatskog Sabora 8, 23000 Zadar</izvorni_sadrzaj>
    <derivirana_varijabla naziv="DomainObject.Predmet.ProtustrankaIDrugiAdressOIB_1">LERGA društvo s ograničenom odgovornošću za trgovinu, turizam, ugostiteljstvo, promet i graditeljstvo u stečaju, OIB 44013906355, Ulica Hrvatskog Sabora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svibnja 2017.</izvorni_sadrzaj>
    <derivirana_varijabla naziv="DomainObject.Predmet.OdlukaRjesenje.DatumDonosenjaOdluke_1">30.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St-11/2014-161</izvorni_sadrzaj>
    <derivirana_varijabla naziv="DomainObject.Predmet.OdlukaRjesenje.Oznaka_1">St-11/2014-161</derivirana_varijabla>
  </DomainObject.Predmet.OdlukaRjesenje.Oznaka>
  <DomainObject.Predmet.SudioniciListNaziv>
    <izvorni_sadrzaj>
      <item>Mirjana Lerga</item>
      <item>LERGA društvo s ograničenom odgovornošću za trgovinu, turizam, ugostiteljstvo, promet i graditeljstvo u stečaju</item>
      <item>Miše Papić odvjetnik</item>
      <item>Frane Zvonimir Negro</item>
      <item>Nenad Lerga</item>
      <item>Morena Bošnjak</item>
      <item>Nenad Lerga</item>
      <item>OTP banka Hrvatska dioničko društvo</item>
    </izvorni_sadrzaj>
    <derivirana_varijabla naziv="DomainObject.Predmet.SudioniciListNaziv_1">
      <item>Mirjana Lerga</item>
      <item>LERGA društvo s ograničenom odgovornošću za trgovinu, turizam, ugostiteljstvo, promet i graditeljstvo u stečaju</item>
      <item>Miše Papić odvjetnik</item>
      <item>Frane Zvonimir Negro</item>
      <item>Nenad Lerga</item>
      <item>Morena Bošnjak</item>
      <item>Nenad Lerga</item>
      <item>OTP banka Hrvatska dioničko društvo</item>
    </derivirana_varijabla>
  </DomainObject.Predmet.SudioniciListNaziv>
  <DomainObject.Predmet.SudioniciListAdressOIB>
    <izvorni_sadrzaj>
      <item>Mirjana Lerga, OIB 17635069091, Donji Zemunik Ulica Xvi 101,23222 Zemunik Donji</item>
      <item>LERGA društvo s ograničenom odgovornošću za trgovinu, turizam, ugostiteljstvo, promet i graditeljstvo u stečaju, OIB 44013906355, Ulica Hrvatskog Sabora 8,23000 Zadar</item>
      <item>Miše Papić odvjetnik, 23 000 Zadar</item>
      <item>Frane Zvonimir Negro, OIB 59618330195, Miroslava Krleže 3c,23000 Zadar</item>
      <item>Nenad Lerga, OIB 99595152689, Ulica Hrvatskog Sabora 8 D,23000 Zadar</item>
      <item>Morena Bošnjak, OIB 22856400669, Radnička Ul. 10,23440 Gračac</item>
      <item>Nenad Lerga, OIB 99595152689, Hrvatskog Sabora 8d,23000 Zadar</item>
      <item>OTP banka Hrvatska dioničko društvo, OIB 52508873833, Ulica Domovinskog rata 3,23000 Zadar</item>
    </izvorni_sadrzaj>
    <derivirana_varijabla naziv="DomainObject.Predmet.SudioniciListAdressOIB_1">
      <item>Mirjana Lerga, OIB 17635069091, Donji Zemunik Ulica Xvi 101,23222 Zemunik Donji</item>
      <item>LERGA društvo s ograničenom odgovornošću za trgovinu, turizam, ugostiteljstvo, promet i graditeljstvo u stečaju, OIB 44013906355, Ulica Hrvatskog Sabora 8,23000 Zadar</item>
      <item>Miše Papić odvjetnik, 23 000 Zadar</item>
      <item>Frane Zvonimir Negro, OIB 59618330195, Miroslava Krleže 3c,23000 Zadar</item>
      <item>Nenad Lerga, OIB 99595152689, Ulica Hrvatskog Sabora 8 D,23000 Zadar</item>
      <item>Morena Bošnjak, OIB 22856400669, Radnička Ul. 10,23440 Gračac</item>
      <item>Nenad Lerga, OIB 99595152689, Hrvatskog Sabora 8d,23000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17635069091</item>
      <item>, OIB 44013906355</item>
      <item>, OIB null</item>
      <item>, OIB 59618330195</item>
      <item>, OIB 99595152689</item>
      <item>, OIB 22856400669</item>
      <item>, OIB 99595152689</item>
      <item>, OIB 52508873833</item>
    </izvorni_sadrzaj>
    <derivirana_varijabla naziv="DomainObject.Predmet.SudioniciListNazivOIB_1">
      <item>, OIB 17635069091</item>
      <item>, OIB 44013906355</item>
      <item>, OIB null</item>
      <item>, OIB 59618330195</item>
      <item>, OIB 99595152689</item>
      <item>, OIB 22856400669</item>
      <item>, OIB 99595152689</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2E3FEF-C482-4CD4-8E7A-333C6BD61F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456</properties:Words>
  <properties:Characters>2405</properties:Characters>
  <properties:Lines>77</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2017-05-24T12:48:00Z</dcterms:created>
  <dc:creator>Ardena Bajlo</dc:creator>
  <cp:lastModifiedBy>Martina Kalmeta</cp:lastModifiedBy>
  <cp:lastPrinted>2017-02-06T07:25:00Z</cp:lastPrinted>
  <dcterms:modified xmlns:xsi="http://www.w3.org/2001/XMLSchema-instance" xsi:type="dcterms:W3CDTF">2017-05-30T09:21:00Z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St-11/2014-161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2</vt:i4>
  </prop:property>
</prop:Properties>
</file>