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cb99" w14:paraId="5ddcb99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AE1243">
        <w:t>341</w:t>
      </w:r>
      <w:r>
        <w:t>/2018-</w:t>
      </w:r>
      <w:r w:rsidR="007645C4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B8117A">
        <w:t>TIGNINO NEKRETNINE d.o.o., OIB: 04891825433, Vis, Stara Issa 1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B8117A">
        <w:t>Marijan Knez iz Slovenije, Čežarji, Cesta I. Istrske brigade 97/A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87071"/>
    <w:rsid w:val="000933F1"/>
    <w:rsid w:val="000A1228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407DC1"/>
    <w:rsid w:val="00435F9B"/>
    <w:rsid w:val="00440A7C"/>
    <w:rsid w:val="00442272"/>
    <w:rsid w:val="00454D6B"/>
    <w:rsid w:val="00475029"/>
    <w:rsid w:val="004B5450"/>
    <w:rsid w:val="004D5AF6"/>
    <w:rsid w:val="005061A6"/>
    <w:rsid w:val="00527B71"/>
    <w:rsid w:val="00543C6E"/>
    <w:rsid w:val="0055047E"/>
    <w:rsid w:val="00564300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A05026"/>
    <w:rsid w:val="00A065E7"/>
    <w:rsid w:val="00A86D22"/>
    <w:rsid w:val="00AB6E49"/>
    <w:rsid w:val="00AC09D9"/>
    <w:rsid w:val="00AE1243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24B82"/>
    <w:rsid w:val="00C362EB"/>
    <w:rsid w:val="00C41FF9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5A06"/>
    <w:rsid w:val="00E87843"/>
    <w:rsid w:val="00E9030A"/>
    <w:rsid w:val="00EF5686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3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3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3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3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3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3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3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3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TIGNINO NEKRETNINE d.o.o. za trgovinu i usluge</izvorni_sadrzaj>
    <derivirana_varijabla naziv="DomainObject.Predmet.ProtustrankaFormated_1">  TIGNINO NEKRETNINE d.o.o. za trgovinu i usluge</derivirana_varijabla>
  </DomainObject.Predmet.ProtustrankaFormated>
  <DomainObject.Predmet.ProtustrankaFormatedOIB>
    <izvorni_sadrzaj>  TIGNINO NEKRETNINE d.o.o. za trgovinu i usluge, OIB 04891825433</izvorni_sadrzaj>
    <derivirana_varijabla naziv="DomainObject.Predmet.ProtustrankaFormatedOIB_1">  TIGNINO NEKRETNINE d.o.o. za trgovinu i usluge, OIB 04891825433</derivirana_varijabla>
  </DomainObject.Predmet.ProtustrankaFormatedOIB>
  <DomainObject.Predmet.ProtustrankaFormatedWithAdress>
    <izvorni_sadrzaj> TIGNINO NEKRETNINE d.o.o. za trgovinu i usluge, Stara Issa 1, 21480 Vis</izvorni_sadrzaj>
    <derivirana_varijabla naziv="DomainObject.Predmet.ProtustrankaFormatedWithAdress_1"> TIGNINO NEKRETNINE d.o.o. za trgovinu i usluge, Stara Issa 1, 21480 Vis</derivirana_varijabla>
  </DomainObject.Predmet.ProtustrankaFormatedWithAdress>
  <DomainObject.Predmet.ProtustrankaFormatedWithAdressOIB>
    <izvorni_sadrzaj> TIGNINO NEKRETNINE d.o.o. za trgovinu i usluge, OIB 04891825433, Stara Issa 1, 21480 Vis</izvorni_sadrzaj>
    <derivirana_varijabla naziv="DomainObject.Predmet.ProtustrankaFormatedWithAdressOIB_1"> TIGNINO NEKRETNINE d.o.o. za trgovinu i usluge, OIB 04891825433, Stara Issa 1, 21480 Vis</derivirana_varijabla>
  </DomainObject.Predmet.ProtustrankaFormatedWithAdressOIB>
  <DomainObject.Predmet.ProtustrankaWithAdress>
    <izvorni_sadrzaj>TIGNINO NEKRETNINE d.o.o. za trgovinu i usluge Stara Issa 1, 21480 Vis</izvorni_sadrzaj>
    <derivirana_varijabla naziv="DomainObject.Predmet.ProtustrankaWithAdress_1">TIGNINO NEKRETNINE d.o.o. za trgovinu i usluge Stara Issa 1, 21480 Vis</derivirana_varijabla>
  </DomainObject.Predmet.ProtustrankaWithAdress>
  <DomainObject.Predmet.ProtustrankaWithAdressOIB>
    <izvorni_sadrzaj>TIGNINO NEKRETNINE d.o.o. za trgovinu i usluge, OIB 04891825433, Stara Issa 1, 21480 Vis</izvorni_sadrzaj>
    <derivirana_varijabla naziv="DomainObject.Predmet.ProtustrankaWithAdressOIB_1">TIGNINO NEKRETNINE d.o.o. za trgovinu i usluge, OIB 04891825433, Stara Issa 1, 21480 Vis</derivirana_varijabla>
  </DomainObject.Predmet.ProtustrankaWithAdressOIB>
  <DomainObject.Predmet.ProtustrankaNazivFormated>
    <izvorni_sadrzaj>TIGNINO NEKRETNINE d.o.o. za trgovinu i usluge</izvorni_sadrzaj>
    <derivirana_varijabla naziv="DomainObject.Predmet.ProtustrankaNazivFormated_1">TIGNINO NEKRETNINE d.o.o. za trgovinu i usluge</derivirana_varijabla>
  </DomainObject.Predmet.ProtustrankaNazivFormated>
  <DomainObject.Predmet.ProtustrankaNazivFormatedOIB>
    <izvorni_sadrzaj>TIGNINO NEKRETNINE d.o.o. za trgovinu i usluge, OIB 04891825433</izvorni_sadrzaj>
    <derivirana_varijabla naziv="DomainObject.Predmet.ProtustrankaNazivFormatedOIB_1">TIGNINO NEKRETNINE d.o.o. za trgovinu i usluge, OIB 04891825433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RH, OIB 18683136487 zastupanog po punomoćniku ŽUPANIJSKO DRŽAVNO ODVJETNIŠTVO U SPLITU</izvorni_sadrzaj>
    <derivirana_varijabla naziv="DomainObject.Predmet.StrankaFormatedWithAdressOIB_1"> Ministarstvo financija RH, OIB 18683136487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 zastupanog po punomoćniku ŽUPANIJSKO DRŽAVNO ODVJETNIŠTVO U SPLITU</item>
    </izvorni_sadrzaj>
    <derivirana_varijabla naziv="DomainObject.Predmet.StrankaListFormatedWithAdressOIB_1">
      <item>Ministarstvo financija RH, OIB 18683136487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TIGNINO NEKRETNINE d.o.o. za trgovinu i usluge</item>
    </izvorni_sadrzaj>
    <derivirana_varijabla naziv="DomainObject.Predmet.ProtuStrankaListFormated_1">
      <item>TIGNINO NEKRETNINE d.o.o. za trgovinu i usluge</item>
    </derivirana_varijabla>
  </DomainObject.Predmet.ProtuStrankaListFormated>
  <DomainObject.Predmet.ProtuStrankaListFormatedOIB>
    <izvorni_sadrzaj>
      <item>TIGNINO NEKRETNINE d.o.o. za trgovinu i usluge, OIB 04891825433</item>
    </izvorni_sadrzaj>
    <derivirana_varijabla naziv="DomainObject.Predmet.ProtuStrankaListFormatedOIB_1">
      <item>TIGNINO NEKRETNINE d.o.o. za trgovinu i usluge, OIB 04891825433</item>
    </derivirana_varijabla>
  </DomainObject.Predmet.ProtuStrankaListFormatedOIB>
  <DomainObject.Predmet.ProtuStrankaListFormatedWithAdress>
    <izvorni_sadrzaj>
      <item>TIGNINO NEKRETNINE d.o.o. za trgovinu i usluge, Stara Issa 1, 21480 Vis</item>
    </izvorni_sadrzaj>
    <derivirana_varijabla naziv="DomainObject.Predmet.ProtuStrankaListFormatedWithAdress_1">
      <item>TIGNINO NEKRETNINE d.o.o. za trgovinu i usluge, Stara Issa 1, 21480 Vis</item>
    </derivirana_varijabla>
  </DomainObject.Predmet.ProtuStrankaListFormatedWithAdress>
  <DomainObject.Predmet.ProtuStrankaListFormatedWithAdressOIB>
    <izvorni_sadrzaj>
      <item>TIGNINO NEKRETNINE d.o.o. za trgovinu i usluge, OIB 04891825433, Stara Issa 1, 21480 Vis</item>
    </izvorni_sadrzaj>
    <derivirana_varijabla naziv="DomainObject.Predmet.ProtuStrankaListFormatedWithAdressOIB_1">
      <item>TIGNINO NEKRETNINE d.o.o. za trgovinu i usluge, OIB 04891825433, Stara Issa 1, 21480 Vis</item>
    </derivirana_varijabla>
  </DomainObject.Predmet.ProtuStrankaListFormatedWithAdressOIB>
  <DomainObject.Predmet.ProtuStrankaListNazivFormated>
    <izvorni_sadrzaj>
      <item>TIGNINO NEKRETNINE d.o.o. za trgovinu i usluge</item>
    </izvorni_sadrzaj>
    <derivirana_varijabla naziv="DomainObject.Predmet.ProtuStrankaListNazivFormated_1">
      <item>TIGNINO NEKRETNINE d.o.o. za trgovinu i usluge</item>
    </derivirana_varijabla>
  </DomainObject.Predmet.ProtuStrankaListNazivFormated>
  <DomainObject.Predmet.ProtuStrankaListNazivFormatedOIB>
    <izvorni_sadrzaj>
      <item>TIGNINO NEKRETNINE d.o.o. za trgovinu i usluge, OIB 04891825433</item>
    </izvorni_sadrzaj>
    <derivirana_varijabla naziv="DomainObject.Predmet.ProtuStrankaListNazivFormatedOIB_1">
      <item>TIGNINO NEKRETNINE d.o.o. za trgovinu i usluge, OIB 04891825433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TIGNINO NEKRETNINE d.o.o. za trgovinu i usluge</izvorni_sadrzaj>
    <derivirana_varijabla naziv="DomainObject.Predmet.ProtustrankaIDrugi_1">TIGNINO NEKRETNINE d.o.o. za trgovinu i usluge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TIGNINO NEKRETNINE d.o.o. za trgovinu i usluge, OIB 04891825433, Stara Issa 1, 21480 Vis</izvorni_sadrzaj>
    <derivirana_varijabla naziv="DomainObject.Predmet.ProtustrankaIDrugiAdressOIB_1">TIGNINO NEKRETNINE d.o.o. za trgovinu i usluge, OIB 04891825433, Stara Issa 1,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TIGNINO NEKRETNINE d.o.o. za trgovinu i usluge</item>
      <item>Ministarstvo financija RH</item>
      <item>ŽUPANIJSKO DRŽAVNO ODVJETNIŠTVO U SPLITU</item>
    </izvorni_sadrzaj>
    <derivirana_varijabla naziv="DomainObject.Predmet.SudioniciListNaziv_1">
      <item>TIGNINO NEKRETNINE d.o.o. za trgovinu i usluge</item>
      <item>Ministarstvo financija RH</item>
      <item>ŽUPANIJSKO DRŽAVNO ODVJETNIŠTVO U SPLITU</item>
    </derivirana_varijabla>
  </DomainObject.Predmet.SudioniciListNaziv>
  <DomainObject.Predmet.SudioniciListAdressOIB>
    <izvorni_sadrzaj>
      <item>TIGNINO NEKRETNINE d.o.o. za trgovinu i usluge, OIB 04891825433, Stara Issa 1,21480 Vis</item>
      <item>Ministarstvo financija RH, OIB 18683136487</item>
      <item>ŽUPANIJSKO DRŽAVNO ODVJETNIŠTVO U SPLITU</item>
    </izvorni_sadrzaj>
    <derivirana_varijabla naziv="DomainObject.Predmet.SudioniciListAdressOIB_1">
      <item>TIGNINO NEKRETNINE d.o.o. za trgovinu i usluge, OIB 04891825433, Stara Issa 1,21480 Vis</item>
      <item>Ministarstvo financija RH,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04891825433</item>
      <item>, OIB 18683136487</item>
      <item>, OIB null</item>
    </izvorni_sadrzaj>
    <derivirana_varijabla naziv="DomainObject.Predmet.SudioniciListNazivOIB_1">
      <item>, OIB 04891825433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147</properties:Words>
  <properties:Characters>684</properties:Characters>
  <properties:Lines>35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2018-10-24T08:12:00Z</dcterms:created>
  <dc:creator>Marija Elez</dc:creator>
  <cp:lastModifiedBy>Marija Elez</cp:lastModifiedBy>
  <cp:lastPrinted>2018-10-24T08:16:00Z</cp:lastPrinted>
  <dcterms:modified xmlns:xsi="http://www.w3.org/2001/XMLSchema-instance" xsi:type="dcterms:W3CDTF">2018-10-24T08:16:00Z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341.docx)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