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9a71" w14:paraId="44d9a71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</w:t>
      </w:r>
      <w:r w:rsidR="00F11435" w:rsidRPr="00F11435">
        <w:rPr>
          <w:szCs w:val="24"/>
          <w:lang w:val="hr-HR"/>
        </w:rPr>
        <w:t>SAVITRI j.d.o.o. u stečaju, Dubrovnik, Branitelja Dubrovnika 15, MBS: 080827398, OIB: 40169390204, zastupan po stečajnom upravitelju Draganu Bijelić iz Šibenika</w:t>
      </w:r>
      <w:r w:rsidR="00DB115B" w:rsidRPr="00DB115B">
        <w:rPr>
          <w:szCs w:val="24"/>
          <w:lang w:val="hr-HR"/>
        </w:rPr>
        <w:t>, izvan ročišta</w:t>
      </w:r>
      <w:r w:rsidRPr="000E5D95">
        <w:rPr>
          <w:szCs w:val="24"/>
          <w:lang w:val="hr-HR"/>
        </w:rPr>
        <w:t xml:space="preserve">, </w:t>
      </w:r>
      <w:r w:rsidR="00DB115B">
        <w:rPr>
          <w:szCs w:val="24"/>
          <w:lang w:val="hr-HR"/>
        </w:rPr>
        <w:t xml:space="preserve">dana </w:t>
      </w:r>
      <w:r w:rsidR="00F11435">
        <w:rPr>
          <w:szCs w:val="24"/>
          <w:lang w:val="hr-HR"/>
        </w:rPr>
        <w:t>18. prosinca</w:t>
      </w:r>
      <w:r w:rsidRPr="000E5D95">
        <w:rPr>
          <w:szCs w:val="24"/>
          <w:lang w:val="hr-HR"/>
        </w:rPr>
        <w:t xml:space="preserve">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 xml:space="preserve">z a k </w:t>
      </w:r>
      <w:proofErr w:type="spellStart"/>
      <w:r w:rsidRPr="000E5D95">
        <w:rPr>
          <w:b/>
          <w:lang w:val="hr-HR"/>
        </w:rPr>
        <w:t>lj</w:t>
      </w:r>
      <w:proofErr w:type="spellEnd"/>
      <w:r w:rsidRPr="000E5D95">
        <w:rPr>
          <w:b/>
          <w:lang w:val="hr-HR"/>
        </w:rPr>
        <w:t xml:space="preserve">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814764">
        <w:rPr>
          <w:lang w:val="hr-HR"/>
        </w:rPr>
        <w:t xml:space="preserve">ponuditeljima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F11435">
        <w:rPr>
          <w:lang w:val="hr-HR"/>
        </w:rPr>
        <w:t>nadmetanja 9141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F11435" w:rsidP="00F11435" w:rsidR="00F11435" w:rsidRPr="00F11435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F11435">
        <w:rPr>
          <w:lang w:val="hr-HR"/>
        </w:rPr>
        <w:t>GORAN PECOTIĆ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Koste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Strajnića</w:t>
      </w:r>
      <w:proofErr w:type="spellEnd"/>
      <w:r>
        <w:rPr>
          <w:lang w:val="hr-HR"/>
        </w:rPr>
        <w:t xml:space="preserve"> 10, Dubrovnik, OIB: 97738782788 vlasnik obrta Turistički obrt ANKER, Dubrovnik, </w:t>
      </w:r>
      <w:proofErr w:type="spellStart"/>
      <w:r>
        <w:rPr>
          <w:lang w:val="hr-HR"/>
        </w:rPr>
        <w:t>Koste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Strajnića</w:t>
      </w:r>
      <w:proofErr w:type="spellEnd"/>
      <w:r>
        <w:rPr>
          <w:lang w:val="hr-HR"/>
        </w:rPr>
        <w:t xml:space="preserve"> 10, u iznosu od 9.157,22 kuna na broj računa</w:t>
      </w:r>
      <w:r w:rsidR="0083549A">
        <w:rPr>
          <w:lang w:val="hr-HR"/>
        </w:rPr>
        <w:t xml:space="preserve"> IBAN HR 1924070001100036747,</w:t>
      </w:r>
      <w:r>
        <w:rPr>
          <w:lang w:val="hr-HR"/>
        </w:rPr>
        <w:t xml:space="preserve"> </w:t>
      </w:r>
    </w:p>
    <w:p w:rsidRDefault="00F11435" w:rsidP="0083549A" w:rsidR="00F11435" w:rsidRPr="00F11435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F11435">
        <w:rPr>
          <w:lang w:val="hr-HR"/>
        </w:rPr>
        <w:t>ANTE BAŠICA, Kneza Branimira 39, Dubrovnik</w:t>
      </w:r>
      <w:r>
        <w:rPr>
          <w:lang w:val="hr-HR"/>
        </w:rPr>
        <w:t>, OIB: 96126495524</w:t>
      </w:r>
      <w:r w:rsidRPr="00F11435">
        <w:t xml:space="preserve"> </w:t>
      </w:r>
      <w:r w:rsidRPr="00F11435">
        <w:rPr>
          <w:lang w:val="hr-HR"/>
        </w:rPr>
        <w:t>u iznosu od 9.157,22 kuna na broj računa</w:t>
      </w:r>
      <w:r w:rsidR="0083549A" w:rsidRPr="0083549A">
        <w:t xml:space="preserve"> </w:t>
      </w:r>
      <w:r w:rsidR="0083549A" w:rsidRPr="0083549A">
        <w:rPr>
          <w:lang w:val="hr-HR"/>
        </w:rPr>
        <w:t>IBAN HR</w:t>
      </w:r>
      <w:r w:rsidR="0083549A">
        <w:rPr>
          <w:lang w:val="hr-HR"/>
        </w:rPr>
        <w:t xml:space="preserve"> 1125000093210370935.</w:t>
      </w: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>
        <w:rPr>
          <w:lang w:val="hr-HR"/>
        </w:rPr>
        <w:t xml:space="preserve"> u izreci ovog </w:t>
      </w:r>
      <w:r w:rsidR="00B15A41">
        <w:rPr>
          <w:lang w:val="hr-HR"/>
        </w:rPr>
        <w:t xml:space="preserve">zaključka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83549A">
        <w:rPr>
          <w:lang w:val="hr-HR"/>
        </w:rPr>
        <w:t>08</w:t>
      </w:r>
      <w:r w:rsidR="007912B2">
        <w:rPr>
          <w:lang w:val="hr-HR"/>
        </w:rPr>
        <w:t xml:space="preserve">. </w:t>
      </w:r>
      <w:r w:rsidR="0083549A">
        <w:rPr>
          <w:lang w:val="hr-HR"/>
        </w:rPr>
        <w:t>studenoga</w:t>
      </w:r>
      <w:r w:rsidR="00DB115B">
        <w:rPr>
          <w:lang w:val="hr-HR"/>
        </w:rPr>
        <w:t xml:space="preserve"> 2018</w:t>
      </w:r>
      <w:r w:rsidR="00B15A41">
        <w:rPr>
          <w:lang w:val="hr-HR"/>
        </w:rPr>
        <w:t xml:space="preserve">., </w:t>
      </w:r>
      <w:r>
        <w:rPr>
          <w:lang w:val="hr-HR"/>
        </w:rPr>
        <w:t>Klasa: O/110-10/1</w:t>
      </w:r>
      <w:r w:rsidR="0083549A">
        <w:rPr>
          <w:lang w:val="hr-HR"/>
        </w:rPr>
        <w:t>8-01/14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Ur</w:t>
      </w:r>
      <w:proofErr w:type="spellEnd"/>
      <w:r>
        <w:rPr>
          <w:lang w:val="hr-HR"/>
        </w:rPr>
        <w:t>. broj:</w:t>
      </w:r>
      <w:r w:rsidR="0083549A">
        <w:rPr>
          <w:lang w:val="hr-HR"/>
        </w:rPr>
        <w:t xml:space="preserve"> 07-01-18-30</w:t>
      </w:r>
      <w:r w:rsidR="00B15A41">
        <w:rPr>
          <w:lang w:val="hr-HR"/>
        </w:rPr>
        <w:t xml:space="preserve">, </w:t>
      </w:r>
      <w:r>
        <w:rPr>
          <w:lang w:val="hr-HR"/>
        </w:rPr>
        <w:t>jamčevin</w:t>
      </w:r>
      <w:r w:rsidR="00DB115B">
        <w:rPr>
          <w:lang w:val="hr-HR"/>
        </w:rPr>
        <w:t>u</w:t>
      </w:r>
      <w:r>
        <w:rPr>
          <w:lang w:val="hr-HR"/>
        </w:rPr>
        <w:t xml:space="preserve"> za sudjelovanje u javnoj dražbi za prodaju nekretnin</w:t>
      </w:r>
      <w:r w:rsidR="007912B2">
        <w:rPr>
          <w:lang w:val="hr-HR"/>
        </w:rPr>
        <w:t>e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CB2C00" w:rsidRPr="00CB2C00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zadnja valjana ponuda zabilježena ponuda </w:t>
      </w:r>
      <w:r w:rsidR="0083549A" w:rsidRPr="0083549A">
        <w:rPr>
          <w:lang w:val="hr-HR"/>
        </w:rPr>
        <w:t>ANTE PEŠIĆ, Put Borka 75, 21310 Borak OIB: 83064034720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83549A">
        <w:rPr>
          <w:b/>
          <w:szCs w:val="24"/>
          <w:lang w:val="hr-HR"/>
        </w:rPr>
        <w:t>18</w:t>
      </w:r>
      <w:r w:rsidR="00DA1BD1" w:rsidRPr="00791A59">
        <w:rPr>
          <w:b/>
          <w:szCs w:val="24"/>
          <w:lang w:val="hr-HR"/>
        </w:rPr>
        <w:t xml:space="preserve">. </w:t>
      </w:r>
      <w:r w:rsidR="0083549A">
        <w:rPr>
          <w:b/>
          <w:szCs w:val="24"/>
          <w:lang w:val="hr-HR"/>
        </w:rPr>
        <w:t>prosinc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83549A" w:rsidR="00DA1BD1" w:rsidRPr="0083549A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</w:p>
    <w:p w:rsidRDefault="00CB2C00" w:rsidP="00CB2C00" w:rsidR="00DB115B" w:rsidRPr="0083549A">
      <w:pPr>
        <w:pStyle w:val="Odlomakpopisa"/>
        <w:numPr>
          <w:ilvl w:val="0"/>
          <w:numId w:val="14"/>
        </w:numPr>
        <w:rPr>
          <w:lang w:val="hr-HR"/>
        </w:rPr>
      </w:pPr>
      <w:r w:rsidRPr="0083549A">
        <w:rPr>
          <w:lang w:val="hr-HR"/>
        </w:rPr>
        <w:t xml:space="preserve">Ponuditeljima </w:t>
      </w:r>
      <w:r w:rsidR="0083549A">
        <w:rPr>
          <w:lang w:val="hr-HR"/>
        </w:rPr>
        <w:t>GORAN PECOTIĆ i ANTE BAŠICA</w:t>
      </w:r>
      <w:r w:rsidRPr="0083549A">
        <w:rPr>
          <w:lang w:val="hr-HR"/>
        </w:rPr>
        <w:t xml:space="preserve"> putem mrežna stranica e oglasna ploča suda</w:t>
      </w:r>
    </w:p>
    <w:sectPr w:rsidSect="00B15A41" w:rsidR="00DB115B" w:rsidRPr="0083549A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4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proofErr w:type="spellStart"/>
    <w:r w:rsidR="00CB2C00" w:rsidRPr="00CB2C00">
      <w:t>Posl</w:t>
    </w:r>
    <w:proofErr w:type="spellEnd"/>
    <w:r w:rsidR="00CB2C00" w:rsidRPr="00CB2C00">
      <w:t>. br. 18 St-20</w:t>
    </w:r>
    <w:r w:rsidR="00F11435">
      <w:t>82/2016-68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proofErr w:type="spellStart"/>
    <w:r w:rsidRPr="007912B2">
      <w:rPr>
        <w:b/>
      </w:rPr>
      <w:t>Posl</w:t>
    </w:r>
    <w:proofErr w:type="spellEnd"/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DB115B">
      <w:rPr>
        <w:b/>
      </w:rPr>
      <w:t>20</w:t>
    </w:r>
    <w:r w:rsidR="00F11435">
      <w:rPr>
        <w:b/>
      </w:rPr>
      <w:t>82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F11435">
      <w:rPr>
        <w:b/>
      </w:rPr>
      <w:t>68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4764"/>
    <w:rsid w:val="00815CF1"/>
    <w:rsid w:val="0082256C"/>
    <w:rsid w:val="00833B09"/>
    <w:rsid w:val="0083549A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764A"/>
    <w:rsid w:val="00A014A3"/>
    <w:rsid w:val="00A0571C"/>
    <w:rsid w:val="00A06FEF"/>
    <w:rsid w:val="00A35870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1435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5BA8E-FD08-4A5A-88BA-927C50160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1629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2018-12-18T09:46:00Z</dcterms:created>
  <dc:creator>Turek Nevenka</dc:creator>
  <cp:lastModifiedBy>Katarina Franković</cp:lastModifiedBy>
  <cp:lastPrinted>2018-12-18T09:47:00Z</cp:lastPrinted>
  <dcterms:modified xmlns:xsi="http://www.w3.org/2001/XMLSchema-instance" xsi:type="dcterms:W3CDTF">2018-12-18T09:48:00Z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2082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