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0e25" w14:paraId="4fb0e25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proofErr w:type="spellStart"/>
      <w:r>
        <w:t>PAZINU</w:t>
      </w:r>
      <w:proofErr w:type="spellEnd"/>
    </w:p>
    <w:p w:rsidRDefault="00FC6271" w:rsidP="00FC6271" w:rsidR="00FC6271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D005E8" w:rsidR="00FC6271" w:rsidRPr="00BC61BF">
      <w:pPr>
        <w:jc w:val="both"/>
      </w:pPr>
      <w:r w:rsidRPr="00D005E8">
        <w:t>radi određivanja vrijednosti nekretnin</w:t>
      </w:r>
      <w:r w:rsidR="00912ACD">
        <w:t>e</w:t>
      </w:r>
      <w:r w:rsidRPr="00D005E8">
        <w:t xml:space="preserve"> </w:t>
      </w:r>
      <w:r w:rsidR="00BC61BF" w:rsidRPr="00BC61BF">
        <w:t xml:space="preserve">k.č.br </w:t>
      </w:r>
      <w:hyperlink r:id="rId9" w:history="true">
        <w:proofErr w:type="spellStart"/>
        <w:r w:rsidR="00BC61BF" w:rsidRPr="00BC61BF">
          <w:rPr>
            <w:rStyle w:val="Hiperveza"/>
            <w:color w:val="auto"/>
            <w:u w:val="none"/>
          </w:rPr>
          <w:t>709</w:t>
        </w:r>
        <w:proofErr w:type="spellEnd"/>
        <w:r w:rsidR="00BC61BF" w:rsidRPr="00BC61BF">
          <w:rPr>
            <w:rStyle w:val="Hiperveza"/>
            <w:color w:val="auto"/>
            <w:u w:val="none"/>
          </w:rPr>
          <w:t>/3</w:t>
        </w:r>
      </w:hyperlink>
      <w:r w:rsidR="00BC61BF" w:rsidRPr="00BC61BF">
        <w:t xml:space="preserve">, upisana u z.k.ul. </w:t>
      </w:r>
      <w:proofErr w:type="spellStart"/>
      <w:r w:rsidR="00BC61BF" w:rsidRPr="00BC61BF">
        <w:t>3742</w:t>
      </w:r>
      <w:proofErr w:type="spellEnd"/>
      <w:r w:rsidR="00BC61BF" w:rsidRPr="00BC61BF">
        <w:t>, k.o. Medulin</w:t>
      </w:r>
      <w:r w:rsidRPr="00BC61BF">
        <w:t>,</w:t>
      </w:r>
      <w:r w:rsidR="00BC61BF">
        <w:t xml:space="preserve"> suvlasnički dio: </w:t>
      </w:r>
      <w:proofErr w:type="spellStart"/>
      <w:r w:rsidR="00BC61BF">
        <w:t>12</w:t>
      </w:r>
      <w:proofErr w:type="spellEnd"/>
      <w:r w:rsidR="00BC61BF">
        <w:t xml:space="preserve">., </w:t>
      </w:r>
      <w:proofErr w:type="spellStart"/>
      <w:r w:rsidR="00BC61BF">
        <w:t>13</w:t>
      </w:r>
      <w:proofErr w:type="spellEnd"/>
      <w:r w:rsidR="00BC61BF">
        <w:t xml:space="preserve">., </w:t>
      </w:r>
      <w:proofErr w:type="spellStart"/>
      <w:r w:rsidR="00BC61BF">
        <w:t>15</w:t>
      </w:r>
      <w:proofErr w:type="spellEnd"/>
      <w:r w:rsidR="00BC61BF">
        <w:t xml:space="preserve">., </w:t>
      </w:r>
      <w:proofErr w:type="spellStart"/>
      <w:r w:rsidR="00BC61BF">
        <w:t>17</w:t>
      </w:r>
      <w:proofErr w:type="spellEnd"/>
      <w:r w:rsidR="00BC61BF">
        <w:t xml:space="preserve">. i </w:t>
      </w:r>
      <w:proofErr w:type="spellStart"/>
      <w:r w:rsidR="00BC61BF">
        <w:t>18</w:t>
      </w:r>
      <w:proofErr w:type="spellEnd"/>
      <w:r w:rsidR="00BC61BF">
        <w:t>.,</w:t>
      </w:r>
      <w:r w:rsidRPr="00BC61BF">
        <w:t xml:space="preserve"> </w:t>
      </w:r>
      <w:r w:rsidRPr="00D005E8">
        <w:t xml:space="preserve">radi prodaje u stečajnom postupku nad dužnikom </w:t>
      </w:r>
      <w:r w:rsidR="00BC61BF" w:rsidRPr="00BC61BF">
        <w:t xml:space="preserve">OPUS </w:t>
      </w:r>
      <w:proofErr w:type="spellStart"/>
      <w:r w:rsidR="00BC61BF" w:rsidRPr="00BC61BF">
        <w:t>MIXTUM</w:t>
      </w:r>
      <w:proofErr w:type="spellEnd"/>
      <w:r w:rsidR="00BC61BF" w:rsidRPr="00BC61BF">
        <w:t xml:space="preserve"> d.o.o. u stečaju, Pula, Koparska </w:t>
      </w:r>
      <w:proofErr w:type="spellStart"/>
      <w:r w:rsidR="00BC61BF" w:rsidRPr="00BC61BF">
        <w:t>37</w:t>
      </w:r>
      <w:proofErr w:type="spellEnd"/>
      <w:r w:rsidR="00BC61BF" w:rsidRPr="00BC61BF">
        <w:t xml:space="preserve">, </w:t>
      </w:r>
      <w:proofErr w:type="spellStart"/>
      <w:r w:rsidR="00BC61BF" w:rsidRPr="00BC61BF">
        <w:t>OIB</w:t>
      </w:r>
      <w:proofErr w:type="spellEnd"/>
      <w:r w:rsidR="00BC61BF" w:rsidRPr="00BC61BF">
        <w:t xml:space="preserve">: </w:t>
      </w:r>
      <w:proofErr w:type="spellStart"/>
      <w:r w:rsidR="00BC61BF" w:rsidRPr="00BC61BF">
        <w:t>85958856370</w:t>
      </w:r>
      <w:proofErr w:type="spellEnd"/>
      <w:r w:rsidR="00BC61BF" w:rsidRPr="00BC61BF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  <w:r>
        <w:tab/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proofErr w:type="spellStart"/>
      <w:r w:rsidR="00BC61BF">
        <w:t>13</w:t>
      </w:r>
      <w:proofErr w:type="spellEnd"/>
      <w:r w:rsidR="00912ACD">
        <w:t>. srpnja</w:t>
      </w:r>
      <w:r w:rsidR="00D005E8">
        <w:t xml:space="preserve"> </w:t>
      </w:r>
      <w:proofErr w:type="spellStart"/>
      <w:r w:rsidR="00D005E8">
        <w:t>2017</w:t>
      </w:r>
      <w:proofErr w:type="spellEnd"/>
      <w:r w:rsidR="00D005E8">
        <w:t xml:space="preserve">. </w:t>
      </w:r>
      <w:r w:rsidR="00BC61BF">
        <w:t>godine u 9</w:t>
      </w:r>
      <w:r>
        <w:t>:</w:t>
      </w:r>
      <w:proofErr w:type="spellStart"/>
      <w:r w:rsidR="00BC61BF">
        <w:t>0</w:t>
      </w:r>
      <w:r>
        <w:t>0</w:t>
      </w:r>
      <w:proofErr w:type="spellEnd"/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proofErr w:type="spellStart"/>
      <w:r w:rsidR="00BC61BF">
        <w:t>21</w:t>
      </w:r>
      <w:proofErr w:type="spellEnd"/>
      <w:r w:rsidR="00912ACD">
        <w:t>. lipnja</w:t>
      </w:r>
      <w:r w:rsidR="00D005E8">
        <w:t xml:space="preserve"> </w:t>
      </w:r>
      <w:proofErr w:type="spellStart"/>
      <w:r w:rsidR="00D005E8">
        <w:t>2017</w:t>
      </w:r>
      <w:proofErr w:type="spellEnd"/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CD186F">
        <w:t xml:space="preserve">           </w:t>
      </w:r>
      <w:r w:rsidR="0080537A">
        <w:t>Damir Rabar</w:t>
      </w:r>
      <w:r w:rsidR="00BC61BF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FC6271" w:rsidP="00FC6271" w:rsidR="00FC6271">
      <w:r w:rsidRPr="00FC6271">
        <w:t>DNA:</w:t>
      </w:r>
    </w:p>
    <w:p w:rsidRDefault="00BC61BF" w:rsidP="00FC6271" w:rsidR="00BC61BF" w:rsidRPr="00FC6271">
      <w:r w:rsidRPr="00BC61BF">
        <w:t>- stečajnom upravitelju Damiru Majstoroviću,</w:t>
      </w:r>
    </w:p>
    <w:p w:rsidRDefault="00BC61BF" w:rsidP="00BC61BF" w:rsidR="00BC61BF" w:rsidRPr="00BC61BF">
      <w:r>
        <w:t xml:space="preserve">- </w:t>
      </w:r>
      <w:r w:rsidRPr="00BC61BF">
        <w:t xml:space="preserve">predlagatelju </w:t>
      </w:r>
      <w:proofErr w:type="spellStart"/>
      <w:r w:rsidRPr="00BC61BF">
        <w:t>VENETO</w:t>
      </w:r>
      <w:proofErr w:type="spellEnd"/>
      <w:r w:rsidRPr="00BC61BF">
        <w:t xml:space="preserve"> BANKA d.d. Zagreb, </w:t>
      </w:r>
      <w:proofErr w:type="spellStart"/>
      <w:r w:rsidRPr="00BC61BF">
        <w:t>Draškovićeva</w:t>
      </w:r>
      <w:proofErr w:type="spellEnd"/>
      <w:r w:rsidRPr="00BC61BF">
        <w:t xml:space="preserve"> </w:t>
      </w:r>
      <w:proofErr w:type="spellStart"/>
      <w:r w:rsidRPr="00BC61BF">
        <w:t>58</w:t>
      </w:r>
      <w:proofErr w:type="spellEnd"/>
      <w:r w:rsidRPr="00BC61BF">
        <w:t>,</w:t>
      </w:r>
    </w:p>
    <w:p w:rsidRDefault="00BC61BF" w:rsidP="00BC61BF" w:rsidR="00BC61BF" w:rsidRPr="00BC61BF">
      <w:r w:rsidRPr="00BC61BF">
        <w:t xml:space="preserve">- </w:t>
      </w:r>
      <w:proofErr w:type="spellStart"/>
      <w:r w:rsidRPr="00BC61BF">
        <w:t>ŽDO</w:t>
      </w:r>
      <w:proofErr w:type="spellEnd"/>
      <w:r w:rsidRPr="00BC61BF">
        <w:t xml:space="preserve"> Pula, Rovinjska </w:t>
      </w:r>
      <w:proofErr w:type="spellStart"/>
      <w:r w:rsidRPr="00BC61BF">
        <w:t>2a</w:t>
      </w:r>
      <w:proofErr w:type="spellEnd"/>
      <w:r w:rsidRPr="00BC61BF">
        <w:t>,</w:t>
      </w:r>
    </w:p>
    <w:p w:rsidRDefault="00BC61BF" w:rsidP="00BC61BF" w:rsidR="00BC61BF" w:rsidRPr="00BC61BF">
      <w:r w:rsidRPr="00BC61BF">
        <w:t xml:space="preserve">- HEP-Operator distribucijskog sustava d.o.o. Zagreb, Ulica grada Vukovara </w:t>
      </w:r>
      <w:proofErr w:type="spellStart"/>
      <w:r w:rsidRPr="00BC61BF">
        <w:t>37</w:t>
      </w:r>
      <w:proofErr w:type="spellEnd"/>
      <w:r w:rsidRPr="00BC61BF">
        <w:t>,</w:t>
      </w:r>
    </w:p>
    <w:p w:rsidRDefault="00BC61BF" w:rsidP="00BC61BF" w:rsidR="00BC61BF" w:rsidRPr="00BC61BF">
      <w:r w:rsidRPr="00BC61BF">
        <w:t>- e-oglasna ploča (8 dana)</w:t>
      </w:r>
      <w:r>
        <w:t>.</w:t>
      </w:r>
      <w:r w:rsidRPr="00BC61BF">
        <w:t xml:space="preserve"> </w:t>
      </w:r>
    </w:p>
    <w:p w:rsidRDefault="00DA6975" w:rsidP="00BC61BF" w:rsidR="00500701"/>
    <w:sectPr w:rsidSect="00B359BD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C15" w:rsidR="00E32C15">
      <w:r>
        <w:separator/>
      </w:r>
    </w:p>
  </w:endnote>
  <w:endnote w:id="0" w:type="continuationSeparator">
    <w:p w:rsidRDefault="00E32C15" w:rsidR="00E3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C15" w:rsidR="00E32C15">
      <w:r>
        <w:separator/>
      </w:r>
    </w:p>
  </w:footnote>
  <w:footnote w:id="0" w:type="continuationSeparator">
    <w:p w:rsidRDefault="00E32C15" w:rsidR="00E32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975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5E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C3DB3" w:rsidP="000C3DB3" w:rsidR="000C3DB3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>
      <w:t>15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378</w:t>
    </w:r>
    <w:proofErr w:type="spellEnd"/>
  </w:p>
  <w:p w:rsidRDefault="00DA6975" w:rsidP="000C3DB3" w:rsidR="00B359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DB3" w:rsidP="000C3DB3" w:rsidR="00B359BD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BC61BF">
      <w:t>990</w:t>
    </w:r>
    <w:proofErr w:type="spellEnd"/>
    <w:r w:rsidR="00BC61BF">
      <w:t>/</w:t>
    </w:r>
    <w:proofErr w:type="spellStart"/>
    <w:r w:rsidR="00BC61BF">
      <w:t>16</w:t>
    </w:r>
    <w:proofErr w:type="spellEnd"/>
    <w:r w:rsidR="00BC61BF">
      <w:t>-</w:t>
    </w:r>
    <w:proofErr w:type="spellStart"/>
    <w:r w:rsidR="00BC61BF">
      <w:t>40</w:t>
    </w:r>
    <w:proofErr w:type="spellEnd"/>
  </w:p>
  <w:p w:rsidRDefault="00DA6975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2B1539"/>
    <w:rsid w:val="00335766"/>
    <w:rsid w:val="00554328"/>
    <w:rsid w:val="005930DA"/>
    <w:rsid w:val="006D5896"/>
    <w:rsid w:val="007C0336"/>
    <w:rsid w:val="0080537A"/>
    <w:rsid w:val="00912ACD"/>
    <w:rsid w:val="00985388"/>
    <w:rsid w:val="00A56E33"/>
    <w:rsid w:val="00A60AAE"/>
    <w:rsid w:val="00B61222"/>
    <w:rsid w:val="00BC61BF"/>
    <w:rsid w:val="00CD186F"/>
    <w:rsid w:val="00D005E8"/>
    <w:rsid w:val="00D04E26"/>
    <w:rsid w:val="00DA6975"/>
    <w:rsid w:val="00E32C15"/>
    <w:rsid w:val="00EF65C5"/>
    <w:rsid w:val="00F35FB5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BC61B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A6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9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9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9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9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BC61B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A6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9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9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9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9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76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3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javascript:ossDispatchAction('action=publicLrToCadParcel&amp;mainBookId=30649&amp;parcelNumber=709/3');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114</properties:Words>
  <properties:Characters>622</properties:Characters>
  <properties:Lines>40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2017-06-21T06:24:00Z</dcterms:created>
  <dc:creator>Jasmina Matika</dc:creator>
  <cp:lastModifiedBy>Lorena Paris Aničić</cp:lastModifiedBy>
  <cp:lastPrinted>2017-06-21T06:32:00Z</cp:lastPrinted>
  <dcterms:modified xmlns:xsi="http://www.w3.org/2001/XMLSchema-instance" xsi:type="dcterms:W3CDTF">2017-06-21T06:34:00Z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