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5ca4" w14:paraId="2735ca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FF4F5D">
        <w:t>119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proofErr w:type="spellStart"/>
      <w:r w:rsidR="00FF4F5D">
        <w:t>A.K</w:t>
      </w:r>
      <w:proofErr w:type="spellEnd"/>
      <w:r w:rsidR="00FF4F5D">
        <w:t>. INFOKART d.o.o. za trgovinu i usluge, Zagreb, Zagorska 88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0D1255">
        <w:t>7</w:t>
      </w:r>
      <w:r w:rsidR="00FF4F5D">
        <w:t>94868</w:t>
      </w:r>
      <w:r w:rsidR="00BB5E12" w:rsidRPr="00BB5E12">
        <w:t xml:space="preserve">, OIB: </w:t>
      </w:r>
      <w:r w:rsidR="00FF4F5D">
        <w:t>83892595179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D1255">
        <w:t>6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FF4F5D">
        <w:t>A.K</w:t>
      </w:r>
      <w:proofErr w:type="spellEnd"/>
      <w:r w:rsidR="00FF4F5D">
        <w:t>. INFOKART d.o.o. za trgovinu i usluge, Zagreb, Zagorska 88</w:t>
      </w:r>
      <w:r w:rsidR="00FF4F5D" w:rsidRPr="00BB5E12">
        <w:t>, MBS: 0</w:t>
      </w:r>
      <w:r w:rsidR="00FF4F5D">
        <w:t>8</w:t>
      </w:r>
      <w:r w:rsidR="00FF4F5D" w:rsidRPr="00BB5E12">
        <w:t>0</w:t>
      </w:r>
      <w:r w:rsidR="00FF4F5D">
        <w:t>794868</w:t>
      </w:r>
      <w:r w:rsidR="00FF4F5D" w:rsidRPr="00BB5E12">
        <w:t xml:space="preserve">, OIB: </w:t>
      </w:r>
      <w:r w:rsidR="00FF4F5D">
        <w:t>83892595179</w:t>
      </w:r>
      <w:r w:rsidR="00BB5E12">
        <w:t xml:space="preserve"> </w:t>
      </w:r>
      <w:r>
        <w:t xml:space="preserve">iznosi </w:t>
      </w:r>
      <w:r w:rsidR="000D1255">
        <w:t>6</w:t>
      </w:r>
      <w:r w:rsidR="001D2233">
        <w:t>.</w:t>
      </w:r>
      <w:r w:rsidR="00FF4F5D">
        <w:t>794</w:t>
      </w:r>
      <w:r w:rsidR="001D2233">
        <w:t>,</w:t>
      </w:r>
      <w:r w:rsidR="00FF4F5D">
        <w:t>67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FF4F5D">
        <w:t>Filip Magdić</w:t>
      </w:r>
      <w:r w:rsidR="00BB5E12" w:rsidRPr="00BB5E12">
        <w:t xml:space="preserve">, OIB: </w:t>
      </w:r>
      <w:r w:rsidR="00D00C59">
        <w:t>3</w:t>
      </w:r>
      <w:r w:rsidR="000D1255">
        <w:t>7</w:t>
      </w:r>
      <w:r w:rsidR="00FF4F5D">
        <w:t>661181972</w:t>
      </w:r>
      <w:r w:rsidR="00BB5E12" w:rsidRPr="00BB5E12">
        <w:t xml:space="preserve">, </w:t>
      </w:r>
      <w:r w:rsidR="00FF4F5D">
        <w:t xml:space="preserve">Zagreb, </w:t>
      </w:r>
      <w:proofErr w:type="spellStart"/>
      <w:r w:rsidR="00FF4F5D">
        <w:t>Desinićka</w:t>
      </w:r>
      <w:proofErr w:type="spellEnd"/>
      <w:r w:rsidR="00FF4F5D">
        <w:t xml:space="preserve"> ulica 15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0D1255">
        <w:t>11</w:t>
      </w:r>
      <w:r w:rsidR="00FF4F5D">
        <w:t>9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6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16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8E7" w:rsidR="00F008E7">
      <w:r>
        <w:separator/>
      </w:r>
    </w:p>
  </w:endnote>
  <w:endnote w:id="0" w:type="continuationSeparator">
    <w:p w:rsidRDefault="00F008E7" w:rsidR="00F00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8E7" w:rsidR="00F008E7">
      <w:r>
        <w:separator/>
      </w:r>
    </w:p>
  </w:footnote>
  <w:footnote w:id="0" w:type="continuationSeparator">
    <w:p w:rsidRDefault="00F008E7" w:rsidR="00F00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A5618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C36CE"/>
    <w:rsid w:val="006C4FDF"/>
    <w:rsid w:val="00711561"/>
    <w:rsid w:val="00715216"/>
    <w:rsid w:val="0073010A"/>
    <w:rsid w:val="00734726"/>
    <w:rsid w:val="007657AA"/>
    <w:rsid w:val="00766D29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25A43"/>
    <w:rsid w:val="00C43CDA"/>
    <w:rsid w:val="00C43D17"/>
    <w:rsid w:val="00C56925"/>
    <w:rsid w:val="00C64B1E"/>
    <w:rsid w:val="00C66216"/>
    <w:rsid w:val="00C8590C"/>
    <w:rsid w:val="00CA01EF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08E7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56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56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A.K. INFOKART d.o.o.</izvorni_sadrzaj>
    <derivirana_varijabla naziv="DomainObject.Predmet.ProtustrankaFormated_1">  A.K. INFOKART d.o.o.</derivirana_varijabla>
  </DomainObject.Predmet.ProtustrankaFormated>
  <DomainObject.Predmet.ProtustrankaFormatedOIB>
    <izvorni_sadrzaj>  A.K. INFOKART d.o.o., OIB 83892595179</izvorni_sadrzaj>
    <derivirana_varijabla naziv="DomainObject.Predmet.ProtustrankaFormatedOIB_1">  A.K. INFOKART d.o.o., OIB 83892595179</derivirana_varijabla>
  </DomainObject.Predmet.ProtustrankaFormatedOIB>
  <DomainObject.Predmet.ProtustrankaFormatedWithAdress>
    <izvorni_sadrzaj> A.K. INFOKART d.o.o., Zagorska 88, 10000 Zagreb</izvorni_sadrzaj>
    <derivirana_varijabla naziv="DomainObject.Predmet.ProtustrankaFormatedWithAdress_1"> A.K. INFOKART d.o.o., Zagorska 88, 10000 Zagreb</derivirana_varijabla>
  </DomainObject.Predmet.ProtustrankaFormatedWithAdress>
  <DomainObject.Predmet.ProtustrankaFormatedWithAdressOIB>
    <izvorni_sadrzaj> A.K. INFOKART d.o.o., OIB 83892595179, Zagorska 88, 10000 Zagreb</izvorni_sadrzaj>
    <derivirana_varijabla naziv="DomainObject.Predmet.ProtustrankaFormatedWithAdressOIB_1"> A.K. INFOKART d.o.o., OIB 83892595179, Zagorska 88, 10000 Zagreb</derivirana_varijabla>
  </DomainObject.Predmet.ProtustrankaFormatedWithAdressOIB>
  <DomainObject.Predmet.ProtustrankaWithAdress>
    <izvorni_sadrzaj>A.K. INFOKART d.o.o. Zagorska 88, 10000 Zagreb</izvorni_sadrzaj>
    <derivirana_varijabla naziv="DomainObject.Predmet.ProtustrankaWithAdress_1">A.K. INFOKART d.o.o. Zagorska 88, 10000 Zagreb</derivirana_varijabla>
  </DomainObject.Predmet.ProtustrankaWithAdress>
  <DomainObject.Predmet.ProtustrankaWithAdressOIB>
    <izvorni_sadrzaj>A.K. INFOKART d.o.o., OIB 83892595179, Zagorska 88, 10000 Zagreb</izvorni_sadrzaj>
    <derivirana_varijabla naziv="DomainObject.Predmet.ProtustrankaWithAdressOIB_1">A.K. INFOKART d.o.o., OIB 83892595179, Zagorska 88, 10000 Zagreb</derivirana_varijabla>
  </DomainObject.Predmet.ProtustrankaWithAdressOIB>
  <DomainObject.Predmet.ProtustrankaNazivFormated>
    <izvorni_sadrzaj>A.K. INFOKART d.o.o.</izvorni_sadrzaj>
    <derivirana_varijabla naziv="DomainObject.Predmet.ProtustrankaNazivFormated_1">A.K. INFOKART d.o.o.</derivirana_varijabla>
  </DomainObject.Predmet.ProtustrankaNazivFormated>
  <DomainObject.Predmet.ProtustrankaNazivFormatedOIB>
    <izvorni_sadrzaj>A.K. INFOKART d.o.o., OIB 83892595179</izvorni_sadrzaj>
    <derivirana_varijabla naziv="DomainObject.Predmet.ProtustrankaNazivFormatedOIB_1">A.K. INFOKART d.o.o., OIB 83892595179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 INFOKART d.o.o.</item>
    </izvorni_sadrzaj>
    <derivirana_varijabla naziv="DomainObject.Predmet.ProtuStrankaListFormated_1">
      <item>A.K. INFOKART d.o.o.</item>
    </derivirana_varijabla>
  </DomainObject.Predmet.ProtuStrankaListFormated>
  <DomainObject.Predmet.ProtuStrankaListFormatedOIB>
    <izvorni_sadrzaj>
      <item>A.K. INFOKART d.o.o., OIB 83892595179</item>
    </izvorni_sadrzaj>
    <derivirana_varijabla naziv="DomainObject.Predmet.ProtuStrankaListFormatedOIB_1">
      <item>A.K. INFOKART d.o.o., OIB 83892595179</item>
    </derivirana_varijabla>
  </DomainObject.Predmet.ProtuStrankaListFormatedOIB>
  <DomainObject.Predmet.ProtuStrankaListFormatedWithAdress>
    <izvorni_sadrzaj>
      <item>A.K. INFOKART d.o.o., Zagorska 88, 10000 Zagreb</item>
    </izvorni_sadrzaj>
    <derivirana_varijabla naziv="DomainObject.Predmet.ProtuStrankaListFormatedWithAdress_1">
      <item>A.K. INFOKART d.o.o., Zagorska 88, 10000 Zagreb</item>
    </derivirana_varijabla>
  </DomainObject.Predmet.ProtuStrankaListFormatedWithAdress>
  <DomainObject.Predmet.ProtuStrankaListFormatedWithAdressOIB>
    <izvorni_sadrzaj>
      <item>A.K. INFOKART d.o.o., OIB 83892595179, Zagorska 88, 10000 Zagreb</item>
    </izvorni_sadrzaj>
    <derivirana_varijabla naziv="DomainObject.Predmet.ProtuStrankaListFormatedWithAdressOIB_1">
      <item>A.K. INFOKART d.o.o., OIB 83892595179, Zagorska 88, 10000 Zagreb</item>
    </derivirana_varijabla>
  </DomainObject.Predmet.ProtuStrankaListFormatedWithAdressOIB>
  <DomainObject.Predmet.ProtuStrankaListNazivFormated>
    <izvorni_sadrzaj>
      <item>A.K. INFOKART d.o.o.</item>
    </izvorni_sadrzaj>
    <derivirana_varijabla naziv="DomainObject.Predmet.ProtuStrankaListNazivFormated_1">
      <item>A.K. INFOKART d.o.o.</item>
    </derivirana_varijabla>
  </DomainObject.Predmet.ProtuStrankaListNazivFormated>
  <DomainObject.Predmet.ProtuStrankaListNazivFormatedOIB>
    <izvorni_sadrzaj>
      <item>A.K. INFOKART d.o.o., OIB 83892595179</item>
    </izvorni_sadrzaj>
    <derivirana_varijabla naziv="DomainObject.Predmet.ProtuStrankaListNazivFormatedOIB_1">
      <item>A.K. INFOKART d.o.o., OIB 83892595179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 INFOKART d.o.o.</izvorni_sadrzaj>
    <derivirana_varijabla naziv="DomainObject.Predmet.ProtustrankaIDrugi_1">A.K. INFOKART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A.K. INFOKART d.o.o., OIB 83892595179, Zagorska 88, 10000 Zagreb</izvorni_sadrzaj>
    <derivirana_varijabla naziv="DomainObject.Predmet.ProtustrankaIDrugiAdressOIB_1">A.K. INFOKART d.o.o., OIB 83892595179, Zagorska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INFOKART d.o.o.</item>
      <item>FINA Regionalni centar Zagreb</item>
    </izvorni_sadrzaj>
    <derivirana_varijabla naziv="DomainObject.Predmet.SudioniciListNaziv_1">
      <item>A.K. INFOKART d.o.o.</item>
      <item>FINA Regionalni centar Zagreb</item>
    </derivirana_varijabla>
  </DomainObject.Predmet.SudioniciListNaziv>
  <DomainObject.Predmet.SudioniciListAdressOIB>
    <izvorni_sadrzaj>
      <item>A.K. INFOKART d.o.o., OIB 83892595179, Zagorska 88,10000 Zagreb</item>
      <item>FINA Regionalni centar Zagreb, OIB 85821130368, Trg svibanjskih žrtava 1995. br. 1,10000 Zagreb</item>
    </izvorni_sadrzaj>
    <derivirana_varijabla naziv="DomainObject.Predmet.SudioniciListAdressOIB_1">
      <item>A.K. INFOKART d.o.o., OIB 83892595179, Zagorska 88,10000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83892595179</item>
      <item>, OIB 85821130368</item>
    </izvorni_sadrzaj>
    <derivirana_varijabla naziv="DomainObject.Predmet.SudioniciListNazivOIB_1">
      <item>, OIB 83892595179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1926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2017-02-06T12:30:00Z</cp:lastPrinted>
  <dcterms:modified xmlns:xsi="http://www.w3.org/2001/XMLSchema-instance" xsi:type="dcterms:W3CDTF">2017-02-06T12:31:00Z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