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4f54" w14:paraId="8684f54" w:rsidRDefault="007E50A8" w:rsidP="007E50A8" w:rsidR="007E50A8">
      <w:pPr>
        <w:pStyle w:val="Zaglavlje"/>
        <w15:collapsed w:val="false"/>
      </w:pPr>
      <w:bookmarkStart w:name="_GoBack" w:id="0"/>
      <w:bookmarkEnd w:id="0"/>
    </w:p>
    <w:p w:rsidRDefault="007E50A8" w:rsidP="007E50A8" w:rsidR="007E50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E50A8" w:rsidP="007E50A8" w:rsidR="007E50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E50A8" w:rsidP="007E50A8" w:rsidR="007E50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E50A8" w:rsidP="007E50A8" w:rsidR="007E50A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E50A8" w:rsidP="007E50A8" w:rsidR="007E50A8">
      <w:pPr>
        <w:pStyle w:val="Zaglavlje"/>
        <w:jc w:val="left"/>
      </w:pPr>
    </w:p>
    <w:p w:rsidRDefault="007E50A8" w:rsidP="007E50A8" w:rsidR="007E50A8">
      <w:pPr>
        <w:pStyle w:val="Zaglavlje"/>
        <w:jc w:val="center"/>
      </w:pPr>
      <w:r>
        <w:t>Z A K LJ U Č A K</w:t>
      </w:r>
    </w:p>
    <w:p w:rsidRDefault="007E50A8" w:rsidP="007E50A8" w:rsidR="007E50A8">
      <w:pPr>
        <w:spacing w:lineRule="auto" w:line="240" w:after="0"/>
      </w:pPr>
    </w:p>
    <w:p w:rsidRDefault="007E50A8" w:rsidP="007E50A8" w:rsidR="007E50A8">
      <w:pPr>
        <w:spacing w:lineRule="auto" w:line="24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MB COMMERC KOPRIVNICA d.o.o., OIB: 72277226437 sa sjedištem u </w:t>
      </w:r>
      <w:proofErr w:type="spellStart"/>
      <w:r>
        <w:t>Frankopanska</w:t>
      </w:r>
      <w:proofErr w:type="spellEnd"/>
      <w:r>
        <w:t xml:space="preserve"> 6, Koprivnica, dana 14. rujna 2016.               </w:t>
      </w:r>
    </w:p>
    <w:p w:rsidRDefault="007E50A8" w:rsidP="007E50A8" w:rsidR="007E50A8">
      <w:pPr>
        <w:spacing w:lineRule="auto" w:line="240" w:after="0"/>
      </w:pPr>
    </w:p>
    <w:p w:rsidRDefault="007E50A8" w:rsidP="007E50A8" w:rsidR="007E50A8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E50A8" w:rsidP="007E50A8" w:rsidR="007E50A8">
      <w:pPr>
        <w:spacing w:lineRule="auto" w:line="240" w:after="0"/>
        <w:jc w:val="center"/>
      </w:pPr>
    </w:p>
    <w:p w:rsidRDefault="007E50A8" w:rsidP="007E50A8" w:rsidR="007E50A8">
      <w:pPr>
        <w:spacing w:lineRule="auto" w:line="240" w:after="0"/>
        <w:jc w:val="center"/>
      </w:pPr>
    </w:p>
    <w:p w:rsidRDefault="007E50A8" w:rsidP="007E50A8" w:rsidR="007E50A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MB COMMERC KOPRIVNICA d.o.o., OIB: 72277226437 sa sjedištem u </w:t>
      </w:r>
      <w:proofErr w:type="spellStart"/>
      <w:r>
        <w:t>Frankopanska</w:t>
      </w:r>
      <w:proofErr w:type="spellEnd"/>
      <w:r>
        <w:t xml:space="preserve"> 6, Koprivnica, </w:t>
      </w:r>
      <w:r w:rsidRPr="005322FA">
        <w:rPr>
          <w:u w:val="single"/>
        </w:rPr>
        <w:t xml:space="preserve">Mireli </w:t>
      </w:r>
      <w:proofErr w:type="spellStart"/>
      <w:r w:rsidRPr="005322FA">
        <w:rPr>
          <w:u w:val="single"/>
        </w:rPr>
        <w:t>Gidija</w:t>
      </w:r>
      <w:proofErr w:type="spellEnd"/>
      <w:r w:rsidRPr="005322FA">
        <w:rPr>
          <w:u w:val="single"/>
        </w:rPr>
        <w:t xml:space="preserve"> Stipić,  Koprivnica, </w:t>
      </w:r>
      <w:proofErr w:type="spellStart"/>
      <w:r w:rsidRPr="005322FA">
        <w:rPr>
          <w:u w:val="single"/>
        </w:rPr>
        <w:t>Frankopanska</w:t>
      </w:r>
      <w:proofErr w:type="spellEnd"/>
      <w:r w:rsidRPr="005322FA">
        <w:rPr>
          <w:u w:val="single"/>
        </w:rPr>
        <w:t xml:space="preserve"> 6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7E50A8" w:rsidP="007E50A8" w:rsidR="007E50A8">
      <w:pPr>
        <w:spacing w:lineRule="auto" w:line="240" w:after="0"/>
        <w:jc w:val="both"/>
      </w:pPr>
    </w:p>
    <w:p w:rsidRDefault="007E50A8" w:rsidP="007E50A8" w:rsidR="007E50A8">
      <w:pPr>
        <w:spacing w:lineRule="auto" w:line="240" w:after="0"/>
        <w:jc w:val="both"/>
      </w:pPr>
      <w:r>
        <w:t>1. nekretnina i pokretnina dužnika</w:t>
      </w:r>
    </w:p>
    <w:p w:rsidRDefault="007E50A8" w:rsidP="007E50A8" w:rsidR="007E50A8">
      <w:pPr>
        <w:spacing w:lineRule="auto" w:line="240" w:after="0"/>
        <w:jc w:val="both"/>
      </w:pPr>
      <w:r>
        <w:t>2. imovinskih prava dužnika na tuđim stvarima</w:t>
      </w:r>
    </w:p>
    <w:p w:rsidRDefault="007E50A8" w:rsidP="007E50A8" w:rsidR="007E50A8">
      <w:pPr>
        <w:spacing w:lineRule="auto" w:line="240" w:after="0"/>
        <w:jc w:val="both"/>
      </w:pPr>
      <w:r>
        <w:t>3. novčanih i nenovčanih tražbina dužnika</w:t>
      </w:r>
    </w:p>
    <w:p w:rsidRDefault="007E50A8" w:rsidP="007E50A8" w:rsidR="007E50A8">
      <w:pPr>
        <w:spacing w:lineRule="auto" w:line="240" w:after="0"/>
        <w:jc w:val="both"/>
      </w:pPr>
      <w:r>
        <w:t>4. drugih prava koja čine imovinu dužnika</w:t>
      </w:r>
    </w:p>
    <w:p w:rsidRDefault="007E50A8" w:rsidP="007E50A8" w:rsidR="007E50A8">
      <w:pPr>
        <w:spacing w:lineRule="auto" w:line="240" w:after="0"/>
        <w:jc w:val="both"/>
      </w:pPr>
      <w:r>
        <w:t>5. novčanih sredstava na računima</w:t>
      </w:r>
    </w:p>
    <w:p w:rsidRDefault="007E50A8" w:rsidP="007E50A8" w:rsidR="007E50A8">
      <w:pPr>
        <w:spacing w:lineRule="auto" w:line="240" w:after="0"/>
        <w:jc w:val="both"/>
      </w:pPr>
      <w:r>
        <w:t>6. druge imovine dužnika</w:t>
      </w:r>
    </w:p>
    <w:p w:rsidRDefault="007E50A8" w:rsidP="007E50A8" w:rsidR="007E50A8">
      <w:pPr>
        <w:spacing w:lineRule="auto" w:line="240" w:after="0"/>
        <w:jc w:val="both"/>
      </w:pPr>
      <w:r>
        <w:t>7. obveza dužnika unesenih u njegove poslovne knjige</w:t>
      </w:r>
    </w:p>
    <w:p w:rsidRDefault="007E50A8" w:rsidP="007E50A8" w:rsidR="007E50A8">
      <w:pPr>
        <w:spacing w:lineRule="auto" w:line="240" w:after="0"/>
        <w:jc w:val="both"/>
      </w:pPr>
      <w:r>
        <w:t>8. drugih novčanih i nenovčanih obveza dužnika</w:t>
      </w:r>
    </w:p>
    <w:p w:rsidRDefault="007E50A8" w:rsidP="007E50A8" w:rsidR="007E50A8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E50A8" w:rsidP="007E50A8" w:rsidR="007E50A8">
      <w:pPr>
        <w:spacing w:lineRule="auto" w:line="240" w:after="0"/>
        <w:jc w:val="both"/>
      </w:pPr>
      <w:r>
        <w:t>10. izlučnih prava</w:t>
      </w:r>
    </w:p>
    <w:p w:rsidRDefault="007E50A8" w:rsidP="007E50A8" w:rsidR="007E50A8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E50A8" w:rsidP="007E50A8" w:rsidR="007E50A8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E50A8" w:rsidP="007E50A8" w:rsidR="007E50A8">
      <w:pPr>
        <w:spacing w:lineRule="auto" w:line="240" w:after="0"/>
        <w:jc w:val="both"/>
      </w:pPr>
    </w:p>
    <w:p w:rsidRDefault="007E50A8" w:rsidP="007E50A8" w:rsidR="007E50A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7E50A8" w:rsidP="007E50A8" w:rsidR="007E50A8">
      <w:pPr>
        <w:spacing w:lineRule="auto" w:line="240" w:after="0"/>
        <w:jc w:val="both"/>
      </w:pPr>
    </w:p>
    <w:p w:rsidRDefault="007E50A8" w:rsidP="007E50A8" w:rsidR="007E50A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7E50A8" w:rsidP="007E50A8" w:rsidR="007E50A8">
      <w:pPr>
        <w:pStyle w:val="Odlomakpopisa"/>
        <w:spacing w:lineRule="auto" w:line="240" w:after="0"/>
      </w:pPr>
    </w:p>
    <w:p w:rsidRDefault="007E50A8" w:rsidP="007E50A8" w:rsidR="007E50A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E50A8" w:rsidP="007E50A8" w:rsidR="007E50A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E50A8" w:rsidP="007E50A8" w:rsidR="007E50A8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E50A8" w:rsidP="007E50A8" w:rsidR="007E50A8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16.886,89 kn te da dužnik ima 1 zaposlenog.</w:t>
      </w:r>
    </w:p>
    <w:p w:rsidRDefault="007E50A8" w:rsidP="007E50A8" w:rsidR="007E50A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E50A8" w:rsidP="007E50A8" w:rsidR="007E50A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E50A8" w:rsidP="007E50A8" w:rsidR="007E50A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E50A8" w:rsidP="007E50A8" w:rsidR="007E50A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14. rujna 2016.</w:t>
      </w:r>
    </w:p>
    <w:p w:rsidRDefault="007E50A8" w:rsidP="007E50A8" w:rsidR="007E50A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E50A8" w:rsidP="007E50A8" w:rsidR="007E50A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E50A8" w:rsidP="007E50A8" w:rsidR="007E50A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E50A8" w:rsidR="007E50A8">
        <w:trPr>
          <w:trHeight w:val="2009"/>
        </w:trPr>
        <w:tc>
          <w:tcPr>
            <w:tcW w:type="dxa" w:w="4928"/>
          </w:tcPr>
          <w:p w:rsidRDefault="007E50A8" w:rsidR="007E50A8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7E50A8" w:rsidR="007E50A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7E50A8" w:rsidR="007E50A8">
            <w:pPr>
              <w:jc w:val="center"/>
              <w:rPr>
                <w:lang w:eastAsia="hr-HR"/>
              </w:rPr>
            </w:pPr>
          </w:p>
          <w:p w:rsidRDefault="007E50A8" w:rsidP="007E50A8" w:rsidR="007E50A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5322FA" w:rsidP="007E50A8" w:rsidR="005322FA">
            <w:pPr>
              <w:jc w:val="center"/>
              <w:rPr>
                <w:lang w:eastAsia="hr-HR"/>
              </w:rPr>
            </w:pPr>
          </w:p>
          <w:p w:rsidRDefault="005322FA" w:rsidP="007E50A8" w:rsidR="005322FA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  <w:p w:rsidRDefault="007E50A8" w:rsidR="007E50A8">
            <w:pPr>
              <w:jc w:val="center"/>
              <w:rPr>
                <w:lang w:eastAsia="hr-HR"/>
              </w:rPr>
            </w:pPr>
          </w:p>
          <w:p w:rsidRDefault="007E50A8" w:rsidR="007E50A8">
            <w:pPr>
              <w:rPr>
                <w:lang w:eastAsia="hr-HR"/>
              </w:rPr>
            </w:pPr>
          </w:p>
          <w:p w:rsidRDefault="007E50A8" w:rsidR="007E50A8">
            <w:pPr>
              <w:jc w:val="center"/>
              <w:rPr>
                <w:lang w:eastAsia="hr-HR"/>
              </w:rPr>
            </w:pPr>
          </w:p>
        </w:tc>
      </w:tr>
    </w:tbl>
    <w:p w:rsidRDefault="007E50A8" w:rsidP="007E50A8" w:rsidR="007E50A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E50A8" w:rsidP="007E50A8" w:rsidR="007E50A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E50A8" w:rsidP="007E50A8" w:rsidR="007E50A8">
      <w:pPr>
        <w:spacing w:lineRule="auto" w:line="240" w:after="0"/>
        <w:jc w:val="both"/>
      </w:pPr>
      <w:r>
        <w:t>UPUTA O PRAVNOM LIJEKU :</w:t>
      </w:r>
    </w:p>
    <w:p w:rsidRDefault="007E50A8" w:rsidP="007E50A8" w:rsidR="007E50A8">
      <w:pPr>
        <w:spacing w:lineRule="auto" w:line="240" w:after="0"/>
        <w:jc w:val="both"/>
      </w:pPr>
      <w:r>
        <w:t>Protiv ovoga zaključka žalba nije dopuštena (čl. 19. st. 7. SZ-a).</w:t>
      </w:r>
    </w:p>
    <w:p w:rsidRDefault="007E50A8" w:rsidP="007E50A8" w:rsidR="007E50A8">
      <w:pPr>
        <w:spacing w:lineRule="auto" w:line="240" w:after="0"/>
        <w:jc w:val="both"/>
      </w:pPr>
    </w:p>
    <w:p w:rsidRDefault="007E50A8" w:rsidP="007E50A8" w:rsidR="007E50A8">
      <w:pPr>
        <w:spacing w:lineRule="auto" w:line="240" w:after="0"/>
        <w:jc w:val="both"/>
      </w:pPr>
      <w:r>
        <w:t>DNA:</w:t>
      </w:r>
    </w:p>
    <w:p w:rsidRDefault="007E50A8" w:rsidP="007E50A8" w:rsidR="007E50A8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Mirela </w:t>
      </w:r>
      <w:proofErr w:type="spellStart"/>
      <w:r>
        <w:t>Gidija</w:t>
      </w:r>
      <w:proofErr w:type="spellEnd"/>
      <w:r>
        <w:t xml:space="preserve"> Stipić, </w:t>
      </w:r>
      <w:proofErr w:type="spellStart"/>
      <w:r>
        <w:t>Frankopanska</w:t>
      </w:r>
      <w:proofErr w:type="spellEnd"/>
      <w:r>
        <w:t xml:space="preserve"> 6, Koprivnica</w:t>
      </w:r>
    </w:p>
    <w:p w:rsidRDefault="007E50A8" w:rsidP="007E50A8" w:rsidR="007E50A8">
      <w:pPr>
        <w:spacing w:lineRule="auto" w:line="240" w:after="0"/>
        <w:jc w:val="both"/>
      </w:pPr>
      <w:r>
        <w:t>2. e-Oglasna ploča suda</w:t>
      </w:r>
    </w:p>
    <w:p w:rsidRDefault="007E50A8" w:rsidP="007E50A8" w:rsidR="007E50A8">
      <w:pPr>
        <w:spacing w:lineRule="auto" w:line="240" w:after="0"/>
        <w:jc w:val="both"/>
      </w:pPr>
    </w:p>
    <w:p w:rsidRDefault="007E50A8" w:rsidP="007E50A8" w:rsidR="007E50A8"/>
    <w:p w:rsidRDefault="00DA0242" w:rsidP="007E50A8" w:rsidR="00DA0242" w:rsidRPr="007E50A8"/>
    <w:sectPr w:rsidSect="0032366B" w:rsidR="00DA0242" w:rsidRPr="007E50A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0A8" w:rsidR="008333A9">
    <w:pPr>
      <w:pStyle w:val="Zaglavlje"/>
    </w:pPr>
    <w:r>
      <w:rPr>
        <w:rStyle w:val="PozadinaSvijetloCrvena"/>
        <w:shd w:fill="auto" w:color="auto" w:val="clear"/>
      </w:rPr>
      <w:t>Poslovni broj: 4 St-621/16-4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2FA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0A8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E50A8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E50A8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0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St-621/2016-4</izvorni_sadrzaj>
    <derivirana_varijabla naziv="DomainObject.Oznaka_1">St-621/2016-4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COMMERC KOPRIVNICA društvo s ograničenom odgovornošću za trgovinu i usluge</izvorni_sadrzaj>
    <derivirana_varijabla naziv="DomainObject.Predmet.ProtustrankaFormated_1">  MB COMMERC KOPRIVNICA društvo s ograničenom odgovornošću za trgovinu i usluge</derivirana_varijabla>
  </DomainObject.Predmet.ProtustrankaFormated>
  <DomainObject.Predmet.ProtustrankaFormatedOIB>
    <izvorni_sadrzaj>  MB COMMERC KOPRIVNICA društvo s ograničenom odgovornošću za trgovinu i usluge, OIB 72277226437</izvorni_sadrzaj>
    <derivirana_varijabla naziv="DomainObject.Predmet.ProtustrankaFormatedOIB_1">  MB COMMERC KOPRIVNICA društvo s ograničenom odgovornošću za trgovinu i usluge, OIB 72277226437</derivirana_varijabla>
  </DomainObject.Predmet.ProtustrankaFormatedOIB>
  <DomainObject.Predmet.ProtustrankaFormatedWithAdress>
    <izvorni_sadrzaj> MB COMMERC KOPRIVNICA društvo s ograničenom odgovornošću za trgovinu i usluge, Frankopanska 6, 48000 Koprivnica</izvorni_sadrzaj>
    <derivirana_varijabla naziv="DomainObject.Predmet.ProtustrankaFormatedWithAdress_1"> MB COMMERC KOPRIVNICA društvo s ograničenom odgovornošću za trgovinu i usluge, Frankopanska 6, 48000 Koprivnica</derivirana_varijabla>
  </DomainObject.Predmet.ProtustrankaFormatedWithAdress>
  <DomainObject.Predmet.ProtustrankaFormatedWithAdressOIB>
    <izvorni_sadrzaj> MB COMMERC KOPRIVNICA društvo s ograničenom odgovornošću za trgovinu i usluge, OIB 72277226437, Frankopanska 6, 48000 Koprivnica</izvorni_sadrzaj>
    <derivirana_varijabla naziv="DomainObject.Predmet.ProtustrankaFormatedWithAdressOIB_1"> MB COMMERC KOPRIVNICA društvo s ograničenom odgovornošću za trgovinu i usluge, OIB 72277226437, Frankopanska 6, 48000 Koprivnica</derivirana_varijabla>
  </DomainObject.Predmet.ProtustrankaFormatedWithAdressOIB>
  <DomainObject.Predmet.ProtustrankaWithAdress>
    <izvorni_sadrzaj>MB COMMERC KOPRIVNICA društvo s ograničenom odgovornošću za trgovinu i usluge Frankopanska 6, 48000 Koprivnica</izvorni_sadrzaj>
    <derivirana_varijabla naziv="DomainObject.Predmet.ProtustrankaWithAdress_1">MB COMMERC KOPRIVNICA društvo s ograničenom odgovornošću za trgovinu i usluge Frankopanska 6, 48000 Koprivnica</derivirana_varijabla>
  </DomainObject.Predmet.ProtustrankaWithAdress>
  <DomainObject.Predmet.ProtustrankaWithAdressOIB>
    <izvorni_sadrzaj>MB COMMERC KOPRIVNICA društvo s ograničenom odgovornošću za trgovinu i usluge, OIB 72277226437, Frankopanska 6, 48000 Koprivnica</izvorni_sadrzaj>
    <derivirana_varijabla naziv="DomainObject.Predmet.ProtustrankaWithAdressOIB_1">MB COMMERC KOPRIVNICA društvo s ograničenom odgovornošću za trgovinu i usluge, OIB 72277226437, Frankopanska 6, 48000 Koprivnica</derivirana_varijabla>
  </DomainObject.Predmet.ProtustrankaWithAdressOIB>
  <DomainObject.Predmet.ProtustrankaNazivFormated>
    <izvorni_sadrzaj>MB COMMERC KOPRIVNICA društvo s ograničenom odgovornošću za trgovinu i usluge</izvorni_sadrzaj>
    <derivirana_varijabla naziv="DomainObject.Predmet.ProtustrankaNazivFormated_1">MB COMMERC KOPRIVNICA društvo s ograničenom odgovornošću za trgovinu i usluge</derivirana_varijabla>
  </DomainObject.Predmet.ProtustrankaNazivFormated>
  <DomainObject.Predmet.ProtustrankaNazivFormatedOIB>
    <izvorni_sadrzaj>MB COMMERC KOPRIVNICA društvo s ograničenom odgovornošću za trgovinu i usluge, OIB 72277226437</izvorni_sadrzaj>
    <derivirana_varijabla naziv="DomainObject.Predmet.ProtustrankaNazivFormatedOIB_1">MB COMMERC KOPRIVNICA društvo s ograničenom odgovornošću za trgovinu i usluge, OIB 72277226437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16886.89</izvorni_sadrzaj>
    <derivirana_varijabla naziv="DomainObject.Predmet.TrenutnaVrijednost_1">16886.89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MB COMMERC KOPRIVNICA društvo s ograničenom odgovornošću za trgovinu i usluge</item>
    </izvorni_sadrzaj>
    <derivirana_varijabla naziv="DomainObject.Predmet.ProtuStrankaListFormated_1">
      <item>MB COMMERC KOPRIVNICA društvo s ograničenom odgovornošću za trgovinu i usluge</item>
    </derivirana_varijabla>
  </DomainObject.Predmet.ProtuStrankaListFormated>
  <DomainObject.Predmet.ProtuStrankaListFormatedOIB>
    <izvorni_sadrzaj>
      <item>MB COMMERC KOPRIVNICA društvo s ograničenom odgovornošću za trgovinu i usluge, OIB 72277226437</item>
    </izvorni_sadrzaj>
    <derivirana_varijabla naziv="DomainObject.Predmet.ProtuStrankaListFormatedOIB_1">
      <item>MB COMMERC KOPRIVNICA društvo s ograničenom odgovornošću za trgovinu i usluge, OIB 72277226437</item>
    </derivirana_varijabla>
  </DomainObject.Predmet.ProtuStrankaListFormatedOIB>
  <DomainObject.Predmet.ProtuStrankaListFormatedWithAdress>
    <izvorni_sadrzaj>
      <item>MB COMMERC KOPRIVNICA društvo s ograničenom odgovornošću za trgovinu i usluge, Frankopanska 6, 48000 Koprivnica</item>
    </izvorni_sadrzaj>
    <derivirana_varijabla naziv="DomainObject.Predmet.ProtuStrankaListFormatedWithAdress_1">
      <item>MB COMMERC KOPRIVNICA društvo s ograničenom odgovornošću za trgovinu i usluge, Frankopanska 6, 48000 Koprivnica</item>
    </derivirana_varijabla>
  </DomainObject.Predmet.ProtuStrankaListFormatedWithAdress>
  <DomainObject.Predmet.ProtuStrankaListFormatedWithAdressOIB>
    <izvorni_sadrzaj>
      <item>MB COMMERC KOPRIVNICA društvo s ograničenom odgovornošću za trgovinu i usluge, OIB 72277226437, Frankopanska 6, 48000 Koprivnica</item>
    </izvorni_sadrzaj>
    <derivirana_varijabla naziv="DomainObject.Predmet.ProtuStrankaListFormatedWithAdressOIB_1">
      <item>MB COMMERC KOPRIVNICA društvo s ograničenom odgovornošću za trgovinu i usluge, OIB 72277226437, Frankopanska 6, 48000 Koprivnica</item>
    </derivirana_varijabla>
  </DomainObject.Predmet.ProtuStrankaListFormatedWithAdressOIB>
  <DomainObject.Predmet.ProtuStrankaListNazivFormated>
    <izvorni_sadrzaj>
      <item>MB COMMERC KOPRIVNICA društvo s ograničenom odgovornošću za trgovinu i usluge</item>
    </izvorni_sadrzaj>
    <derivirana_varijabla naziv="DomainObject.Predmet.ProtuStrankaListNazivFormated_1">
      <item>MB COMMERC KOPRIVNICA društvo s ograničenom odgovornošću za trgovinu i usluge</item>
    </derivirana_varijabla>
  </DomainObject.Predmet.ProtuStrankaListNazivFormated>
  <DomainObject.Predmet.ProtuStrankaListNazivFormatedOIB>
    <izvorni_sadrzaj>
      <item>MB COMMERC KOPRIVNICA društvo s ograničenom odgovornošću za trgovinu i usluge, OIB 72277226437</item>
    </izvorni_sadrzaj>
    <derivirana_varijabla naziv="DomainObject.Predmet.ProtuStrankaListNazivFormatedOIB_1">
      <item>MB COMMERC KOPRIVNICA društvo s ograničenom odgovornošću za trgovinu i usluge, OIB 72277226437</item>
    </derivirana_varijabla>
  </DomainObject.Predmet.ProtuStrankaListNazivFormatedOIB>
  <DomainObject.Predmet.OstaliListFormated>
    <izvorni_sadrzaj>
      <item>Sudski registar</item>
      <item>Županijsko državno odvjetništvo u Varaždinu</item>
      <item>Podravska banka d.d.</item>
      <item>Raiffeisenbank  Austria d.d.</item>
      <item>Mirela Gadija Stipić</item>
    </izvorni_sadrzaj>
    <derivirana_varijabla naziv="DomainObject.Predmet.OstaliListFormated_1">
      <item>Sudski registar</item>
      <item>Županijsko državno odvjetništvo u Varaždinu</item>
      <item>Podravska banka d.d.</item>
      <item>Raiffeisenbank  Austria d.d.</item>
      <item>Mirela Gadija Stipić</item>
    </derivirana_varijabla>
  </DomainObject.Predmet.OstaliListFormated>
  <DomainObject.Predmet.OstaliListFormatedOIB>
    <izvorni_sadrzaj>
      <item>Sudski registar</item>
      <item>Županijsko državno odvjetništvo u Varaždinu</item>
      <item>Podravska banka d.d.</item>
      <item>Raiffeisenbank  Austria d.d.</item>
      <item>Mirela Gadija Stipić</item>
    </izvorni_sadrzaj>
    <derivirana_varijabla naziv="DomainObject.Predmet.OstaliListFormatedOIB_1">
      <item>Sudski registar</item>
      <item>Županijsko državno odvjetništvo u Varaždinu</item>
      <item>Podravska banka d.d.</item>
      <item>Raiffeisenbank  Austria d.d.</item>
      <item>Mirela Gadija Stipić</item>
    </derivirana_varijabla>
  </DomainObject.Predmet.OstaliListFormatedOIB>
  <DomainObject.Predmet.OstaliListFormatedWithAdress>
    <izvorni_sadrzaj>
      <item>Sudski registar</item>
      <item>Županijsko državno odvjetništvo u Varaždinu</item>
      <item>Podravska banka d.d., Opatička 3, 48000 Koprivnica</item>
      <item>Raiffeisenbank  Austria d.d., Petrinjska ulica 59, 10000 Zagreb</item>
      <item>Mirela Gadija Stipić, Frankopanska 6, 48000 Koprivnica</item>
    </izvorni_sadrzaj>
    <derivirana_varijabla naziv="DomainObject.Predmet.OstaliListFormatedWithAdress_1">
      <item>Sudski registar</item>
      <item>Županijsko državno odvjetništvo u Varaždinu</item>
      <item>Podravska banka d.d., Opatička 3, 48000 Koprivnica</item>
      <item>Raiffeisenbank  Austria d.d., Petrinjska ulica 59, 10000 Zagreb</item>
      <item>Mirela Gadija Stipić, Frankopanska 6, 48000 Koprivnica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Podravska banka d.d., Opatička 3, 48000 Koprivnica</item>
      <item>Raiffeisenbank  Austria d.d., Petrinjska ulica 59, 10000 Zagreb</item>
      <item>Mirela Gadija Stipić, Frankopanska 6, 48000 Koprivnica</item>
    </izvorni_sadrzaj>
    <derivirana_varijabla naziv="DomainObject.Predmet.OstaliListFormatedWithAdressOIB_1">
      <item>Sudski registar</item>
      <item>Županijsko državno odvjetništvo u Varaždinu</item>
      <item>Podravska banka d.d., Opatička 3, 48000 Koprivnica</item>
      <item>Raiffeisenbank  Austria d.d., Petrinjska ulica 59, 10000 Zagreb</item>
      <item>Mirela Gadija Stipić, Frankopanska 6, 48000 Koprivnica</item>
    </derivirana_varijabla>
  </DomainObject.Predmet.OstaliListFormatedWithAdressOIB>
  <DomainObject.Predmet.OstaliListNazivFormated>
    <izvorni_sadrzaj>
      <item>Sudski registar</item>
      <item>Županijsko državno odvjetništvo u Varaždinu</item>
      <item>Podravska banka d.d.</item>
      <item>Raiffeisenbank  Austria d.d.</item>
      <item>Mirela Gadija Stipić</item>
    </izvorni_sadrzaj>
    <derivirana_varijabla naziv="DomainObject.Predmet.OstaliListNazivFormated_1">
      <item>Sudski registar</item>
      <item>Županijsko državno odvjetništvo u Varaždinu</item>
      <item>Podravska banka d.d.</item>
      <item>Raiffeisenbank  Austria d.d.</item>
      <item>Mirela Gadija Stipić</item>
    </derivirana_varijabla>
  </DomainObject.Predmet.OstaliListNazivFormated>
  <DomainObject.Predmet.OstaliListNazivFormatedOIB>
    <izvorni_sadrzaj>
      <item>Sudski registar</item>
      <item>Županijsko državno odvjetništvo u Varaždinu</item>
      <item>Podravska banka d.d.</item>
      <item>Raiffeisenbank  Austria d.d.</item>
      <item>Mirela Gadija Stipić</item>
    </izvorni_sadrzaj>
    <derivirana_varijabla naziv="DomainObject.Predmet.OstaliListNazivFormatedOIB_1">
      <item>Sudski registar</item>
      <item>Županijsko državno odvjetništvo u Varaždinu</item>
      <item>Podravska banka d.d.</item>
      <item>Raiffeisenbank  Austria d.d.</item>
      <item>Mirela Gadija Stipić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St-621/2016-4</izvorni_sadrzaj>
    <derivirana_varijabla naziv="DomainObject.PoslovniBrojDokumenta_1">St-621/2016-4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MB COMMERC KOPRIVNICA društvo s ograničenom odgovornošću za trgovinu i usluge</izvorni_sadrzaj>
    <derivirana_varijabla naziv="DomainObject.Predmet.ProtustrankaIDrugi_1">MB COMMERC KOPRIVNICA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MB COMMERC KOPRIVNICA društvo s ograničenom odgovornošću za trgovinu i usluge, OIB 72277226437, Frankopanska 6, 48000 Koprivnica</izvorni_sadrzaj>
    <derivirana_varijabla naziv="DomainObject.Predmet.ProtustrankaIDrugiAdressOIB_1">MB COMMERC KOPRIVNICA društvo s ograničenom odgovornošću za trgovinu i usluge, OIB 72277226437, Frankopanska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MB COMMERC KOPRIVNICA društvo s ograničenom odgovornošću za trgovinu i usluge</item>
      <item>Sudski registar</item>
      <item>Županijsko državno odvjetništvo u Varaždinu</item>
      <item>Podravska banka d.d.</item>
      <item>Raiffeisenbank  Austria d.d.</item>
      <item>Mirela Gadija Stipić</item>
    </izvorni_sadrzaj>
    <derivirana_varijabla naziv="DomainObject.Predmet.SudioniciListNaziv_1">
      <item>Financijska agencija</item>
      <item>MB COMMERC KOPRIVNICA društvo s ograničenom odgovornošću za trgovinu i usluge</item>
      <item>Sudski registar</item>
      <item>Županijsko državno odvjetništvo u Varaždinu</item>
      <item>Podravska banka d.d.</item>
      <item>Raiffeisenbank  Austria d.d.</item>
      <item>Mirela Gadija Stipić</item>
    </derivirana_varijabla>
  </DomainObject.Predmet.SudioniciListNaziv>
  <DomainObject.Predmet.SudioniciListAdressOIB>
    <izvorni_sadrzaj>
      <item>Financijska agencija, OIB 85821130368</item>
      <item>MB COMMERC KOPRIVNICA društvo s ograničenom odgovornošću za trgovinu i usluge, OIB 72277226437, Frankopanska 6,48000 Koprivnica</item>
      <item>Sudski registar</item>
      <item>Županijsko državno odvjetništvo u Varaždinu</item>
      <item>Podravska banka d.d., Opatička 3,48000 Koprivnica</item>
      <item>Raiffeisenbank  Austria d.d., Petrinjska ulica 59,10000 Zagreb</item>
      <item>Mirela Gadija Stipić, Frankopanska 6,48000 Koprivnica</item>
    </izvorni_sadrzaj>
    <derivirana_varijabla naziv="DomainObject.Predmet.SudioniciListAdressOIB_1">
      <item>Financijska agencija, OIB 85821130368</item>
      <item>MB COMMERC KOPRIVNICA društvo s ograničenom odgovornošću za trgovinu i usluge, OIB 72277226437, Frankopanska 6,48000 Koprivnica</item>
      <item>Sudski registar</item>
      <item>Županijsko državno odvjetništvo u Varaždinu</item>
      <item>Podravska banka d.d., Opatička 3,48000 Koprivnica</item>
      <item>Raiffeisenbank  Austria d.d., Petrinjska ulica 59,10000 Zagreb</item>
      <item>Mirela Gadija Stipić, Frankopanska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BA0E0-0704-42F1-881F-D887113CF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2231</properties:Characters>
  <properties:Lines>78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2016-09-14T07:59:00Z</cp:lastPrinted>
  <dcterms:modified xmlns:xsi="http://www.w3.org/2001/XMLSchema-instance" xsi:type="dcterms:W3CDTF">2016-09-14T08:00:00Z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St-621/2016-4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