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70a84" w14:paraId="eb70a84" w:rsidRDefault="00A16878" w:rsidP="00A16878" w:rsidR="00F7248E">
      <w:pPr>
        <w15:collapsed w:val="false"/>
      </w:pPr>
      <w:bookmarkStart w:name="_GoBack" w:id="0"/>
      <w:bookmarkEnd w:id="0"/>
      <w:r w:rsidRPr="00A16878">
        <w:t xml:space="preserve"> </w:t>
      </w:r>
    </w:p>
    <w:p w:rsidRDefault="00F7248E" w:rsidP="00A16878" w:rsidR="00A16878" w:rsidRPr="00A16878">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C15292"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C15292">
      <w:pPr>
        <w:jc w:val="both"/>
      </w:pPr>
      <w:r>
        <w:t xml:space="preserve">Split, Sukoišanska 6                                    </w:t>
      </w:r>
    </w:p>
    <w:p w:rsidRDefault="00AD3DCE" w:rsidP="00A16878" w:rsidR="00AD3DCE">
      <w:pPr>
        <w:jc w:val="both"/>
      </w:pPr>
      <w:r>
        <w:t xml:space="preserve">               </w:t>
      </w:r>
    </w:p>
    <w:p w:rsidRDefault="00A16878" w:rsidP="0067050D" w:rsidR="00A16878"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A16878" w:rsidP="00C15292" w:rsidR="00A16878">
      <w:pPr>
        <w:spacing w:after="100" w:before="24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C15292" w:rsidRPr="00C15292">
        <w:rPr>
          <w:bCs/>
        </w:rPr>
        <w:t>LASTOVO poljoprivredna zadruga u stečaju, Lastov</w:t>
      </w:r>
      <w:r w:rsidR="00C15292">
        <w:rPr>
          <w:bCs/>
        </w:rPr>
        <w:t>o b</w:t>
      </w:r>
      <w:r w:rsidR="00FB7F6A">
        <w:rPr>
          <w:bCs/>
        </w:rPr>
        <w:t>.</w:t>
      </w:r>
      <w:r w:rsidR="00C15292">
        <w:rPr>
          <w:bCs/>
        </w:rPr>
        <w:t>b</w:t>
      </w:r>
      <w:r w:rsidR="00FB7F6A">
        <w:rPr>
          <w:bCs/>
        </w:rPr>
        <w:t>.</w:t>
      </w:r>
      <w:r w:rsidR="00C15292">
        <w:rPr>
          <w:bCs/>
        </w:rPr>
        <w:t>, Lastovo, OIB: 76382298892</w:t>
      </w:r>
      <w:r w:rsidR="00DF524F" w:rsidRPr="00792894">
        <w:t>,</w:t>
      </w:r>
      <w:r w:rsidR="00127977">
        <w:t xml:space="preserve"> dana </w:t>
      </w:r>
      <w:r w:rsidR="00C15292">
        <w:t>17. kolovoza</w:t>
      </w:r>
      <w:r w:rsidR="0067050D">
        <w:t xml:space="preserve"> 2016</w:t>
      </w:r>
      <w:r w:rsidR="00127977">
        <w:t>. godine</w:t>
      </w:r>
    </w:p>
    <w:p w:rsidRDefault="006951FE" w:rsidP="00C15292" w:rsidR="006951FE" w:rsidRPr="00037EED">
      <w:pPr>
        <w:spacing w:after="300" w:before="300"/>
        <w:jc w:val="center"/>
      </w:pPr>
      <w:r w:rsidRPr="00037EED">
        <w:t xml:space="preserve">r i j e š i o  j e </w:t>
      </w:r>
    </w:p>
    <w:p w:rsidRDefault="00D062CF" w:rsidP="004F77B6" w:rsidR="00A16878">
      <w:pPr>
        <w:pStyle w:val="Tijeloteksta2"/>
        <w:ind w:firstLine="708"/>
      </w:pPr>
      <w:r>
        <w:t xml:space="preserve"> </w:t>
      </w:r>
      <w:r w:rsidR="00B92914">
        <w:t xml:space="preserve">I. </w:t>
      </w:r>
      <w:r w:rsidR="00590E39" w:rsidRPr="00037EED">
        <w:t>Saziva se skupština vjerovnika u stečajnom postupku</w:t>
      </w:r>
      <w:r w:rsidR="007B40F5" w:rsidRPr="00037EED">
        <w:t xml:space="preserve"> </w:t>
      </w:r>
      <w:r w:rsidR="00127977" w:rsidRPr="00127977">
        <w:t xml:space="preserve">koji se </w:t>
      </w:r>
      <w:r w:rsidR="0067050D" w:rsidRPr="00127977">
        <w:t xml:space="preserve">kod ovoga suda </w:t>
      </w:r>
      <w:r w:rsidR="00127977" w:rsidRPr="00127977">
        <w:t xml:space="preserve">vodi </w:t>
      </w:r>
      <w:r w:rsidR="00B12AE6" w:rsidRPr="00B12AE6">
        <w:t xml:space="preserve">nad dužnikom </w:t>
      </w:r>
      <w:r w:rsidR="00C15292" w:rsidRPr="00C15292">
        <w:t>LASTOVO poljoprivredna zadruga u stečaju, Lastovo b</w:t>
      </w:r>
      <w:r w:rsidR="00FB7F6A">
        <w:t>.</w:t>
      </w:r>
      <w:r w:rsidR="00C15292" w:rsidRPr="00C15292">
        <w:t>b</w:t>
      </w:r>
      <w:r w:rsidR="00FB7F6A">
        <w:t>.</w:t>
      </w:r>
      <w:r w:rsidR="00C15292" w:rsidRPr="00C15292">
        <w:t>, Lastovo, OIB: 76382298892,</w:t>
      </w:r>
      <w:r w:rsidR="00C14E5E" w:rsidRPr="00037EED">
        <w:t xml:space="preserve"> </w:t>
      </w:r>
      <w:r w:rsidR="00590E39" w:rsidRPr="00037EED">
        <w:t>za dan</w:t>
      </w:r>
      <w:r w:rsidR="004F77B6">
        <w:t xml:space="preserve"> </w:t>
      </w:r>
      <w:r w:rsidR="00C15292">
        <w:t>9. rujna</w:t>
      </w:r>
      <w:r w:rsidR="0067050D">
        <w:t xml:space="preserve"> 2016</w:t>
      </w:r>
      <w:r w:rsidR="00256C42" w:rsidRPr="00973DE1">
        <w:rPr>
          <w:bCs/>
        </w:rPr>
        <w:t xml:space="preserve">. godine u </w:t>
      </w:r>
      <w:r w:rsidR="00C15292">
        <w:rPr>
          <w:bCs/>
        </w:rPr>
        <w:t>12</w:t>
      </w:r>
      <w:r w:rsidR="00B12AE6" w:rsidRPr="00973DE1">
        <w:rPr>
          <w:bCs/>
        </w:rPr>
        <w:t>:</w:t>
      </w:r>
      <w:r w:rsidR="00F44808">
        <w:rPr>
          <w:bCs/>
        </w:rPr>
        <w:t>0</w:t>
      </w:r>
      <w:r w:rsidR="00256C42" w:rsidRPr="00973DE1">
        <w:rPr>
          <w:bCs/>
        </w:rPr>
        <w:t>0 sati</w:t>
      </w:r>
      <w:r w:rsidR="00A16878" w:rsidRPr="00973DE1">
        <w:rPr>
          <w:bCs/>
        </w:rPr>
        <w:t>,</w:t>
      </w:r>
      <w:r w:rsidR="00A16878">
        <w:rPr>
          <w:bCs/>
        </w:rPr>
        <w:t xml:space="preserve"> </w:t>
      </w:r>
      <w:r w:rsidR="00166B6B">
        <w:t>u sudnici br. 204</w:t>
      </w:r>
      <w:r w:rsidR="00002171">
        <w:t>/II, Trgovačkog suda u Splitu, Sukoišanska 6.</w:t>
      </w:r>
    </w:p>
    <w:p w:rsidRDefault="00127977" w:rsidP="00C15292" w:rsidR="00590E39" w:rsidRPr="00037EED">
      <w:pPr>
        <w:spacing w:after="300" w:before="300"/>
        <w:jc w:val="center"/>
      </w:pPr>
      <w:r>
        <w:t>DNEVNI RED:</w:t>
      </w:r>
    </w:p>
    <w:p w:rsidRDefault="002B6233" w:rsidP="00F7248E" w:rsidR="00135CCC">
      <w:pPr>
        <w:pStyle w:val="Odlomakpopisa"/>
        <w:numPr>
          <w:ilvl w:val="0"/>
          <w:numId w:val="4"/>
        </w:numPr>
        <w:spacing w:before="200"/>
        <w:contextualSpacing w:val="false"/>
        <w:jc w:val="both"/>
      </w:pPr>
      <w:r>
        <w:t xml:space="preserve">Izvješće </w:t>
      </w:r>
      <w:r w:rsidR="00C15292">
        <w:t>stečajn</w:t>
      </w:r>
      <w:r w:rsidR="00FB7F6A">
        <w:t>e upraviteljice</w:t>
      </w:r>
      <w:r w:rsidR="00C15292">
        <w:t xml:space="preserve"> </w:t>
      </w:r>
      <w:r>
        <w:t>o</w:t>
      </w:r>
      <w:r w:rsidR="00C15292">
        <w:t xml:space="preserve"> dosadašnjem</w:t>
      </w:r>
      <w:r>
        <w:t xml:space="preserve"> tijeku stečajnog postupka</w:t>
      </w:r>
      <w:r w:rsidR="00C15292">
        <w:t>.</w:t>
      </w:r>
    </w:p>
    <w:p w:rsidRDefault="00FB7F6A" w:rsidP="00C15292" w:rsidR="00C15292">
      <w:pPr>
        <w:pStyle w:val="Odlomakpopisa"/>
        <w:numPr>
          <w:ilvl w:val="0"/>
          <w:numId w:val="4"/>
        </w:numPr>
        <w:spacing w:before="100"/>
        <w:ind w:hanging="357" w:left="1060"/>
        <w:contextualSpacing w:val="false"/>
        <w:jc w:val="both"/>
      </w:pPr>
      <w:r>
        <w:t>Donošenje odluke</w:t>
      </w:r>
      <w:r w:rsidR="00C15292">
        <w:t xml:space="preserve"> o prodaji 100 ovaca i 5 ovnova.</w:t>
      </w:r>
    </w:p>
    <w:p w:rsidRDefault="00FB7F6A" w:rsidP="00C15292" w:rsidR="00C15292">
      <w:pPr>
        <w:pStyle w:val="Odlomakpopisa"/>
        <w:numPr>
          <w:ilvl w:val="0"/>
          <w:numId w:val="4"/>
        </w:numPr>
        <w:spacing w:before="100"/>
        <w:ind w:hanging="357" w:left="1060"/>
        <w:contextualSpacing w:val="false"/>
        <w:jc w:val="both"/>
      </w:pPr>
      <w:r>
        <w:t>Donošenje odluke o pokretanju</w:t>
      </w:r>
      <w:r w:rsidR="00C15292">
        <w:t xml:space="preserve"> parnica radi utvrđenja p</w:t>
      </w:r>
      <w:r>
        <w:t>rava vlasništva na nekretninama</w:t>
      </w:r>
    </w:p>
    <w:p w:rsidRDefault="00FB7F6A" w:rsidP="00C15292" w:rsidR="00C15292">
      <w:pPr>
        <w:pStyle w:val="Odlomakpopisa"/>
        <w:numPr>
          <w:ilvl w:val="0"/>
          <w:numId w:val="4"/>
        </w:numPr>
        <w:spacing w:before="100"/>
        <w:ind w:hanging="357" w:left="1060"/>
        <w:contextualSpacing w:val="false"/>
        <w:jc w:val="both"/>
      </w:pPr>
      <w:r>
        <w:t>Donošenje odluke o prihvatu ponude</w:t>
      </w:r>
      <w:r w:rsidR="00C15292">
        <w:t xml:space="preserve"> za izradu elaborata Strukture vlasništva objekata vanknjižnog vlasništva stečajnog dužnika od Geodetskog zavoda d.d. Split.</w:t>
      </w:r>
    </w:p>
    <w:p w:rsidRDefault="00FB7F6A" w:rsidP="00C15292" w:rsidR="00C15292">
      <w:pPr>
        <w:pStyle w:val="Odlomakpopisa"/>
        <w:numPr>
          <w:ilvl w:val="0"/>
          <w:numId w:val="4"/>
        </w:numPr>
        <w:spacing w:before="100"/>
        <w:ind w:hanging="357" w:left="1060"/>
        <w:contextualSpacing w:val="false"/>
        <w:jc w:val="both"/>
      </w:pPr>
      <w:r>
        <w:t>Donošenje odluke</w:t>
      </w:r>
      <w:r w:rsidR="00C15292">
        <w:t xml:space="preserve"> o prihvatu ponude za kupnju plastičnog cili</w:t>
      </w:r>
      <w:r>
        <w:t>ndra zapremnine 800-1000 litara</w:t>
      </w:r>
    </w:p>
    <w:p w:rsidRDefault="00FB7F6A" w:rsidP="00C15292" w:rsidR="00C15292">
      <w:pPr>
        <w:pStyle w:val="Odlomakpopisa"/>
        <w:numPr>
          <w:ilvl w:val="0"/>
          <w:numId w:val="4"/>
        </w:numPr>
        <w:spacing w:before="100"/>
        <w:ind w:hanging="357" w:left="1060"/>
        <w:contextualSpacing w:val="false"/>
        <w:jc w:val="both"/>
      </w:pPr>
      <w:r>
        <w:t>Donošenje odluke</w:t>
      </w:r>
      <w:r w:rsidR="00C15292">
        <w:t xml:space="preserve"> o načinu unovčenja pokretnina (oprema vinarije, stara uljara) n</w:t>
      </w:r>
      <w:r>
        <w:t>a kojima postoji razlučno pravo</w:t>
      </w:r>
    </w:p>
    <w:p w:rsidRDefault="009528A1" w:rsidP="00C15292" w:rsidR="009528A1">
      <w:pPr>
        <w:pStyle w:val="Odlomakpopisa"/>
        <w:numPr>
          <w:ilvl w:val="0"/>
          <w:numId w:val="4"/>
        </w:numPr>
        <w:spacing w:before="100"/>
        <w:ind w:hanging="357" w:left="1060"/>
        <w:contextualSpacing w:val="false"/>
        <w:jc w:val="both"/>
      </w:pPr>
      <w:r>
        <w:t>Donošenje odluke o prihvatu ponude za kupnju automatskog pogona za preradu maslina sa strojevima i opremom koja predstavlja tehnološku cjelinu</w:t>
      </w:r>
    </w:p>
    <w:p w:rsidRDefault="00FB7F6A" w:rsidP="00C15292" w:rsidR="00C15292">
      <w:pPr>
        <w:pStyle w:val="Odlomakpopisa"/>
        <w:numPr>
          <w:ilvl w:val="0"/>
          <w:numId w:val="4"/>
        </w:numPr>
        <w:spacing w:before="100"/>
        <w:ind w:hanging="357" w:left="1060"/>
        <w:contextualSpacing w:val="false"/>
        <w:jc w:val="both"/>
      </w:pPr>
      <w:r>
        <w:t>Razno</w:t>
      </w:r>
      <w:r w:rsidR="009528A1">
        <w:t>.</w:t>
      </w:r>
    </w:p>
    <w:p w:rsidRDefault="00B92914" w:rsidP="00C15292" w:rsidR="00166B6B">
      <w:pPr>
        <w:spacing w:before="240"/>
        <w:ind w:firstLine="703"/>
        <w:jc w:val="both"/>
      </w:pPr>
      <w:r>
        <w:t xml:space="preserve">II. Na skupštinu se pozivaju </w:t>
      </w:r>
      <w:r w:rsidR="00FB7F6A">
        <w:t xml:space="preserve">stečajna upraviteljica i </w:t>
      </w:r>
      <w:r>
        <w:t>svi vjerovnici stečajnog dužnika.</w:t>
      </w:r>
      <w:r w:rsidR="00D062CF" w:rsidRPr="00D062CF">
        <w:t xml:space="preserve"> </w:t>
      </w:r>
    </w:p>
    <w:p w:rsidRDefault="00624107" w:rsidP="0067050D" w:rsidR="00FA40C6">
      <w:pPr>
        <w:spacing w:after="120" w:before="20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C15292" w:rsidRPr="00C15292">
        <w:t>LASTOVO poljoprivredna zadruga u stečaju, Lastovo b</w:t>
      </w:r>
      <w:r w:rsidR="00FB7F6A">
        <w:t>.</w:t>
      </w:r>
      <w:r w:rsidR="00C15292" w:rsidRPr="00C15292">
        <w:t>b</w:t>
      </w:r>
      <w:r w:rsidR="00FB7F6A">
        <w:t>.</w:t>
      </w:r>
      <w:r w:rsidR="00C15292" w:rsidRPr="00C15292">
        <w:t>, Lastovo, OIB: 76382298892,</w:t>
      </w:r>
      <w:r w:rsidR="00B760A6">
        <w:t xml:space="preserve"> podnes</w:t>
      </w:r>
      <w:r w:rsidR="00FB7F6A">
        <w:t>cima</w:t>
      </w:r>
      <w:r w:rsidR="00B760A6">
        <w:t xml:space="preserve"> </w:t>
      </w:r>
      <w:r w:rsidR="0087363E">
        <w:t>od</w:t>
      </w:r>
      <w:r w:rsidR="00C15292">
        <w:t xml:space="preserve"> </w:t>
      </w:r>
      <w:r w:rsidR="00C15292">
        <w:lastRenderedPageBreak/>
        <w:t>27</w:t>
      </w:r>
      <w:r w:rsidR="0087363E">
        <w:t>. srpnja</w:t>
      </w:r>
      <w:r w:rsidR="003100FD">
        <w:t xml:space="preserve"> 2016</w:t>
      </w:r>
      <w:r w:rsidR="00B760A6">
        <w:t xml:space="preserve">. </w:t>
      </w:r>
      <w:r w:rsidR="00FB7F6A">
        <w:t xml:space="preserve">i 17. kolovoza 2016. </w:t>
      </w:r>
      <w:r w:rsidR="00B760A6">
        <w:t xml:space="preserve"> </w:t>
      </w:r>
      <w:r w:rsidR="00FB7F6A">
        <w:t xml:space="preserve">godine </w:t>
      </w:r>
      <w:r w:rsidR="00B12AE6">
        <w:t>stečajn</w:t>
      </w:r>
      <w:r w:rsidR="00C15292">
        <w:t>a</w:t>
      </w:r>
      <w:r w:rsidR="00B12AE6">
        <w:t xml:space="preserve"> upravitelj</w:t>
      </w:r>
      <w:r w:rsidR="00C15292">
        <w:t>ica Ivanka Sušić predložila</w:t>
      </w:r>
      <w:r>
        <w:t xml:space="preserve"> je sudu sazivanje skupštine vjerovnika</w:t>
      </w:r>
      <w:r w:rsidR="00FB7F6A">
        <w:t xml:space="preserve"> s dnevnim redom navedenim pod točkom I. izreke ovog rješenja</w:t>
      </w:r>
      <w:r w:rsidR="0067050D">
        <w:t>.</w:t>
      </w:r>
    </w:p>
    <w:p w:rsidRDefault="00FA40C6" w:rsidP="002B6233" w:rsidR="00007AF7">
      <w:pPr>
        <w:spacing w:before="16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rješenja.</w:t>
      </w:r>
    </w:p>
    <w:p w:rsidRDefault="001027D0" w:rsidP="00F7248E" w:rsidR="00007AF7">
      <w:pPr>
        <w:spacing w:before="200"/>
        <w:jc w:val="center"/>
      </w:pPr>
      <w:r>
        <w:t xml:space="preserve">U Splitu, </w:t>
      </w:r>
      <w:r w:rsidR="00C15292" w:rsidRPr="00C15292">
        <w:t xml:space="preserve">17. kolovoza </w:t>
      </w:r>
      <w:r w:rsidR="00007AF7">
        <w:t>201</w:t>
      </w:r>
      <w:r w:rsidR="003100FD">
        <w:t>6</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t>stečajno</w:t>
      </w:r>
      <w:r w:rsidR="00C15292">
        <w:t>j upraviteljici</w:t>
      </w:r>
    </w:p>
    <w:p w:rsidRDefault="00007AF7" w:rsidP="00007AF7" w:rsidR="00007AF7">
      <w:r>
        <w:t>-</w:t>
      </w:r>
      <w:r>
        <w:tab/>
      </w:r>
      <w:r w:rsidR="00B12AE6">
        <w:t xml:space="preserve">mrežna stranica e-Oglasna ploča sudova </w:t>
      </w:r>
    </w:p>
    <w:p w:rsidRDefault="00007AF7" w:rsidP="00127977" w:rsidR="00237BF5">
      <w:r>
        <w:t>-</w:t>
      </w:r>
      <w:r>
        <w:tab/>
        <w:t>u spis</w:t>
      </w:r>
    </w:p>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F30B95">
          <w:rPr>
            <w:noProof/>
          </w:rPr>
          <w:t>2</w:t>
        </w:r>
        <w:r>
          <w:fldChar w:fldCharType="end"/>
        </w:r>
      </w:p>
    </w:sdtContent>
  </w:sdt>
  <w:p w:rsidRDefault="00B12AE6" w:rsidP="00B92914" w:rsidR="00B92914">
    <w:pPr>
      <w:pStyle w:val="Zaglavlje"/>
      <w:jc w:val="right"/>
    </w:pPr>
    <w:r w:rsidRPr="00B12AE6">
      <w:t>11. St-</w:t>
    </w:r>
    <w:r w:rsidR="00C15292">
      <w:t>48/2014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C15292">
      <w:t>48/2014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027D0"/>
    <w:rsid w:val="00112564"/>
    <w:rsid w:val="00127977"/>
    <w:rsid w:val="00135CCC"/>
    <w:rsid w:val="00166B6B"/>
    <w:rsid w:val="001B7F9A"/>
    <w:rsid w:val="001D1A6B"/>
    <w:rsid w:val="001D7C00"/>
    <w:rsid w:val="00227E08"/>
    <w:rsid w:val="002337B3"/>
    <w:rsid w:val="00237BF5"/>
    <w:rsid w:val="00256C42"/>
    <w:rsid w:val="002B6233"/>
    <w:rsid w:val="002D3B07"/>
    <w:rsid w:val="003100FD"/>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7050D"/>
    <w:rsid w:val="006951FE"/>
    <w:rsid w:val="006F308F"/>
    <w:rsid w:val="00760BEA"/>
    <w:rsid w:val="007659A5"/>
    <w:rsid w:val="00792894"/>
    <w:rsid w:val="007A4677"/>
    <w:rsid w:val="007A7272"/>
    <w:rsid w:val="007B40F5"/>
    <w:rsid w:val="007C20FA"/>
    <w:rsid w:val="007E2957"/>
    <w:rsid w:val="0080300F"/>
    <w:rsid w:val="0087363E"/>
    <w:rsid w:val="008D31C1"/>
    <w:rsid w:val="009133B2"/>
    <w:rsid w:val="009528A1"/>
    <w:rsid w:val="00973DE1"/>
    <w:rsid w:val="009B26C0"/>
    <w:rsid w:val="009E1F18"/>
    <w:rsid w:val="009F0FC8"/>
    <w:rsid w:val="00A0601A"/>
    <w:rsid w:val="00A16878"/>
    <w:rsid w:val="00A93DCB"/>
    <w:rsid w:val="00AD3DCE"/>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B2F65"/>
    <w:rsid w:val="00D062CF"/>
    <w:rsid w:val="00D348BD"/>
    <w:rsid w:val="00D36C8E"/>
    <w:rsid w:val="00D46B98"/>
    <w:rsid w:val="00D661F4"/>
    <w:rsid w:val="00DF524F"/>
    <w:rsid w:val="00E03FDC"/>
    <w:rsid w:val="00E07A93"/>
    <w:rsid w:val="00E14F85"/>
    <w:rsid w:val="00E63084"/>
    <w:rsid w:val="00E80E84"/>
    <w:rsid w:val="00E86A38"/>
    <w:rsid w:val="00EB5514"/>
    <w:rsid w:val="00EC6337"/>
    <w:rsid w:val="00ED0106"/>
    <w:rsid w:val="00F139CE"/>
    <w:rsid w:val="00F25213"/>
    <w:rsid w:val="00F30B95"/>
    <w:rsid w:val="00F326A8"/>
    <w:rsid w:val="00F44808"/>
    <w:rsid w:val="00F7248E"/>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izvorni_sadrzaj>
    <derivirana_varijabla naziv="DomainObject.Predmet.ProtustrankaFormated_1">  LASTOVO poljoprivredna zadruga</derivirana_varijabla>
  </DomainObject.Predmet.ProtustrankaFormated>
  <DomainObject.Predmet.ProtustrankaFormatedOIB>
    <izvorni_sadrzaj>  LASTOVO poljoprivredna zadruga, OIB 76382298892</izvorni_sadrzaj>
    <derivirana_varijabla naziv="DomainObject.Predmet.ProtustrankaFormatedOIB_1">  LASTOVO poljoprivredna zadruga, OIB 76382298892</derivirana_varijabla>
  </DomainObject.Predmet.ProtustrankaFormatedOIB>
  <DomainObject.Predmet.ProtustrankaFormatedWithAdress>
    <izvorni_sadrzaj> LASTOVO poljoprivredna zadruga, /bb, 20290 Lastovo</izvorni_sadrzaj>
    <derivirana_varijabla naziv="DomainObject.Predmet.ProtustrankaFormatedWithAdress_1"> LASTOVO poljoprivredna zadruga, /bb, 20290 Lastovo</derivirana_varijabla>
  </DomainObject.Predmet.ProtustrankaFormatedWithAdress>
  <DomainObject.Predmet.ProtustrankaFormatedWithAdressOIB>
    <izvorni_sadrzaj> LASTOVO poljoprivredna zadruga, OIB 76382298892, /bb, 20290 Lastovo</izvorni_sadrzaj>
    <derivirana_varijabla naziv="DomainObject.Predmet.ProtustrankaFormatedWithAdressOIB_1"> LASTOVO poljoprivredna zadruga, OIB 76382298892, /bb, 20290 Lastovo</derivirana_varijabla>
  </DomainObject.Predmet.ProtustrankaFormatedWithAdressOIB>
  <DomainObject.Predmet.ProtustrankaWithAdress>
    <izvorni_sadrzaj>LASTOVO poljoprivredna zadruga /bb, 20290 Lastovo</izvorni_sadrzaj>
    <derivirana_varijabla naziv="DomainObject.Predmet.ProtustrankaWithAdress_1">LASTOVO poljoprivredna zadruga /bb, 20290 Lastovo</derivirana_varijabla>
  </DomainObject.Predmet.ProtustrankaWithAdress>
  <DomainObject.Predmet.ProtustrankaWithAdressOIB>
    <izvorni_sadrzaj>LASTOVO poljoprivredna zadruga, OIB 76382298892, /bb, 20290 Lastovo</izvorni_sadrzaj>
    <derivirana_varijabla naziv="DomainObject.Predmet.ProtustrankaWithAdressOIB_1">LASTOVO poljoprivredna zadruga, OIB 76382298892, /bb, 20290 Lastovo</derivirana_varijabla>
  </DomainObject.Predmet.ProtustrankaWithAdressOIB>
  <DomainObject.Predmet.ProtustrankaNazivFormated>
    <izvorni_sadrzaj>LASTOVO poljoprivredna zadruga</izvorni_sadrzaj>
    <derivirana_varijabla naziv="DomainObject.Predmet.ProtustrankaNazivFormated_1">LASTOVO poljoprivredna zadruga</derivirana_varijabla>
  </DomainObject.Predmet.ProtustrankaNazivFormated>
  <DomainObject.Predmet.ProtustrankaNazivFormatedOIB>
    <izvorni_sadrzaj>LASTOVO poljoprivredna zadruga, OIB 76382298892</izvorni_sadrzaj>
    <derivirana_varijabla naziv="DomainObject.Predmet.ProtustrankaNazivFormatedOIB_1">LASTOVO poljoprivredna zadruga,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item>
    </izvorni_sadrzaj>
    <derivirana_varijabla naziv="DomainObject.Predmet.ProtuStrankaListFormated_1">
      <item>LASTOVO poljoprivredna zadruga</item>
    </derivirana_varijabla>
  </DomainObject.Predmet.ProtuStrankaListFormated>
  <DomainObject.Predmet.ProtuStrankaListFormatedOIB>
    <izvorni_sadrzaj>
      <item>LASTOVO poljoprivredna zadruga, OIB 76382298892</item>
    </izvorni_sadrzaj>
    <derivirana_varijabla naziv="DomainObject.Predmet.ProtuStrankaListFormatedOIB_1">
      <item>LASTOVO poljoprivredna zadruga, OIB 76382298892</item>
    </derivirana_varijabla>
  </DomainObject.Predmet.ProtuStrankaListFormatedOIB>
  <DomainObject.Predmet.ProtuStrankaListFormatedWithAdress>
    <izvorni_sadrzaj>
      <item>LASTOVO poljoprivredna zadruga, /bb, 20290 Lastovo</item>
    </izvorni_sadrzaj>
    <derivirana_varijabla naziv="DomainObject.Predmet.ProtuStrankaListFormatedWithAdress_1">
      <item>LASTOVO poljoprivredna zadruga, /bb, 20290 Lastovo</item>
    </derivirana_varijabla>
  </DomainObject.Predmet.ProtuStrankaListFormatedWithAdress>
  <DomainObject.Predmet.ProtuStrankaListFormatedWithAdressOIB>
    <izvorni_sadrzaj>
      <item>LASTOVO poljoprivredna zadruga, OIB 76382298892, /bb, 20290 Lastovo</item>
    </izvorni_sadrzaj>
    <derivirana_varijabla naziv="DomainObject.Predmet.ProtuStrankaListFormatedWithAdressOIB_1">
      <item>LASTOVO poljoprivredna zadruga, OIB 76382298892, /bb, 20290 Lastovo</item>
    </derivirana_varijabla>
  </DomainObject.Predmet.ProtuStrankaListFormatedWithAdressOIB>
  <DomainObject.Predmet.ProtuStrankaListNazivFormated>
    <izvorni_sadrzaj>
      <item>LASTOVO poljoprivredna zadruga</item>
    </izvorni_sadrzaj>
    <derivirana_varijabla naziv="DomainObject.Predmet.ProtuStrankaListNazivFormated_1">
      <item>LASTOVO poljoprivredna zadruga</item>
    </derivirana_varijabla>
  </DomainObject.Predmet.ProtuStrankaListNazivFormated>
  <DomainObject.Predmet.ProtuStrankaListNazivFormatedOIB>
    <izvorni_sadrzaj>
      <item>LASTOVO poljoprivredna zadruga, OIB 76382298892</item>
    </izvorni_sadrzaj>
    <derivirana_varijabla naziv="DomainObject.Predmet.ProtuStrankaListNazivFormatedOIB_1">
      <item>LASTOVO poljoprivredna zadruga,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izvorni_sadrzaj>
    <derivirana_varijabla naziv="DomainObject.Predmet.ProtustrankaIDrugi_1">LASTOVO poljoprivredna zadruga</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OIB 76382298892, /bb, 20290 Lastovo</izvorni_sadrzaj>
    <derivirana_varijabla naziv="DomainObject.Predmet.ProtustrankaIDrugiAdressOIB_1">LASTOVO poljoprivredna zadruga,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B1897D-6353-4B3D-858A-FE7F435591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397</properties:Words>
  <properties:Characters>2141</properties:Characters>
  <properties:Lines>54</properties:Lines>
  <properties:Paragraphs>29</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2016-08-17T10:12:00Z</cp:lastPrinted>
  <dcterms:modified xmlns:xsi="http://www.w3.org/2001/XMLSchema-instance" xsi:type="dcterms:W3CDTF">2016-08-17T12:06:00Z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