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9426b" w14:paraId="ee9426b"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DC4527">
        <w:rPr>
          <w:rFonts w:cs="Times New Roman" w:hAnsi="Times New Roman" w:ascii="Times New Roman"/>
        </w:rPr>
        <w:t>5898</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72F69">
        <w:rPr>
          <w:rFonts w:cs="Times New Roman" w:hAnsi="Times New Roman" w:ascii="Times New Roman"/>
        </w:rPr>
        <w:t xml:space="preserve"> </w:t>
      </w:r>
      <w:r w:rsidR="00DC4527" w:rsidRPr="00DC4527">
        <w:rPr>
          <w:rFonts w:hAnsi="Times New Roman" w:ascii="Times New Roman"/>
          <w:color w:val="FF0000"/>
        </w:rPr>
        <w:t>ADRIATICA-TIM d.o.o. Zagreb, Rim 34, OIB: 36000686197 zastupan po OD Glamuzina &amp; Grošeta d.o.o. iz Zagreba, Trg žrtava fašizma 5</w:t>
      </w:r>
      <w:r w:rsidR="00672F69">
        <w:t xml:space="preserve">, </w:t>
      </w:r>
      <w:r w:rsidR="00646936">
        <w:rPr>
          <w:rFonts w:cs="Times New Roman" w:hAnsi="Times New Roman" w:ascii="Times New Roman"/>
        </w:rPr>
        <w:t xml:space="preserve">radi provođenja stečajnog postupka, dana </w:t>
      </w:r>
      <w:r w:rsidR="006F158C">
        <w:rPr>
          <w:rFonts w:cs="Times New Roman" w:hAnsi="Times New Roman" w:ascii="Times New Roman"/>
          <w:color w:val="FF0000"/>
        </w:rPr>
        <w:t>20</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D5631A">
        <w:rPr>
          <w:rFonts w:cs="Times New Roman" w:hAnsi="Times New Roman" w:ascii="Times New Roman"/>
        </w:rPr>
        <w:t xml:space="preserve"> </w:t>
      </w:r>
      <w:r w:rsidR="00DC4527" w:rsidRPr="00DC4527">
        <w:rPr>
          <w:rFonts w:hAnsi="Times New Roman" w:ascii="Times New Roman"/>
          <w:color w:val="FF0000"/>
        </w:rPr>
        <w:t>ADRIATICA-TIM d.o.o. Zagreb, Rim 34, OIB: 36000686197 zastupan po OD Glamuzina &amp; Grošeta d.o.o. iz Zagreba, Trg žrtava fašizma 5</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DC4527">
        <w:rPr>
          <w:rFonts w:cs="Times New Roman" w:hAnsi="Times New Roman" w:ascii="Times New Roman"/>
          <w:color w:val="FF0000"/>
        </w:rPr>
        <w:t xml:space="preserve">Ivo Markelić, Zagreb, Rim 34, OIB </w:t>
      </w:r>
      <w:r w:rsidR="00DC4527" w:rsidRPr="00DC4527">
        <w:rPr>
          <w:rFonts w:cs="Times New Roman" w:hAnsi="Times New Roman" w:ascii="Times New Roman"/>
          <w:color w:val="FF0000"/>
        </w:rPr>
        <w:t>44084965433</w:t>
      </w:r>
      <w:r w:rsidR="00672F69">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F158C"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04.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DC4527">
        <w:rPr>
          <w:rFonts w:cs="Times New Roman" w:hAnsi="Times New Roman" w:ascii="Times New Roman"/>
          <w:b/>
          <w:color w:val="FF0000"/>
        </w:rPr>
        <w:t>11,00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DC4527">
        <w:rPr>
          <w:rFonts w:cs="Times New Roman" w:hAnsi="Times New Roman" w:ascii="Times New Roman"/>
          <w:color w:val="FF0000"/>
        </w:rPr>
        <w:t>4286</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DC4527">
        <w:rPr>
          <w:rFonts w:cs="Times New Roman" w:hAnsi="Times New Roman" w:ascii="Times New Roman"/>
          <w:color w:val="FF0000"/>
        </w:rPr>
        <w:t>14</w:t>
      </w:r>
      <w:r w:rsidR="006F158C">
        <w:rPr>
          <w:rFonts w:cs="Times New Roman" w:hAnsi="Times New Roman" w:ascii="Times New Roman"/>
          <w:color w:val="FF0000"/>
        </w:rPr>
        <w:t>.6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DC4527" w:rsidRPr="00DC4527">
        <w:rPr>
          <w:rFonts w:hAnsi="Times New Roman" w:ascii="Times New Roman"/>
          <w:color w:val="FF0000"/>
        </w:rPr>
        <w:t>ADRIATICA-TIM d.o.o. Zagreb, Rim 34, OIB: 36000686197 zastupan po OD Glamuzina &amp; Grošeta d.o.o. iz Zagreba, Trg žrtava fašizma 5</w:t>
      </w:r>
      <w:r w:rsidR="00DC4527">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6F158C">
        <w:rPr>
          <w:rFonts w:cs="Times New Roman" w:hAnsi="Times New Roman" w:ascii="Times New Roman"/>
          <w:color w:val="FF0000"/>
        </w:rPr>
        <w:t>20</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992AF7">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992AF7" w:rsidP="002152A3" w:rsidR="00992AF7" w:rsidRPr="00992AF7">
      <w:pPr>
        <w:jc w:val="right"/>
        <w:rPr>
          <w:rFonts w:cs="Times New Roman" w:hAnsi="Times New Roman" w:ascii="Times New Roman"/>
          <w:szCs w:val="20"/>
        </w:rPr>
      </w:pPr>
      <w:r w:rsidRPr="00992AF7">
        <w:rPr>
          <w:rFonts w:cs="Times New Roman" w:hAnsi="Times New Roman" w:ascii="Times New Roman"/>
          <w:szCs w:val="20"/>
        </w:rPr>
        <w:t>za točnost otpravka-ovlašteni službenik</w:t>
      </w:r>
    </w:p>
    <w:p w:rsidRDefault="00992AF7" w:rsidP="002152A3" w:rsidR="00992AF7" w:rsidRPr="00992AF7">
      <w:pPr>
        <w:jc w:val="right"/>
        <w:rPr>
          <w:rFonts w:cs="Times New Roman" w:hAnsi="Times New Roman" w:ascii="Times New Roman"/>
          <w:szCs w:val="20"/>
        </w:rPr>
      </w:pPr>
      <w:r w:rsidRPr="00992AF7">
        <w:rPr>
          <w:rFonts w:cs="Times New Roman" w:hAnsi="Times New Roman" w:ascii="Times New Roman"/>
          <w:szCs w:val="20"/>
        </w:rPr>
        <w:t>Višnja Svečak</w:t>
      </w:r>
    </w:p>
    <w:p w:rsidRDefault="00992AF7" w:rsidP="00971F19" w:rsidR="00992AF7" w:rsidRPr="00971F19">
      <w:pPr>
        <w:jc w:val="both"/>
        <w:rPr>
          <w:rFonts w:cs="Times New Roman" w:hAnsi="Times New Roman" w:ascii="Times New Roman"/>
          <w:sz w:val="20"/>
          <w:szCs w:val="20"/>
        </w:rPr>
      </w:pPr>
    </w:p>
    <w:sectPr w:rsidSect="00D5190F" w:rsidR="00992AF7"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2AF7">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DC4527">
      <w:rPr>
        <w:rFonts w:cs="Times New Roman" w:hAnsi="Times New Roman" w:ascii="Times New Roman"/>
      </w:rPr>
      <w:t>5898</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72F69"/>
    <w:rsid w:val="006C23FD"/>
    <w:rsid w:val="006E1D70"/>
    <w:rsid w:val="006E60B8"/>
    <w:rsid w:val="006E7BAA"/>
    <w:rsid w:val="006F158C"/>
    <w:rsid w:val="006F7797"/>
    <w:rsid w:val="007211FF"/>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92AF7"/>
    <w:rsid w:val="009F313C"/>
    <w:rsid w:val="00A56199"/>
    <w:rsid w:val="00A95BF5"/>
    <w:rsid w:val="00AD0DB4"/>
    <w:rsid w:val="00B560C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C4527"/>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5898</izvorni_sadrzaj>
    <derivirana_varijabla naziv="DomainObject.Predmet.Broj_1">5898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St-5898/2016</izvorni_sadrzaj>
    <derivirana_varijabla naziv="DomainObject.Predmet.OznakaBroj_1">St-5898/2016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ADRIATICA-TIM d.o.o. zastupanog po punomoćniku IVO MARKELIĆ; OD GLAMUZINA &amp; GROŠETA</izvorni_sadrzaj>
    <derivirana_varijabla naziv="DomainObject.Predmet.ProtustrankaFormated_1">  ADRIATICA-TIM d.o.o. zastupanog po punomoćniku IVO MARKELIĆ; OD GLAMUZINA &amp; GROŠETA</derivirana_varijabla>
  </DomainObject.Predmet.ProtustrankaFormated>
  <DomainObject.Predmet.ProtustrankaFormatedOIB>
    <izvorni_sadrzaj>  ADRIATICA-TIM d.o.o., OIB 36000686197 zastupanog po punomoćniku IVO MARKELIĆ; OD GLAMUZINA &amp; GROŠETA</izvorni_sadrzaj>
    <derivirana_varijabla naziv="DomainObject.Predmet.ProtustrankaFormatedOIB_1">  ADRIATICA-TIM d.o.o., OIB 36000686197 zastupanog po punomoćniku IVO MARKELIĆ; OD GLAMUZINA &amp; GROŠETA</derivirana_varijabla>
  </DomainObject.Predmet.ProtustrankaFormatedOIB>
  <DomainObject.Predmet.ProtustrankaFormatedWithAdress>
    <izvorni_sadrzaj> ADRIATICA-TIM d.o.o., Rim 34, 10000 Zagreb zastupanog po punomoćniku IVO MARKELIĆ; OD GLAMUZINA &amp; GROŠETA</izvorni_sadrzaj>
    <derivirana_varijabla naziv="DomainObject.Predmet.ProtustrankaFormatedWithAdress_1"> ADRIATICA-TIM d.o.o., Rim 34, 10000 Zagreb zastupanog po punomoćniku IVO MARKELIĆ; OD GLAMUZINA &amp; GROŠETA</derivirana_varijabla>
  </DomainObject.Predmet.ProtustrankaFormatedWithAdress>
  <DomainObject.Predmet.ProtustrankaFormatedWithAdressOIB>
    <izvorni_sadrzaj> ADRIATICA-TIM d.o.o., OIB 36000686197, Rim 34, 10000 Zagreb zastupanog po punomoćniku IVO MARKELIĆ; OD GLAMUZINA &amp; GROŠETA</izvorni_sadrzaj>
    <derivirana_varijabla naziv="DomainObject.Predmet.ProtustrankaFormatedWithAdressOIB_1"> ADRIATICA-TIM d.o.o., OIB 36000686197, Rim 34, 10000 Zagreb zastupanog po punomoćniku IVO MARKELIĆ; OD GLAMUZINA &amp; GROŠETA</derivirana_varijabla>
  </DomainObject.Predmet.ProtustrankaFormatedWithAdressOIB>
  <DomainObject.Predmet.ProtustrankaWithAdress>
    <izvorni_sadrzaj>ADRIATICA-TIM d.o.o. Rim 34, 10000 Zagreb</izvorni_sadrzaj>
    <derivirana_varijabla naziv="DomainObject.Predmet.ProtustrankaWithAdress_1">ADRIATICA-TIM d.o.o. Rim 34, 10000 Zagreb</derivirana_varijabla>
  </DomainObject.Predmet.ProtustrankaWithAdress>
  <DomainObject.Predmet.ProtustrankaWithAdressOIB>
    <izvorni_sadrzaj>ADRIATICA-TIM d.o.o., OIB 36000686197, Rim 34, 10000 Zagreb</izvorni_sadrzaj>
    <derivirana_varijabla naziv="DomainObject.Predmet.ProtustrankaWithAdressOIB_1">ADRIATICA-TIM d.o.o., OIB 36000686197, Rim 34, 10000 Zagreb</derivirana_varijabla>
  </DomainObject.Predmet.ProtustrankaWithAdressOIB>
  <DomainObject.Predmet.ProtustrankaNazivFormated>
    <izvorni_sadrzaj>ADRIATICA-TIM d.o.o.</izvorni_sadrzaj>
    <derivirana_varijabla naziv="DomainObject.Predmet.ProtustrankaNazivFormated_1">ADRIATICA-TIM d.o.o.</derivirana_varijabla>
  </DomainObject.Predmet.ProtustrankaNazivFormated>
  <DomainObject.Predmet.ProtustrankaNazivFormatedOIB>
    <izvorni_sadrzaj>ADRIATICA-TIM d.o.o., OIB 36000686197</izvorni_sadrzaj>
    <derivirana_varijabla naziv="DomainObject.Predmet.ProtustrankaNazivFormatedOIB_1">ADRIATICA-TIM d.o.o., OIB 36000686197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ADRIATICA-TIM d.o.o. zastupanog po punomoćniku IVO MARKELIĆ; OD GLAMUZINA &amp; GROŠETA</item>
    </izvorni_sadrzaj>
    <derivirana_varijabla naziv="DomainObject.Predmet.ProtuStrankaListFormated_1">
      <item>ADRIATICA-TIM d.o.o. zastupanog po punomoćniku IVO MARKELIĆ; OD GLAMUZINA &amp; GROŠETA</item>
    </derivirana_varijabla>
  </DomainObject.Predmet.ProtuStrankaListFormated>
  <DomainObject.Predmet.ProtuStrankaListFormatedOIB>
    <izvorni_sadrzaj>
      <item>ADRIATICA-TIM d.o.o., OIB 36000686197 zastupanog po punomoćniku IVO MARKELIĆ; OD GLAMUZINA &amp; GROŠETA</item>
    </izvorni_sadrzaj>
    <derivirana_varijabla naziv="DomainObject.Predmet.ProtuStrankaListFormatedOIB_1">
      <item>ADRIATICA-TIM d.o.o., OIB 36000686197 zastupanog po punomoćniku IVO MARKELIĆ; OD GLAMUZINA &amp; GROŠETA</item>
    </derivirana_varijabla>
  </DomainObject.Predmet.ProtuStrankaListFormatedOIB>
  <DomainObject.Predmet.ProtuStrankaListFormatedWithAdress>
    <izvorni_sadrzaj>
      <item>ADRIATICA-TIM d.o.o., Rim 34, 10000 Zagreb zastupanog po punomoćniku IVO MARKELIĆ; OD GLAMUZINA &amp; GROŠETA</item>
    </izvorni_sadrzaj>
    <derivirana_varijabla naziv="DomainObject.Predmet.ProtuStrankaListFormatedWithAdress_1">
      <item>ADRIATICA-TIM d.o.o., Rim 34, 10000 Zagreb zastupanog po punomoćniku IVO MARKELIĆ; OD GLAMUZINA &amp; GROŠETA</item>
    </derivirana_varijabla>
  </DomainObject.Predmet.ProtuStrankaListFormatedWithAdress>
  <DomainObject.Predmet.ProtuStrankaListFormatedWithAdressOIB>
    <izvorni_sadrzaj>
      <item>ADRIATICA-TIM d.o.o., OIB 36000686197, Rim 34, 10000 Zagreb zastupanog po punomoćniku IVO MARKELIĆ; OD GLAMUZINA &amp; GROŠETA</item>
    </izvorni_sadrzaj>
    <derivirana_varijabla naziv="DomainObject.Predmet.ProtuStrankaListFormatedWithAdressOIB_1">
      <item>ADRIATICA-TIM d.o.o., OIB 36000686197, Rim 34, 10000 Zagreb zastupanog po punomoćniku IVO MARKELIĆ; OD GLAMUZINA &amp; GROŠETA</item>
    </derivirana_varijabla>
  </DomainObject.Predmet.ProtuStrankaListFormatedWithAdressOIB>
  <DomainObject.Predmet.ProtuStrankaListNazivFormated>
    <izvorni_sadrzaj>
      <item>ADRIATICA-TIM d.o.o.</item>
    </izvorni_sadrzaj>
    <derivirana_varijabla naziv="DomainObject.Predmet.ProtuStrankaListNazivFormated_1">
      <item>ADRIATICA-TIM d.o.o.</item>
    </derivirana_varijabla>
  </DomainObject.Predmet.ProtuStrankaListNazivFormated>
  <DomainObject.Predmet.ProtuStrankaListNazivFormatedOIB>
    <izvorni_sadrzaj>
      <item>ADRIATICA-TIM d.o.o., OIB 36000686197</item>
    </izvorni_sadrzaj>
    <derivirana_varijabla naziv="DomainObject.Predmet.ProtuStrankaListNazivFormatedOIB_1">
      <item>ADRIATICA-TIM d.o.o., OIB 36000686197</item>
    </derivirana_varijabla>
  </DomainObject.Predmet.ProtuStrankaListNazivFormatedOIB>
  <DomainObject.Predmet.OstaliListFormated>
    <izvorni_sadrzaj>
      <item>OD GLAMUZINA &amp; GROŠETA punomoćnik sudionika u postupku ADRIATICA-TIM d.o.o.</item>
      <item>IVO MARKELIĆ punomoćnik sudionika u postupku ADRIATICA-TIM d.o.o.</item>
    </izvorni_sadrzaj>
    <derivirana_varijabla naziv="DomainObject.Predmet.OstaliListFormated_1">
      <item>OD GLAMUZINA &amp; GROŠETA punomoćnik sudionika u postupku ADRIATICA-TIM d.o.o.</item>
      <item>IVO MARKELIĆ punomoćnik sudionika u postupku ADRIATICA-TIM d.o.o.</item>
    </derivirana_varijabla>
  </DomainObject.Predmet.OstaliListFormated>
  <DomainObject.Predmet.OstaliListFormatedOIB>
    <izvorni_sadrzaj>
      <item>OD GLAMUZINA &amp; GROŠETA punomoćnik sudionika u postupku ADRIATICA-TIM d.o.o.</item>
      <item>IVO MARKELIĆ, OIB 44084965433 punomoćnik sudionika u postupku ADRIATICA-TIM d.o.o.</item>
    </izvorni_sadrzaj>
    <derivirana_varijabla naziv="DomainObject.Predmet.OstaliListFormatedOIB_1">
      <item>OD GLAMUZINA &amp; GROŠETA punomoćnik sudionika u postupku ADRIATICA-TIM d.o.o.</item>
      <item>IVO MARKELIĆ, OIB 44084965433 punomoćnik sudionika u postupku ADRIATICA-TIM d.o.o.</item>
    </derivirana_varijabla>
  </DomainObject.Predmet.OstaliListFormatedOIB>
  <DomainObject.Predmet.OstaliListFormatedWithAdress>
    <izvorni_sadrzaj>
      <item>OD GLAMUZINA &amp; GROŠETA, Trg žrtava fašizma 5, 10000 Zagreb punomoćnik sudionika u postupku ADRIATICA-TIM d.o.o.</item>
      <item>IVO MARKELIĆ, Rim 34, 10000 Zagreb punomoćnik sudionika u postupku ADRIATICA-TIM d.o.o.</item>
    </izvorni_sadrzaj>
    <derivirana_varijabla naziv="DomainObject.Predmet.OstaliListFormatedWithAdress_1">
      <item>OD GLAMUZINA &amp; GROŠETA, Trg žrtava fašizma 5, 10000 Zagreb punomoćnik sudionika u postupku ADRIATICA-TIM d.o.o.</item>
      <item>IVO MARKELIĆ, Rim 34, 10000 Zagreb punomoćnik sudionika u postupku ADRIATICA-TIM d.o.o.</item>
    </derivirana_varijabla>
  </DomainObject.Predmet.OstaliListFormatedWithAdress>
  <DomainObject.Predmet.OstaliListFormatedWithAdressOIB>
    <izvorni_sadrzaj>
      <item>OD GLAMUZINA &amp; GROŠETA, Trg žrtava fašizma 5, 10000 Zagreb punomoćnik sudionika u postupku ADRIATICA-TIM d.o.o.</item>
      <item>IVO MARKELIĆ, OIB 44084965433, Rim 34, 10000 Zagreb punomoćnik sudionika u postupku ADRIATICA-TIM d.o.o.</item>
    </izvorni_sadrzaj>
    <derivirana_varijabla naziv="DomainObject.Predmet.OstaliListFormatedWithAdressOIB_1">
      <item>OD GLAMUZINA &amp; GROŠETA, Trg žrtava fašizma 5, 10000 Zagreb punomoćnik sudionika u postupku ADRIATICA-TIM d.o.o.</item>
      <item>IVO MARKELIĆ, OIB 44084965433, Rim 34, 10000 Zagreb punomoćnik sudionika u postupku ADRIATICA-TIM d.o.o.</item>
    </derivirana_varijabla>
  </DomainObject.Predmet.OstaliListFormatedWithAdressOIB>
  <DomainObject.Predmet.OstaliListNazivFormated>
    <izvorni_sadrzaj>
      <item>OD GLAMUZINA &amp; GROŠETA</item>
      <item>IVO MARKELIĆ</item>
    </izvorni_sadrzaj>
    <derivirana_varijabla naziv="DomainObject.Predmet.OstaliListNazivFormated_1">
      <item>OD GLAMUZINA &amp; GROŠETA</item>
      <item>IVO MARKELIĆ</item>
    </derivirana_varijabla>
  </DomainObject.Predmet.OstaliListNazivFormated>
  <DomainObject.Predmet.OstaliListNazivFormatedOIB>
    <izvorni_sadrzaj>
      <item>OD GLAMUZINA &amp; GROŠETA</item>
      <item>IVO MARKELIĆ, OIB 44084965433</item>
    </izvorni_sadrzaj>
    <derivirana_varijabla naziv="DomainObject.Predmet.OstaliListNazivFormatedOIB_1">
      <item>OD GLAMUZINA &amp; GROŠETA</item>
      <item>IVO MARKELIĆ, OIB 44084965433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ADRIATICA-TIM d.o.o.</izvorni_sadrzaj>
    <derivirana_varijabla naziv="DomainObject.Predmet.ProtustrankaIDrugi_1">ADRIATICA-TIM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ADRIATICA-TIM d.o.o., OIB 36000686197, Rim 34, 10000 Zagreb</izvorni_sadrzaj>
    <derivirana_varijabla naziv="DomainObject.Predmet.ProtustrankaIDrugiAdressOIB_1">ADRIATICA-TIM d.o.o., OIB 36000686197, Rim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ADRIATICA-TIM d.o.o.</item>
      <item>OD GLAMUZINA &amp; GROŠETA</item>
      <item>IVO MARKELIĆ</item>
    </izvorni_sadrzaj>
    <derivirana_varijabla naziv="DomainObject.Predmet.SudioniciListNaziv_1">
      <item>FINA Regionalni centar Zagreb</item>
      <item>ADRIATICA-TIM d.o.o.</item>
      <item>OD GLAMUZINA &amp; GROŠETA</item>
      <item>IVO MARKELIĆ</item>
    </derivirana_varijabla>
  </DomainObject.Predmet.SudioniciListNaziv>
  <DomainObject.Predmet.SudioniciListAdressOIB>
    <izvorni_sadrzaj>
      <item>FINA Regionalni centar Zagreb, OIB 85821130368, Trg svibanjskih žrtava 1995. 1,10000 Zagreb</item>
      <item>ADRIATICA-TIM d.o.o., OIB 36000686197, Rim 34,10000 Zagreb</item>
      <item>OD GLAMUZINA &amp; GROŠETA, Trg žrtava fašizma 5,10000 Zagreb</item>
      <item>IVO MARKELIĆ, OIB 44084965433, Rim 34,10000 Zagreb</item>
    </izvorni_sadrzaj>
    <derivirana_varijabla naziv="DomainObject.Predmet.SudioniciListAdressOIB_1">
      <item>FINA Regionalni centar Zagreb, OIB 85821130368, Trg svibanjskih žrtava 1995. 1,10000 Zagreb</item>
      <item>ADRIATICA-TIM d.o.o., OIB 36000686197, Rim 34,10000 Zagreb</item>
      <item>OD GLAMUZINA &amp; GROŠETA, Trg žrtava fašizma 5,10000 Zagreb</item>
      <item>IVO MARKELIĆ, OIB 44084965433, Rim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36000686197</item>
      <item>, OIB null</item>
      <item>, OIB 44084965433</item>
    </izvorni_sadrzaj>
    <derivirana_varijabla naziv="DomainObject.Predmet.SudioniciListNazivOIB_1">
      <item>, OIB 85821130368</item>
      <item>, OIB 36000686197</item>
      <item>, OIB null</item>
      <item>, OIB 44084965433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FE9C8E-6180-402F-90D8-C0671185D3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661</properties:Words>
  <properties:Characters>3532</properties:Characters>
  <properties:Lines>94</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2017-07-20T11:41:00Z</dcterms:created>
  <dc:creator>vmihalincic</dc:creator>
  <cp:lastModifiedBy>Višnja Svečak</cp:lastModifiedBy>
  <cp:lastPrinted>2017-07-20T11:42:00Z</cp:lastPrinted>
  <dcterms:modified xmlns:xsi="http://www.w3.org/2001/XMLSchema-instance" xsi:type="dcterms:W3CDTF">2017-07-20T11:42:00Z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