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f7ed5" w14:paraId="78f7ed5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D83983">
        <w:t>528</w:t>
      </w:r>
      <w:r w:rsidR="0094160D">
        <w:t>/16-</w:t>
      </w:r>
      <w:r w:rsidR="00D83983">
        <w:t>20</w:t>
      </w:r>
    </w:p>
    <w:p w:rsidRDefault="00D7482F" w:rsidP="00D7482F" w:rsidR="00D7482F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D83983" w:rsidP="00D83983" w:rsidR="00D83983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83983" w:rsidP="00D83983" w:rsidR="00D83983">
      <w:pPr>
        <w:ind w:right="6662"/>
        <w:jc w:val="center"/>
        <w:rPr>
          <w:bCs/>
        </w:rPr>
      </w:pPr>
      <w:r>
        <w:rPr>
          <w:bCs/>
        </w:rPr>
        <w:t>Trgovački sud u Zadru</w:t>
      </w:r>
    </w:p>
    <w:p w:rsidRDefault="00D83983" w:rsidP="00D83983" w:rsidR="00D83983">
      <w:pPr>
        <w:tabs>
          <w:tab w:pos="2410" w:val="left"/>
        </w:tabs>
        <w:ind w:right="6662"/>
        <w:jc w:val="center"/>
        <w:rPr>
          <w:bCs/>
        </w:rPr>
      </w:pPr>
      <w:r>
        <w:rPr>
          <w:bCs/>
        </w:rPr>
        <w:t>Dr. Franje Tuđmana 35</w:t>
      </w:r>
    </w:p>
    <w:p w:rsidRDefault="00D83983" w:rsidP="00D83983" w:rsidR="00D83983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D83983">
        <w:t>KOKICA RUDAN d.o.o., Radonić, Rudani bb, OIB: 83034836552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 w:rsidR="00404BB9">
        <w:t xml:space="preserve"> i 104/17</w:t>
      </w:r>
      <w:r>
        <w:t>)</w:t>
      </w:r>
      <w:r w:rsidRPr="006A62B7">
        <w:t xml:space="preserve"> dana</w:t>
      </w:r>
      <w:r>
        <w:t xml:space="preserve"> </w:t>
      </w:r>
      <w:r w:rsidR="0026199A">
        <w:t>2</w:t>
      </w:r>
      <w:r w:rsidR="00404BB9">
        <w:t xml:space="preserve">. </w:t>
      </w:r>
      <w:r w:rsidR="00D83983">
        <w:t>ožujka</w:t>
      </w:r>
      <w:r w:rsidR="00404BB9">
        <w:t xml:space="preserve"> 2018</w:t>
      </w:r>
      <w:r w:rsidR="008B68A8">
        <w:t>.</w:t>
      </w:r>
      <w:r w:rsidRPr="006A62B7">
        <w:t xml:space="preserve">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D83983">
        <w:t>KOKICA RUDAN d.o.o., Radonić, Rudani bb, OIB: 83034836552,</w:t>
      </w:r>
      <w:r w:rsidRPr="006A62B7">
        <w:t xml:space="preserve"> stečajni postupak otvoren je dana </w:t>
      </w:r>
      <w:r w:rsidR="0026199A">
        <w:t>2</w:t>
      </w:r>
      <w:r w:rsidR="00404BB9">
        <w:t xml:space="preserve">. </w:t>
      </w:r>
      <w:r w:rsidR="00D83983">
        <w:t>ožujka</w:t>
      </w:r>
      <w:r w:rsidR="00404BB9">
        <w:t xml:space="preserve"> 2018</w:t>
      </w:r>
      <w:r w:rsidRPr="006A62B7">
        <w:t xml:space="preserve">. u </w:t>
      </w:r>
      <w:r w:rsidR="0026199A">
        <w:t>14,25</w:t>
      </w:r>
      <w:r w:rsidRPr="006A62B7">
        <w:t xml:space="preserve"> sati i kada je ovo rješenje o otvaranju stečajnog postupka istaknuto na </w:t>
      </w:r>
      <w:r>
        <w:t>e-</w:t>
      </w:r>
      <w:r w:rsidRPr="006A62B7">
        <w:t>oglasnoj ploči suda.</w:t>
      </w:r>
    </w:p>
    <w:p w:rsidRDefault="000A6630" w:rsidP="003E5853" w:rsidR="000A6630">
      <w:pPr>
        <w:jc w:val="both"/>
      </w:pPr>
    </w:p>
    <w:p w:rsidRDefault="00590943" w:rsidP="00B53D93" w:rsidR="000A1B4B">
      <w:pPr>
        <w:ind w:hanging="705" w:left="705"/>
        <w:jc w:val="both"/>
      </w:pPr>
      <w:r w:rsidRPr="003E5853">
        <w:t>II</w:t>
      </w:r>
      <w:r w:rsidRPr="003E5853">
        <w:tab/>
      </w:r>
      <w:r w:rsidR="00D83983" w:rsidRPr="00D83983">
        <w:t>Sandra Gregorić Jelinek iz Zagreba</w:t>
      </w:r>
      <w:r w:rsidR="003E5853" w:rsidRPr="00D83983">
        <w:t xml:space="preserve">, </w:t>
      </w:r>
      <w:r w:rsidR="00D83983" w:rsidRPr="00D83983">
        <w:t>Klenovac 5</w:t>
      </w:r>
      <w:r w:rsidR="003E5853" w:rsidRPr="00D83983">
        <w:t xml:space="preserve">, OIB: </w:t>
      </w:r>
      <w:r w:rsidR="00D83983" w:rsidRPr="00D83983">
        <w:t>76527594917,</w:t>
      </w:r>
      <w:r w:rsidR="00B53D93">
        <w:t xml:space="preserve"> </w:t>
      </w:r>
      <w:r w:rsidRPr="003E5853">
        <w:t xml:space="preserve">imenuje </w:t>
      </w:r>
      <w:r w:rsidR="003E5853" w:rsidRPr="003E5853">
        <w:t>se za</w:t>
      </w:r>
      <w:r w:rsidR="00D83983">
        <w:t xml:space="preserve"> stečajnu</w:t>
      </w:r>
      <w:r w:rsidR="003E5853">
        <w:t xml:space="preserve"> upravitelj</w:t>
      </w:r>
      <w:r w:rsidR="00D83983">
        <w:t>icu</w:t>
      </w:r>
      <w:r w:rsidR="003E5853">
        <w:t xml:space="preserve"> </w:t>
      </w:r>
      <w:r w:rsidR="003E5853" w:rsidRPr="006A62B7">
        <w:t>nad stečajnim dužnikom</w:t>
      </w:r>
      <w:r w:rsidR="0094160D" w:rsidRPr="0094160D">
        <w:t xml:space="preserve"> </w:t>
      </w:r>
      <w:r w:rsidR="00D83983">
        <w:t>KOKICA RUDAN d.o.o., Radonić, Rudani bb, OIB: 83034836552</w:t>
      </w:r>
      <w:r w:rsidR="0094160D">
        <w:t>.</w:t>
      </w:r>
    </w:p>
    <w:p w:rsidRDefault="0094160D" w:rsidP="00B53D93" w:rsidR="0094160D">
      <w:pPr>
        <w:ind w:hanging="705" w:left="705"/>
        <w:jc w:val="both"/>
      </w:pPr>
    </w:p>
    <w:p w:rsidRDefault="00590943" w:rsidP="0094160D" w:rsidR="0094160D">
      <w:pPr>
        <w:ind w:hanging="705" w:left="705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D83983">
        <w:t>KOKICA RUDAN d.o.o., Radonić, Rudani bb, OIB: 83034836552</w:t>
      </w:r>
      <w:r w:rsidR="0094160D">
        <w:t>.</w:t>
      </w:r>
    </w:p>
    <w:p w:rsidRDefault="000A1B4B" w:rsidP="00B53D93" w:rsidR="000A1B4B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0A6630" w:rsidP="003E5853" w:rsidR="000A6630">
      <w:pPr>
        <w:jc w:val="both"/>
      </w:pPr>
    </w:p>
    <w:p w:rsidRDefault="00590943" w:rsidP="003E5853" w:rsidR="000A6630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0A6630" w:rsidP="00D83F1A" w:rsidR="000A6630">
      <w:pPr>
        <w:ind w:hanging="708" w:left="708"/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94160D" w:rsidR="0094160D">
      <w:pPr>
        <w:ind w:hanging="705" w:left="705"/>
        <w:jc w:val="center"/>
      </w:pPr>
      <w:r w:rsidRPr="006A62B7">
        <w:t>Obrazloženje</w:t>
      </w:r>
    </w:p>
    <w:p w:rsidRDefault="00404BB9" w:rsidP="00404BB9" w:rsidR="00404BB9"/>
    <w:p w:rsidRDefault="0094160D" w:rsidP="00D83983" w:rsidR="008B68A8">
      <w:pPr>
        <w:ind w:firstLine="705"/>
        <w:jc w:val="both"/>
      </w:pPr>
      <w:r w:rsidRPr="00CE76CB">
        <w:t xml:space="preserve">Postupajući </w:t>
      </w:r>
      <w:r>
        <w:t>po prijedlogu Financijske agencije za otvaranje stečajnog postupka</w:t>
      </w:r>
      <w:r w:rsidRPr="00CE76CB">
        <w:t xml:space="preserve">, rješenjem ovog suda od </w:t>
      </w:r>
      <w:r w:rsidR="00D83983">
        <w:t>2</w:t>
      </w:r>
      <w:r>
        <w:t xml:space="preserve">2. </w:t>
      </w:r>
      <w:r w:rsidR="00D83983">
        <w:t>travnja</w:t>
      </w:r>
      <w:r>
        <w:t xml:space="preserve"> 2016</w:t>
      </w:r>
      <w:r w:rsidRPr="00CE76CB">
        <w:t>. pokrenut je prethodni postupak nad dužnikom</w:t>
      </w:r>
      <w:r>
        <w:t xml:space="preserve"> </w:t>
      </w:r>
      <w:r w:rsidR="00D83983">
        <w:t>KOKICA RUDAN d.o.o., Radonić</w:t>
      </w:r>
      <w:r w:rsidR="00CA7FCC">
        <w:t>.</w:t>
      </w:r>
    </w:p>
    <w:p w:rsidRDefault="00590943" w:rsidP="00404BB9" w:rsidR="001433E2">
      <w:pPr>
        <w:ind w:firstLine="705"/>
        <w:jc w:val="both"/>
      </w:pPr>
      <w:r w:rsidRPr="006A62B7">
        <w:t>Rješenjem</w:t>
      </w:r>
      <w:r>
        <w:t xml:space="preserve"> ovog suda br. 1</w:t>
      </w:r>
      <w:r w:rsidR="00660058">
        <w:t xml:space="preserve"> </w:t>
      </w:r>
      <w:r>
        <w:t>St-</w:t>
      </w:r>
      <w:r w:rsidR="00D83983">
        <w:t>528</w:t>
      </w:r>
      <w:r w:rsidR="0094160D">
        <w:t>/16-</w:t>
      </w:r>
      <w:r w:rsidR="00D83983">
        <w:t>15</w:t>
      </w:r>
      <w:r w:rsidRPr="006A62B7">
        <w:t xml:space="preserve"> od </w:t>
      </w:r>
      <w:r>
        <w:t xml:space="preserve">dana </w:t>
      </w:r>
      <w:r w:rsidR="00D83983">
        <w:t>12</w:t>
      </w:r>
      <w:r w:rsidR="000A1B4B">
        <w:t xml:space="preserve">. </w:t>
      </w:r>
      <w:r w:rsidR="00D83983">
        <w:t>prosinca</w:t>
      </w:r>
      <w:r w:rsidR="001433E2">
        <w:t xml:space="preserve"> 2016</w:t>
      </w:r>
      <w:r w:rsidRPr="006A62B7">
        <w:t>.</w:t>
      </w:r>
      <w:r w:rsidR="008B68A8">
        <w:t xml:space="preserve"> pozvani su</w:t>
      </w:r>
      <w:r w:rsidR="00404BB9">
        <w:t xml:space="preserve"> </w:t>
      </w:r>
      <w:r w:rsidR="001433E2">
        <w:t xml:space="preserve">vjerovnici ovog trgovačkog društva da u roku od 15 dana od isteka osmog dana od objave </w:t>
      </w:r>
      <w:r w:rsidR="001433E2">
        <w:lastRenderedPageBreak/>
        <w:t xml:space="preserve">rješenja na e-oglasnoj ploči suda solidarno predujme iznos od </w:t>
      </w:r>
      <w:r w:rsidR="00D83983">
        <w:t>16</w:t>
      </w:r>
      <w:r w:rsidR="001433E2">
        <w:t>.</w:t>
      </w:r>
      <w:r w:rsidR="00D83983">
        <w:t>8</w:t>
      </w:r>
      <w:r w:rsidR="001433E2">
        <w:t>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404BB9" w:rsidR="001433E2" w:rsidRPr="001433E2">
      <w:pPr>
        <w:ind w:firstLine="708"/>
        <w:jc w:val="both"/>
      </w:pPr>
      <w:r w:rsidRPr="006A62B7"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D83983">
        <w:t>12</w:t>
      </w:r>
      <w:r w:rsidR="000A1B4B">
        <w:t>.</w:t>
      </w:r>
      <w:r w:rsidR="0010003A">
        <w:t xml:space="preserve"> </w:t>
      </w:r>
      <w:r w:rsidR="00D83983">
        <w:t>prosinca</w:t>
      </w:r>
      <w:r w:rsidR="00BE48EC">
        <w:t xml:space="preserve"> </w:t>
      </w:r>
      <w:r w:rsidRPr="001433E2">
        <w:t xml:space="preserve"> 2016., temeljem čega je rok za uplatu predujma istekao dana </w:t>
      </w:r>
      <w:r w:rsidR="0026199A">
        <w:t>4.</w:t>
      </w:r>
      <w:r w:rsidR="000A1B4B">
        <w:t xml:space="preserve"> </w:t>
      </w:r>
      <w:r w:rsidR="00D83983">
        <w:t>siječnja 2017</w:t>
      </w:r>
      <w:r w:rsidR="00275EA4">
        <w:t>.</w:t>
      </w:r>
    </w:p>
    <w:p w:rsidRDefault="001433E2" w:rsidP="00404BB9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3E5853" w:rsidP="00404BB9" w:rsidR="003E5853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3E5853" w:rsidP="00404BB9" w:rsidR="003E5853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E5853" w:rsidP="00404BB9" w:rsidR="003E5853" w:rsidRPr="00754ACC">
      <w:pPr>
        <w:ind w:firstLine="708"/>
        <w:jc w:val="both"/>
      </w:pPr>
      <w:r>
        <w:t xml:space="preserve"> </w:t>
      </w:r>
      <w:r w:rsidRPr="007E0FEA">
        <w:t>Stoga je odlučeno kao u izreci</w:t>
      </w:r>
      <w:r>
        <w:t>.</w:t>
      </w:r>
    </w:p>
    <w:p w:rsidRDefault="00590943" w:rsidP="00404BB9" w:rsidR="00590943" w:rsidRPr="006A62B7">
      <w:pPr>
        <w:jc w:val="both"/>
      </w:pPr>
    </w:p>
    <w:p w:rsidRDefault="00590943" w:rsidP="00404BB9" w:rsidR="00590943" w:rsidRPr="006A62B7">
      <w:pPr>
        <w:ind w:hanging="705" w:left="705"/>
        <w:jc w:val="center"/>
      </w:pPr>
      <w:r w:rsidRPr="006A62B7">
        <w:t xml:space="preserve">U Zadru, </w:t>
      </w:r>
      <w:r w:rsidR="0026199A">
        <w:t>2</w:t>
      </w:r>
      <w:r w:rsidR="00404BB9">
        <w:t xml:space="preserve">. </w:t>
      </w:r>
      <w:r w:rsidR="00D83983">
        <w:t>ožujka</w:t>
      </w:r>
      <w:r w:rsidR="00404BB9">
        <w:t xml:space="preserve"> 2018</w:t>
      </w:r>
      <w:r w:rsidRPr="006A62B7">
        <w:t>.</w:t>
      </w:r>
    </w:p>
    <w:p w:rsidRDefault="00590943" w:rsidP="00404BB9" w:rsidR="00590943">
      <w:pPr>
        <w:ind w:left="5664"/>
        <w:jc w:val="both"/>
      </w:pPr>
    </w:p>
    <w:p w:rsidRDefault="001433E2" w:rsidP="002C400B" w:rsidR="002C400B">
      <w:r>
        <w:tab/>
      </w:r>
      <w:r>
        <w:tab/>
      </w:r>
      <w:r>
        <w:tab/>
      </w:r>
      <w:r>
        <w:tab/>
      </w:r>
      <w:r>
        <w:tab/>
      </w:r>
      <w:r w:rsidR="00D83983">
        <w:tab/>
      </w:r>
      <w:r w:rsidR="00D83983">
        <w:tab/>
      </w:r>
      <w:r w:rsidR="00D83983">
        <w:tab/>
      </w:r>
      <w:r w:rsidR="00D83983">
        <w:tab/>
      </w:r>
      <w:r w:rsidR="00590943" w:rsidRPr="006A62B7">
        <w:t>S</w:t>
      </w:r>
      <w:r>
        <w:t>utkinja</w:t>
      </w:r>
      <w:r w:rsidR="00590943">
        <w:tab/>
      </w:r>
    </w:p>
    <w:p w:rsidRDefault="00590943" w:rsidP="002C400B" w:rsidR="00590943" w:rsidRPr="006A62B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400B">
        <w:tab/>
      </w:r>
      <w:r w:rsidR="002C400B"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D83983" w:rsidP="00825537" w:rsidR="00590943" w:rsidRPr="006A62B7">
      <w:pPr>
        <w:jc w:val="both"/>
      </w:pPr>
      <w:r>
        <w:t>Pouka o pravnom lijeku</w:t>
      </w:r>
      <w:r w:rsidR="00590943" w:rsidRPr="006A62B7">
        <w:t>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ŽDO - </w:t>
      </w:r>
      <w:r w:rsidR="0026199A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Poreznoj upravi </w:t>
      </w:r>
      <w:r w:rsidR="0026199A">
        <w:t>Šibenik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</w:t>
      </w:r>
      <w:r w:rsidR="0026199A">
        <w:t>Šibenik</w:t>
      </w:r>
      <w:r w:rsidRPr="006A62B7">
        <w:t xml:space="preserve">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 w:rsidR="00D83983">
        <w:t>2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60D" w:rsidR="0094160D">
      <w:r>
        <w:separator/>
      </w:r>
    </w:p>
  </w:endnote>
  <w:endnote w:id="0" w:type="continuationSeparator">
    <w:p w:rsidRDefault="0094160D" w:rsidR="009416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60D" w:rsidR="0094160D">
      <w:r>
        <w:separator/>
      </w:r>
    </w:p>
  </w:footnote>
  <w:footnote w:id="0" w:type="continuationSeparator">
    <w:p w:rsidRDefault="0094160D" w:rsidR="009416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60D" w:rsidP="00825537" w:rsidR="00941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4160D" w:rsidR="009416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160D" w:rsidP="00825537" w:rsidR="009416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9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4160D" w:rsidP="00825537" w:rsidR="0094160D" w:rsidRPr="006A62B7">
    <w:pPr>
      <w:pStyle w:val="Zaglavlje"/>
      <w:jc w:val="right"/>
    </w:pPr>
    <w:r w:rsidRPr="006A62B7">
      <w:t>Poslovni broj 1 St-</w:t>
    </w:r>
    <w:r w:rsidR="00D83983">
      <w:t>528/16-20</w:t>
    </w:r>
  </w:p>
  <w:p w:rsidRDefault="0094160D" w:rsidP="00825537" w:rsidR="0094160D">
    <w:pPr>
      <w:pStyle w:val="Zaglavlje"/>
      <w:jc w:val="right"/>
      <w:rPr>
        <w:rFonts w:cs="Arial" w:hAnsi="Arial" w:ascii="Arial"/>
        <w:sz w:val="22"/>
        <w:szCs w:val="22"/>
      </w:rPr>
    </w:pPr>
  </w:p>
  <w:p w:rsidRDefault="0094160D" w:rsidP="00825537" w:rsidR="0094160D">
    <w:pPr>
      <w:pStyle w:val="Zaglavlje"/>
      <w:jc w:val="right"/>
      <w:rPr>
        <w:rFonts w:cs="Arial" w:hAnsi="Arial" w:ascii="Arial"/>
        <w:sz w:val="22"/>
        <w:szCs w:val="22"/>
      </w:rPr>
    </w:pPr>
  </w:p>
  <w:p w:rsidRDefault="0094160D" w:rsidP="00825537" w:rsidR="0094160D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A1B4B"/>
    <w:rsid w:val="000A6630"/>
    <w:rsid w:val="000D7790"/>
    <w:rsid w:val="0010003A"/>
    <w:rsid w:val="001144F4"/>
    <w:rsid w:val="00117181"/>
    <w:rsid w:val="001433E2"/>
    <w:rsid w:val="001441EB"/>
    <w:rsid w:val="001540AB"/>
    <w:rsid w:val="0017490A"/>
    <w:rsid w:val="00186D9B"/>
    <w:rsid w:val="00215D49"/>
    <w:rsid w:val="00216EE2"/>
    <w:rsid w:val="00236C5C"/>
    <w:rsid w:val="0026199A"/>
    <w:rsid w:val="00272170"/>
    <w:rsid w:val="00275EA4"/>
    <w:rsid w:val="00286C89"/>
    <w:rsid w:val="002A25D5"/>
    <w:rsid w:val="002C1F71"/>
    <w:rsid w:val="002C3F74"/>
    <w:rsid w:val="002C400B"/>
    <w:rsid w:val="00315BAD"/>
    <w:rsid w:val="00325776"/>
    <w:rsid w:val="0034570F"/>
    <w:rsid w:val="003466FE"/>
    <w:rsid w:val="00347F8C"/>
    <w:rsid w:val="00353B45"/>
    <w:rsid w:val="003572C6"/>
    <w:rsid w:val="00387DBB"/>
    <w:rsid w:val="003A0F96"/>
    <w:rsid w:val="003E5853"/>
    <w:rsid w:val="003F68D8"/>
    <w:rsid w:val="003F769A"/>
    <w:rsid w:val="00403476"/>
    <w:rsid w:val="00404BB9"/>
    <w:rsid w:val="00425717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3154A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B61BC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B68A8"/>
    <w:rsid w:val="008D17AE"/>
    <w:rsid w:val="008F0D7C"/>
    <w:rsid w:val="00906E38"/>
    <w:rsid w:val="0091052A"/>
    <w:rsid w:val="0094160D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45C7F"/>
    <w:rsid w:val="00B53D93"/>
    <w:rsid w:val="00B604A8"/>
    <w:rsid w:val="00B85A8A"/>
    <w:rsid w:val="00BA5150"/>
    <w:rsid w:val="00BB0D8F"/>
    <w:rsid w:val="00BC2AA3"/>
    <w:rsid w:val="00BE48EC"/>
    <w:rsid w:val="00C35145"/>
    <w:rsid w:val="00C843A4"/>
    <w:rsid w:val="00CA3D11"/>
    <w:rsid w:val="00CA7FCC"/>
    <w:rsid w:val="00CD2D99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7482F"/>
    <w:rsid w:val="00D83983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12B83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D8398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D83983"/>
    <w:rPr>
      <w:rFonts w:cs="Arial" w:hAnsi="Arial" w:asci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qFormat/>
    <w:locked/>
    <w:rsid w:val="00D8398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D83983"/>
    <w:rPr>
      <w:rFonts w:ascii="Arial" w:cs="Arial" w:hAnsi="Arial"/>
      <w:b/>
      <w:bCs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74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2018.</izvorni_sadrzaj>
    <derivirana_varijabla naziv="DomainObject.DatumDonosenjaOdluke_1">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KOKICA RUDAN društvo s ograničenom odgovornošću za proizvodnju i trgovinu</izvorni_sadrzaj>
    <derivirana_varijabla naziv="DomainObject.Predmet.ProtustrankaFormated_1">  KOKICA RUDAN društvo s ograničenom odgovornošću za proizvodnju i trgovinu</derivirana_varijabla>
  </DomainObject.Predmet.ProtustrankaFormated>
  <DomainObject.Predmet.ProtustrankaFormatedOIB>
    <izvorni_sadrzaj>  KOKICA RUDAN društvo s ograničenom odgovornošću za proizvodnju i trgovinu, OIB 83034836552</izvorni_sadrzaj>
    <derivirana_varijabla naziv="DomainObject.Predmet.ProtustrankaFormatedOIB_1">  KOKICA RUDAN društvo s ograničenom odgovornošću za proizvodnju i trgovinu, OIB 83034836552</derivirana_varijabla>
  </DomainObject.Predmet.ProtustrankaFormatedOIB>
  <DomainObject.Predmet.ProtustrankaFormatedWithAdress>
    <izvorni_sadrzaj> KOKICA RUDAN društvo s ograničenom odgovornošću za proizvodnju i trgovinu, Rudani bb, 22221 Radonić</izvorni_sadrzaj>
    <derivirana_varijabla naziv="DomainObject.Predmet.ProtustrankaFormatedWithAdress_1"> KOKICA RUDAN društvo s ograničenom odgovornošću za proizvodnju i trgovinu, Rudani bb, 22221 Radonić</derivirana_varijabla>
  </DomainObject.Predmet.ProtustrankaFormatedWithAdress>
  <DomainObject.Predmet.ProtustrankaFormatedWithAdressOIB>
    <izvorni_sadrzaj> KOKICA RUDAN društvo s ograničenom odgovornošću za proizvodnju i trgovinu, OIB 83034836552, Rudani bb, 22221 Radonić</izvorni_sadrzaj>
    <derivirana_varijabla naziv="DomainObject.Predmet.ProtustrankaFormatedWithAdressOIB_1"> KOKICA RUDAN društvo s ograničenom odgovornošću za proizvodnju i trgovinu, OIB 83034836552, Rudani bb, 22221 Radonić</derivirana_varijabla>
  </DomainObject.Predmet.ProtustrankaFormatedWithAdressOIB>
  <DomainObject.Predmet.ProtustrankaWithAdress>
    <izvorni_sadrzaj>KOKICA RUDAN društvo s ograničenom odgovornošću za proizvodnju i trgovinu Rudani bb, 22221 Radonić</izvorni_sadrzaj>
    <derivirana_varijabla naziv="DomainObject.Predmet.ProtustrankaWithAdress_1">KOKICA RUDAN društvo s ograničenom odgovornošću za proizvodnju i trgovinu Rudani bb, 22221 Radonić</derivirana_varijabla>
  </DomainObject.Predmet.ProtustrankaWithAdress>
  <DomainObject.Predmet.ProtustrankaWithAdressOIB>
    <izvorni_sadrzaj>KOKICA RUDAN društvo s ograničenom odgovornošću za proizvodnju i trgovinu, OIB 83034836552, Rudani bb, 22221 Radonić</izvorni_sadrzaj>
    <derivirana_varijabla naziv="DomainObject.Predmet.ProtustrankaWithAdressOIB_1">KOKICA RUDAN društvo s ograničenom odgovornošću za proizvodnju i trgovinu, OIB 83034836552, Rudani bb, 22221 Radonić</derivirana_varijabla>
  </DomainObject.Predmet.ProtustrankaWithAdressOIB>
  <DomainObject.Predmet.ProtustrankaNazivFormated>
    <izvorni_sadrzaj>KOKICA RUDAN društvo s ograničenom odgovornošću za proizvodnju i trgovinu</izvorni_sadrzaj>
    <derivirana_varijabla naziv="DomainObject.Predmet.ProtustrankaNazivFormated_1">KOKICA RUDAN društvo s ograničenom odgovornošću za proizvodnju i trgovinu</derivirana_varijabla>
  </DomainObject.Predmet.ProtustrankaNazivFormated>
  <DomainObject.Predmet.ProtustrankaNazivFormatedOIB>
    <izvorni_sadrzaj>KOKICA RUDAN društvo s ograničenom odgovornošću za proizvodnju i trgovinu, OIB 83034836552</izvorni_sadrzaj>
    <derivirana_varijabla naziv="DomainObject.Predmet.ProtustrankaNazivFormatedOIB_1">KOKICA RUDAN društvo s ograničenom odgovornošću za proizvodnju i trgovinu, OIB 83034836552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KOKICA RUDAN društvo s ograničenom odgovornošću za proizvodnju i trgovinu</item>
    </izvorni_sadrzaj>
    <derivirana_varijabla naziv="DomainObject.Predmet.ProtuStrankaListFormated_1">
      <item>KOKICA RUDAN društvo s ograničenom odgovornošću za proizvodnju i trgovinu</item>
    </derivirana_varijabla>
  </DomainObject.Predmet.ProtuStrankaListFormated>
  <DomainObject.Predmet.ProtuStrankaListFormatedOIB>
    <izvorni_sadrzaj>
      <item>KOKICA RUDAN društvo s ograničenom odgovornošću za proizvodnju i trgovinu, OIB 83034836552</item>
    </izvorni_sadrzaj>
    <derivirana_varijabla naziv="DomainObject.Predmet.ProtuStrankaListFormatedOIB_1">
      <item>KOKICA RUDAN društvo s ograničenom odgovornošću za proizvodnju i trgovinu, OIB 83034836552</item>
    </derivirana_varijabla>
  </DomainObject.Predmet.ProtuStrankaListFormatedOIB>
  <DomainObject.Predmet.ProtuStrankaListFormatedWithAdress>
    <izvorni_sadrzaj>
      <item>KOKICA RUDAN društvo s ograničenom odgovornošću za proizvodnju i trgovinu, Rudani bb, 22221 Radonić</item>
    </izvorni_sadrzaj>
    <derivirana_varijabla naziv="DomainObject.Predmet.ProtuStrankaListFormatedWithAdress_1">
      <item>KOKICA RUDAN društvo s ograničenom odgovornošću za proizvodnju i trgovinu, Rudani bb, 22221 Radonić</item>
    </derivirana_varijabla>
  </DomainObject.Predmet.ProtuStrankaListFormatedWithAdress>
  <DomainObject.Predmet.ProtuStrankaListFormatedWithAdressOIB>
    <izvorni_sadrzaj>
      <item>KOKICA RUDAN društvo s ograničenom odgovornošću za proizvodnju i trgovinu, OIB 83034836552, Rudani bb, 22221 Radonić</item>
    </izvorni_sadrzaj>
    <derivirana_varijabla naziv="DomainObject.Predmet.ProtuStrankaListFormatedWithAdressOIB_1">
      <item>KOKICA RUDAN društvo s ograničenom odgovornošću za proizvodnju i trgovinu, OIB 83034836552, Rudani bb, 22221 Radonić</item>
    </derivirana_varijabla>
  </DomainObject.Predmet.ProtuStrankaListFormatedWithAdressOIB>
  <DomainObject.Predmet.ProtuStrankaListNazivFormated>
    <izvorni_sadrzaj>
      <item>KOKICA RUDAN društvo s ograničenom odgovornošću za proizvodnju i trgovinu</item>
    </izvorni_sadrzaj>
    <derivirana_varijabla naziv="DomainObject.Predmet.ProtuStrankaListNazivFormated_1">
      <item>KOKICA RUDAN društvo s ograničenom odgovornošću za proizvodnju i trgovinu</item>
    </derivirana_varijabla>
  </DomainObject.Predmet.ProtuStrankaListNazivFormated>
  <DomainObject.Predmet.ProtuStrankaListNazivFormatedOIB>
    <izvorni_sadrzaj>
      <item>KOKICA RUDAN društvo s ograničenom odgovornošću za proizvodnju i trgovinu, OIB 83034836552</item>
    </izvorni_sadrzaj>
    <derivirana_varijabla naziv="DomainObject.Predmet.ProtuStrankaListNazivFormatedOIB_1">
      <item>KOKICA RUDAN društvo s ograničenom odgovornošću za proizvodnju i trgovinu, OIB 83034836552</item>
    </derivirana_varijabla>
  </DomainObject.Predmet.ProtuStrankaListNazivFormatedOIB>
  <DomainObject.Predmet.OstaliListFormated>
    <izvorni_sadrzaj>
      <item>Nikolina Komadina</item>
      <item>Niko Rudan</item>
    </izvorni_sadrzaj>
    <derivirana_varijabla naziv="DomainObject.Predmet.OstaliListFormated_1">
      <item>Nikolina Komadina</item>
      <item>Niko Rudan</item>
    </derivirana_varijabla>
  </DomainObject.Predmet.OstaliListFormated>
  <DomainObject.Predmet.OstaliListFormatedOIB>
    <izvorni_sadrzaj>
      <item>Nikolina Komadina, OIB 16300975064</item>
      <item>Niko Rudan, OIB 05512788709</item>
    </izvorni_sadrzaj>
    <derivirana_varijabla naziv="DomainObject.Predmet.OstaliListFormatedOIB_1">
      <item>Nikolina Komadina, OIB 16300975064</item>
      <item>Niko Rudan, OIB 05512788709</item>
    </derivirana_varijabla>
  </DomainObject.Predmet.OstaliListFormatedOIB>
  <DomainObject.Predmet.OstaliListFormatedWithAdress>
    <izvorni_sadrzaj>
      <item>Nikolina Komadina, Hrvatske Mornarice 20, 21000 Split</item>
      <item>Niko Rudan, Rudani 7, 22221 Radonić</item>
    </izvorni_sadrzaj>
    <derivirana_varijabla naziv="DomainObject.Predmet.OstaliListFormatedWithAdress_1">
      <item>Nikolina Komadina, Hrvatske Mornarice 20, 21000 Split</item>
      <item>Niko Rudan, Rudani 7, 22221 Radonić</item>
    </derivirana_varijabla>
  </DomainObject.Predmet.OstaliListFormatedWithAdress>
  <DomainObject.Predmet.OstaliListFormatedWithAdressOIB>
    <izvorni_sadrzaj>
      <item>Nikolina Komadina, OIB 16300975064, Hrvatske Mornarice 20, 21000 Split</item>
      <item>Niko Rudan, OIB 05512788709, Rudani 7, 22221 Radonić</item>
    </izvorni_sadrzaj>
    <derivirana_varijabla naziv="DomainObject.Predmet.OstaliListFormatedWithAdressOIB_1">
      <item>Nikolina Komadina, OIB 16300975064, Hrvatske Mornarice 20, 21000 Split</item>
      <item>Niko Rudan, OIB 05512788709, Rudani 7, 22221 Radonić</item>
    </derivirana_varijabla>
  </DomainObject.Predmet.OstaliListFormatedWithAdressOIB>
  <DomainObject.Predmet.OstaliListNazivFormated>
    <izvorni_sadrzaj>
      <item>Nikolina Komadina</item>
      <item>Niko Rudan</item>
    </izvorni_sadrzaj>
    <derivirana_varijabla naziv="DomainObject.Predmet.OstaliListNazivFormated_1">
      <item>Nikolina Komadina</item>
      <item>Niko Rudan</item>
    </derivirana_varijabla>
  </DomainObject.Predmet.OstaliListNazivFormated>
  <DomainObject.Predmet.OstaliListNazivFormatedOIB>
    <izvorni_sadrzaj>
      <item>Nikolina Komadina, OIB 16300975064</item>
      <item>Niko Rudan, OIB 05512788709</item>
    </izvorni_sadrzaj>
    <derivirana_varijabla naziv="DomainObject.Predmet.OstaliListNazivFormatedOIB_1">
      <item>Nikolina Komadina, OIB 16300975064</item>
      <item>Niko Rudan, OIB 05512788709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2018.</izvorni_sadrzaj>
    <derivirana_varijabla naziv="DomainObject.Datum_1">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KOKICA RUDAN društvo s ograničenom odgovornošću za proizvodnju i trgovinu</izvorni_sadrzaj>
    <derivirana_varijabla naziv="DomainObject.Predmet.ProtustrankaIDrugi_1">KOKICA RUDAN društvo s ograničenom odgovornošću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KOKICA RUDAN društvo s ograničenom odgovornošću za proizvodnju i trgovinu, OIB 83034836552, Rudani bb, 22221 Radonić</izvorni_sadrzaj>
    <derivirana_varijabla naziv="DomainObject.Predmet.ProtustrankaIDrugiAdressOIB_1">KOKICA RUDAN društvo s ograničenom odgovornošću za proizvodnju i trgovinu, OIB 83034836552, Rudani bb, 22221 Radonić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KOKICA RUDAN društvo s ograničenom odgovornošću za proizvodnju i trgovinu</item>
      <item>Nikolina Komadina</item>
      <item>Niko Rudan</item>
    </izvorni_sadrzaj>
    <derivirana_varijabla naziv="DomainObject.Predmet.SudioniciListNaziv_1">
      <item>FINA - Podružnica Šibenik</item>
      <item>KOKICA RUDAN društvo s ograničenom odgovornošću za proizvodnju i trgovinu</item>
      <item>Nikolina Komadina</item>
      <item>Niko Rudan</item>
    </derivirana_varijabla>
  </DomainObject.Predmet.SudioniciListNaziv>
  <DomainObject.Predmet.SudioniciListAdressOIB>
    <izvorni_sadrzaj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izvorni_sadrzaj>
    <derivirana_varijabla naziv="DomainObject.Predmet.SudioniciListAdressOIB_1">
      <item>FINA - Podružnica Šibenik, OIB 85821130368, Perivoj L. Marune 1,22000 Šibenik</item>
      <item>KOKICA RUDAN društvo s ograničenom odgovornošću za proizvodnju i trgovinu, OIB 83034836552, Rudani bb,22221 Radonić</item>
      <item>Nikolina Komadina, OIB 16300975064, Hrvatske Mornarice 20,21000 Split</item>
      <item>Niko Rudan, OIB 05512788709, Rudani 7,22221 Radonić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83034836552</item>
      <item>, OIB 16300975064</item>
      <item>, OIB 05512788709</item>
    </izvorni_sadrzaj>
    <derivirana_varijabla naziv="DomainObject.Predmet.SudioniciListNazivOIB_1">
      <item>, OIB 85821130368</item>
      <item>, OIB 83034836552</item>
      <item>, OIB 16300975064</item>
      <item>, OIB 05512788709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628</properties:Words>
  <properties:Characters>3309</properties:Characters>
  <properties:Lines>94</properties:Lines>
  <properties:Paragraphs>43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2018-03-02T08:00:00Z</dcterms:created>
  <dc:creator>Ardena Bajlo</dc:creator>
  <cp:lastModifiedBy>Ardena Bajlo</cp:lastModifiedBy>
  <cp:lastPrinted>2015-03-02T10:10:00Z</cp:lastPrinted>
  <dcterms:modified xmlns:xsi="http://www.w3.org/2001/XMLSchema-instance" xsi:type="dcterms:W3CDTF">2018-03-02T13:17:00Z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(1St-528-16 - otvaranje i zaključenje nakon poziva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