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d0c8" w14:paraId="d68d0c8" w:rsidRDefault="002C119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1960245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C1194" w:rsidP="002C1194" w:rsidR="00AE649C">
      <w:pPr>
        <w:pStyle w:val="NormaleSPIS"/>
        <w:spacing w:after="0"/>
      </w:pPr>
      <w:r>
        <w:t xml:space="preserve">           Republika Hrvatska</w:t>
      </w:r>
    </w:p>
    <w:p w:rsidRDefault="002C1194" w:rsidP="002C1194" w:rsidR="002C1194">
      <w:pPr>
        <w:pStyle w:val="NormaleSPIS"/>
        <w:spacing w:after="0"/>
      </w:pPr>
      <w:r>
        <w:t xml:space="preserve">       Trgovački sud u Bjelovaru</w:t>
      </w:r>
    </w:p>
    <w:p w:rsidRDefault="002C1194" w:rsidP="002C1194" w:rsidR="002C1194">
      <w:pPr>
        <w:pStyle w:val="NormaleSPIS"/>
        <w:spacing w:after="0"/>
      </w:pPr>
      <w:r>
        <w:t>Bjelovar, Šetalište dr.I.Lebovića 42.</w:t>
      </w:r>
    </w:p>
    <w:p w:rsidRDefault="002C1194" w:rsidP="002C1194" w:rsidR="002C1194">
      <w:pPr>
        <w:pStyle w:val="NormaleSPIS"/>
        <w:spacing w:after="0"/>
        <w:jc w:val="right"/>
      </w:pPr>
      <w:r>
        <w:t>Poslovni broj:7 St-169/2018-4</w:t>
      </w:r>
    </w:p>
    <w:p w:rsidRDefault="002C1194" w:rsidP="002C1194" w:rsidR="002C1194">
      <w:pPr>
        <w:jc w:val="center"/>
        <w:rPr>
          <w:b/>
        </w:rPr>
      </w:pPr>
    </w:p>
    <w:p w:rsidRDefault="002C1194" w:rsidP="002C1194" w:rsidR="002C1194">
      <w:pPr>
        <w:jc w:val="center"/>
      </w:pPr>
      <w:r>
        <w:t>U   I M E  R E P U B L I K E   H R V A T S K E</w:t>
      </w:r>
    </w:p>
    <w:p w:rsidRDefault="002C1194" w:rsidP="002C1194" w:rsidR="002C1194">
      <w:pPr>
        <w:jc w:val="center"/>
      </w:pPr>
      <w:r>
        <w:t>R J E Š E N J E</w:t>
      </w:r>
    </w:p>
    <w:p w:rsidRDefault="002C1194" w:rsidP="002C1194" w:rsidR="002C1194">
      <w:pPr>
        <w:ind w:firstLine="720"/>
        <w:jc w:val="both"/>
      </w:pPr>
      <w:r>
        <w:rPr>
          <w:noProof/>
        </w:rPr>
        <w:t xml:space="preserve">Trgovački sud u Bjelovaru, po sucu Tomislavu Mrazoviću, </w:t>
      </w:r>
      <w:r>
        <w:t>povodom prijedloga FINANCIJSKE AGENCIJE, OIB 85821130368, RC Zagreb, za otvaranje stečajnog postupka nad dužnikom EA STUDIO d.o.o. za projektiranje, građenje i nadzor iz Zagreba, Šulekova 2, MBS 080272259, OIB 38215187384, 5. srpnja 2018.</w:t>
      </w:r>
    </w:p>
    <w:p w:rsidRDefault="002C1194" w:rsidP="002C1194" w:rsidR="002C1194">
      <w:pPr>
        <w:jc w:val="center"/>
      </w:pPr>
      <w:r>
        <w:t>r i j e š i o   j e</w:t>
      </w:r>
    </w:p>
    <w:p w:rsidRDefault="002C1194" w:rsidP="002C1194" w:rsidR="002C1194">
      <w:pPr>
        <w:jc w:val="both"/>
        <w:rPr>
          <w:szCs w:val="20"/>
        </w:rPr>
      </w:pPr>
      <w:r>
        <w:rPr>
          <w:b/>
        </w:rPr>
        <w:tab/>
      </w:r>
      <w:r>
        <w:t>1.Obustavlja se postupak radi utvrđivanja uvjeta za otvaranje stečajnog postupka nad dužnikom EA STUDIO d.o.o. za projektiranje, građenje i nadzor iz Zagreba, Šulekova 2, MBS 080272259, OIB 38215187384.</w:t>
      </w:r>
    </w:p>
    <w:p w:rsidRDefault="002C1194" w:rsidP="002C1194" w:rsidR="002C1194">
      <w:pPr>
        <w:ind w:firstLine="720"/>
        <w:jc w:val="both"/>
      </w:pPr>
      <w:r>
        <w:t>2</w:t>
      </w:r>
      <w:r>
        <w:rPr>
          <w:b/>
        </w:rPr>
        <w:t>.</w:t>
      </w:r>
      <w:r>
        <w:t xml:space="preserve">Privremeni stečajni upravitelj </w:t>
      </w:r>
      <w:r>
        <w:rPr>
          <w:noProof/>
        </w:rPr>
        <w:t xml:space="preserve">Krešimir Fučkar iz Sladojevaca, Braće Radića 63, OIB 01195634741, </w:t>
      </w:r>
      <w:r>
        <w:t xml:space="preserve">imenovan Rješenjem ovog suda pod poslovnim brojem 7 St-169/2018-2 od 29. lipnja 2018. godine razrješava se ovim rješenjem dužnosti privremenog stečajnog upravitelja. </w:t>
      </w:r>
    </w:p>
    <w:p w:rsidRDefault="002C1194" w:rsidP="002C1194" w:rsidR="002C1194">
      <w:pPr>
        <w:ind w:firstLine="720"/>
        <w:jc w:val="both"/>
      </w:pPr>
      <w:r>
        <w:t>3.Ročište zakazano radi izjašnjenja o prijedlogu i rasprave o uvjetima za otvaranje stečajnog postupka za dan 26. rujna 2018. godine u 10,30 sati neće se održati.</w:t>
      </w:r>
      <w:r>
        <w:tab/>
      </w:r>
    </w:p>
    <w:p w:rsidRDefault="002C1194" w:rsidP="002C1194" w:rsidR="002C1194">
      <w:pPr>
        <w:pStyle w:val="Naslov1"/>
        <w:jc w:val="center"/>
        <w:rPr>
          <w:b w:val="false"/>
          <w:szCs w:val="24"/>
        </w:rPr>
      </w:pPr>
      <w:r w:rsidRPr="002C1194">
        <w:rPr>
          <w:b w:val="false"/>
          <w:sz w:val="24"/>
          <w:szCs w:val="24"/>
        </w:rPr>
        <w:t>Obrazloženje</w:t>
      </w:r>
    </w:p>
    <w:p w:rsidRDefault="002C1194" w:rsidP="002C1194" w:rsidR="002C1194">
      <w:pPr>
        <w:ind w:firstLine="720"/>
        <w:jc w:val="both"/>
        <w:rPr>
          <w:noProof/>
        </w:rPr>
      </w:pPr>
      <w:r>
        <w:t xml:space="preserve">Financijska agencija je temeljem odredbe čl.110.st.1.Stečajnog zakona (Narodne novine br. 71/15, dalje SZ) podnijela Trgovačkom sudu u Zagrebu, prijedlog za otvaranje stečaja nad dužnikom. U prijedlogu navodi da na dan 28.06.2017. godine dužnik u Očevidniku redoslijeda osnova za plaćanje ima evidentirane neizvršene osnove za plaćanje u neprekinutom razdoblju od 120 dana, u ukupnom iznosu od 13.207,56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28.06.2017. godine na ime predujma za namirenje troškova stečajnog postupka zaplijenila novčana sredstva u iznosu od 5.000,00 kuna.         </w:t>
      </w:r>
    </w:p>
    <w:p w:rsidRDefault="002C1194" w:rsidP="002C1194" w:rsidR="002C1194">
      <w:pPr>
        <w:ind w:firstLine="851"/>
        <w:jc w:val="both"/>
      </w:pPr>
      <w: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26. rujna 2018. godine u 10,30 sati, a na to ročište pozvan je predlagatelj, osoba ovlaštena za zastupanje dužnika po zakonu i privremeni stečajni upravitelj. </w:t>
      </w:r>
    </w:p>
    <w:p w:rsidRDefault="002C1194" w:rsidP="002C1194" w:rsidR="002C1194">
      <w:pPr>
        <w:ind w:firstLine="851"/>
        <w:jc w:val="both"/>
      </w:pPr>
    </w:p>
    <w:p w:rsidRDefault="002C1194" w:rsidP="002C1194" w:rsidR="002C1194">
      <w:pPr>
        <w:spacing w:after="0"/>
        <w:jc w:val="center"/>
      </w:pPr>
      <w:r>
        <w:t>2</w:t>
      </w:r>
    </w:p>
    <w:p w:rsidRDefault="002C1194" w:rsidP="002C1194" w:rsidR="002C1194">
      <w:pPr>
        <w:jc w:val="right"/>
      </w:pPr>
      <w:r>
        <w:t>Poslovni broj:7 St-169/2018-4</w:t>
      </w:r>
    </w:p>
    <w:p w:rsidRDefault="002C1194" w:rsidP="002C1194" w:rsidR="002C1194">
      <w:pPr>
        <w:ind w:firstLine="708"/>
        <w:jc w:val="both"/>
      </w:pPr>
      <w:bookmarkStart w:name="_GoBack" w:id="0"/>
      <w:bookmarkEnd w:id="0"/>
      <w:r>
        <w:t xml:space="preserve">Predlagatelj FINA pisanim podneskom od dana 3.07.2018. godine, a kojeg je sudu dostavio dana 4.07.2018. godine, obavijestio je tim podneskom sud da je predlagatelj izvršio uvid u Očevidnik redoslijeda osnova za plaćanje za dužnika EA STUDIO d.o.o. za projektiranje, građenje i nadzor iz Zagreba, Šulekova 2, MBS 080272259, OIB 38215187384, te utvrdio da na dan pisanja tog podneska dana 3.07.2018. godine, navedeni dužnik nema evidentiranih neizvršenih osnova za plaćanje. </w:t>
      </w:r>
    </w:p>
    <w:p w:rsidRDefault="002C1194" w:rsidP="002C1194" w:rsidR="002C1194">
      <w:pPr>
        <w:ind w:firstLine="851"/>
        <w:jc w:val="both"/>
      </w:pPr>
      <w:r>
        <w:t xml:space="preserve">Slijedom toga sada više ne postoji razlog za otvaranje stečajnog postupka nad dužnikom temeljem kojeg je predlagatelj podnio prijedlog, jer dužnikov račun više nije u blokadi, pa je sud temeljem članka 128.st.9.SZ-a obustavio postupak radi utvrđivanja uvjeta za otvaranje stečajnog postupka nad  navedenim dužnikom, te riješio kao u izreci ovog rješenja. </w:t>
      </w:r>
      <w:r>
        <w:tab/>
      </w:r>
    </w:p>
    <w:p w:rsidRDefault="002C1194" w:rsidP="002C1194" w:rsidR="002C1194">
      <w:pPr>
        <w:ind w:firstLine="720"/>
        <w:jc w:val="center"/>
      </w:pPr>
      <w:r>
        <w:t>Bjelovar 5. srpnja 2018.</w:t>
      </w:r>
    </w:p>
    <w:p w:rsidRDefault="002C1194" w:rsidP="002C1194" w:rsidR="002C1194">
      <w:pPr>
        <w:spacing w:after="0"/>
        <w:ind w:firstLine="720"/>
        <w:jc w:val="both"/>
      </w:pPr>
      <w:r>
        <w:tab/>
      </w:r>
      <w:r>
        <w:tab/>
      </w:r>
      <w:r>
        <w:tab/>
      </w:r>
      <w:r>
        <w:tab/>
      </w:r>
      <w:r>
        <w:tab/>
      </w:r>
      <w:r>
        <w:tab/>
      </w:r>
      <w:r>
        <w:tab/>
        <w:t xml:space="preserve">                Sudac</w:t>
      </w:r>
    </w:p>
    <w:p w:rsidRDefault="002C1194" w:rsidP="002C1194" w:rsidR="002C1194">
      <w:pPr>
        <w:ind w:firstLine="720"/>
        <w:jc w:val="both"/>
      </w:pPr>
      <w:r>
        <w:tab/>
      </w:r>
      <w:r>
        <w:tab/>
      </w:r>
      <w:r>
        <w:tab/>
      </w:r>
      <w:r>
        <w:tab/>
      </w:r>
      <w:r>
        <w:tab/>
      </w:r>
      <w:r>
        <w:tab/>
      </w:r>
      <w:r>
        <w:tab/>
        <w:t xml:space="preserve">       Tomislav Mrazović,v.r.</w:t>
      </w:r>
    </w:p>
    <w:p w:rsidRDefault="002C1194" w:rsidP="002C1194" w:rsidR="002C1194">
      <w:pPr>
        <w:spacing w:after="0"/>
        <w:ind w:firstLine="720"/>
        <w:jc w:val="both"/>
      </w:pPr>
      <w:r>
        <w:t xml:space="preserve">                                                                         Za točnost </w:t>
      </w:r>
      <w:proofErr w:type="spellStart"/>
      <w:r>
        <w:t>otpravka</w:t>
      </w:r>
      <w:proofErr w:type="spellEnd"/>
      <w:r>
        <w:t xml:space="preserve">-ovlašteni službenik </w:t>
      </w:r>
    </w:p>
    <w:p w:rsidRDefault="002C1194" w:rsidP="002C1194" w:rsidR="002C1194">
      <w:pPr>
        <w:ind w:firstLine="720"/>
        <w:jc w:val="both"/>
      </w:pPr>
      <w:r>
        <w:t xml:space="preserve">                                                                                    </w:t>
      </w:r>
      <w:r>
        <w:t xml:space="preserve">      </w:t>
      </w:r>
      <w:r>
        <w:t xml:space="preserve">   Jasmina </w:t>
      </w:r>
      <w:proofErr w:type="spellStart"/>
      <w:r>
        <w:t>Tubić</w:t>
      </w:r>
      <w:proofErr w:type="spellEnd"/>
      <w:r>
        <w:tab/>
      </w:r>
      <w:r>
        <w:tab/>
      </w:r>
      <w:r>
        <w:tab/>
      </w:r>
      <w:r>
        <w:tab/>
      </w:r>
      <w:r>
        <w:tab/>
      </w:r>
      <w:r>
        <w:tab/>
      </w:r>
      <w:r>
        <w:tab/>
        <w:t xml:space="preserve">    </w:t>
      </w:r>
    </w:p>
    <w:p w:rsidRDefault="002C1194" w:rsidP="002C1194" w:rsidR="002C1194">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2C1194" w:rsidP="002C1194" w:rsidR="002C1194">
      <w:pPr>
        <w:jc w:val="both"/>
      </w:pPr>
    </w:p>
    <w:p w:rsidRDefault="002C1194" w:rsidP="002C1194" w:rsidR="002C1194">
      <w:pPr>
        <w:jc w:val="both"/>
      </w:pPr>
    </w:p>
    <w:p w:rsidRDefault="002C1194" w:rsidP="002C1194" w:rsidR="002C119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119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3306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St-169/2018-4</izvorni_sadrzaj>
    <derivirana_varijabla naziv="DomainObject.Oznaka_1">St-169/2018-4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St-169/2018</izvorni_sadrzaj>
    <derivirana_varijabla naziv="DomainObject.Predmet.OznakaBroj_1">St-169/2018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 STUDIO d.o.o. za projektiranje, građenje i nadzor zastupanog po punomoćniku Nikola Škarić</izvorni_sadrzaj>
    <derivirana_varijabla naziv="DomainObject.Predmet.ProtustrankaFormated_1">  EA STUDIO d.o.o. za projektiranje, građenje i nadzor zastupanog po punomoćniku Nikola Škarić</derivirana_varijabla>
  </DomainObject.Predmet.ProtustrankaFormated>
  <DomainObject.Predmet.ProtustrankaFormatedOIB>
    <izvorni_sadrzaj>  EA STUDIO d.o.o. za projektiranje, građenje i nadzor, OIB 38215187384 zastupanog po punomoćniku Nikola Škarić</izvorni_sadrzaj>
    <derivirana_varijabla naziv="DomainObject.Predmet.ProtustrankaFormatedOIB_1">  EA STUDIO d.o.o. za projektiranje, građenje i nadzor, OIB 38215187384 zastupanog po punomoćniku Nikola Škarić</derivirana_varijabla>
  </DomainObject.Predmet.ProtustrankaFormatedOIB>
  <DomainObject.Predmet.ProtustrankaFormatedWithAdress>
    <izvorni_sadrzaj> EA STUDIO d.o.o. za projektiranje, građenje i nadzor, Šulekova 2, 10000 Zagreb zastupanog po punomoćniku Nikola Škarić</izvorni_sadrzaj>
    <derivirana_varijabla naziv="DomainObject.Predmet.ProtustrankaFormatedWithAdress_1"> EA STUDIO d.o.o. za projektiranje, građenje i nadzor, Šulekova 2, 10000 Zagreb zastupanog po punomoćniku Nikola Škarić</derivirana_varijabla>
  </DomainObject.Predmet.ProtustrankaFormatedWithAdress>
  <DomainObject.Predmet.ProtustrankaFormatedWithAdressOIB>
    <izvorni_sadrzaj> EA STUDIO d.o.o. za projektiranje, građenje i nadzor, OIB 38215187384, Šulekova 2, 10000 Zagreb zastupanog po punomoćniku Nikola Škarić</izvorni_sadrzaj>
    <derivirana_varijabla naziv="DomainObject.Predmet.ProtustrankaFormatedWithAdressOIB_1"> EA STUDIO d.o.o. za projektiranje, građenje i nadzor, OIB 38215187384, Šulekova 2, 10000 Zagreb zastupanog po punomoćniku Nikola Škarić</derivirana_varijabla>
  </DomainObject.Predmet.ProtustrankaFormatedWithAdressOIB>
  <DomainObject.Predmet.ProtustrankaWithAdress>
    <izvorni_sadrzaj>EA STUDIO d.o.o. za projektiranje, građenje i nadzor Šulekova 2, 10000 Zagreb</izvorni_sadrzaj>
    <derivirana_varijabla naziv="DomainObject.Predmet.ProtustrankaWithAdress_1">EA STUDIO d.o.o. za projektiranje, građenje i nadzor Šulekova 2, 10000 Zagreb</derivirana_varijabla>
  </DomainObject.Predmet.ProtustrankaWithAdress>
  <DomainObject.Predmet.ProtustrankaWithAdressOIB>
    <izvorni_sadrzaj>EA STUDIO d.o.o. za projektiranje, građenje i nadzor, OIB 38215187384, Šulekova 2, 10000 Zagreb</izvorni_sadrzaj>
    <derivirana_varijabla naziv="DomainObject.Predmet.ProtustrankaWithAdressOIB_1">EA STUDIO d.o.o. za projektiranje, građenje i nadzor, OIB 38215187384, Šulekova 2, 10000 Zagreb</derivirana_varijabla>
  </DomainObject.Predmet.ProtustrankaWithAdressOIB>
  <DomainObject.Predmet.ProtustrankaNazivFormated>
    <izvorni_sadrzaj>EA STUDIO d.o.o. za projektiranje, građenje i nadzor</izvorni_sadrzaj>
    <derivirana_varijabla naziv="DomainObject.Predmet.ProtustrankaNazivFormated_1">EA STUDIO d.o.o. za projektiranje, građenje i nadzor</derivirana_varijabla>
  </DomainObject.Predmet.ProtustrankaNazivFormated>
  <DomainObject.Predmet.ProtustrankaNazivFormatedOIB>
    <izvorni_sadrzaj>EA STUDIO d.o.o. za projektiranje, građenje i nadzor, OIB 38215187384</izvorni_sadrzaj>
    <derivirana_varijabla naziv="DomainObject.Predmet.ProtustrankaNazivFormatedOIB_1">EA STUDIO d.o.o. za projektiranje, građenje i nadzor, OIB 38215187384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EA STUDIO d.o.o. za projektiranje, građenje i nadzor zastupanog po punomoćniku Nikola Škarić</item>
    </izvorni_sadrzaj>
    <derivirana_varijabla naziv="DomainObject.Predmet.ProtuStrankaListFormated_1">
      <item>EA STUDIO d.o.o. za projektiranje, građenje i nadzor zastupanog po punomoćniku Nikola Škarić</item>
    </derivirana_varijabla>
  </DomainObject.Predmet.ProtuStrankaListFormated>
  <DomainObject.Predmet.ProtuStrankaListFormatedOIB>
    <izvorni_sadrzaj>
      <item>EA STUDIO d.o.o. za projektiranje, građenje i nadzor, OIB 38215187384 zastupanog po punomoćniku Nikola Škarić</item>
    </izvorni_sadrzaj>
    <derivirana_varijabla naziv="DomainObject.Predmet.ProtuStrankaListFormatedOIB_1">
      <item>EA STUDIO d.o.o. za projektiranje, građenje i nadzor, OIB 38215187384 zastupanog po punomoćniku Nikola Škarić</item>
    </derivirana_varijabla>
  </DomainObject.Predmet.ProtuStrankaListFormatedOIB>
  <DomainObject.Predmet.ProtuStrankaListFormatedWithAdress>
    <izvorni_sadrzaj>
      <item>EA STUDIO d.o.o. za projektiranje, građenje i nadzor, Šulekova 2, 10000 Zagreb zastupanog po punomoćniku Nikola Škarić</item>
    </izvorni_sadrzaj>
    <derivirana_varijabla naziv="DomainObject.Predmet.ProtuStrankaListFormatedWithAdress_1">
      <item>EA STUDIO d.o.o. za projektiranje, građenje i nadzor, Šulekova 2, 10000 Zagreb zastupanog po punomoćniku Nikola Škarić</item>
    </derivirana_varijabla>
  </DomainObject.Predmet.ProtuStrankaListFormatedWithAdress>
  <DomainObject.Predmet.ProtuStrankaListFormatedWithAdressOIB>
    <izvorni_sadrzaj>
      <item>EA STUDIO d.o.o. za projektiranje, građenje i nadzor, OIB 38215187384, Šulekova 2, 10000 Zagreb zastupanog po punomoćniku Nikola Škarić</item>
    </izvorni_sadrzaj>
    <derivirana_varijabla naziv="DomainObject.Predmet.ProtuStrankaListFormatedWithAdressOIB_1">
      <item>EA STUDIO d.o.o. za projektiranje, građenje i nadzor, OIB 38215187384, Šulekova 2, 10000 Zagreb zastupanog po punomoćniku Nikola Škarić</item>
    </derivirana_varijabla>
  </DomainObject.Predmet.ProtuStrankaListFormatedWithAdressOIB>
  <DomainObject.Predmet.ProtuStrankaListNazivFormated>
    <izvorni_sadrzaj>
      <item>EA STUDIO d.o.o. za projektiranje, građenje i nadzor</item>
    </izvorni_sadrzaj>
    <derivirana_varijabla naziv="DomainObject.Predmet.ProtuStrankaListNazivFormated_1">
      <item>EA STUDIO d.o.o. za projektiranje, građenje i nadzor</item>
    </derivirana_varijabla>
  </DomainObject.Predmet.ProtuStrankaListNazivFormated>
  <DomainObject.Predmet.ProtuStrankaListNazivFormatedOIB>
    <izvorni_sadrzaj>
      <item>EA STUDIO d.o.o. za projektiranje, građenje i nadzor, OIB 38215187384</item>
    </izvorni_sadrzaj>
    <derivirana_varijabla naziv="DomainObject.Predmet.ProtuStrankaListNazivFormatedOIB_1">
      <item>EA STUDIO d.o.o. za projektiranje, građenje i nadzor, OIB 38215187384</item>
    </derivirana_varijabla>
  </DomainObject.Predmet.ProtuStrankaListNazivFormatedOIB>
  <DomainObject.Predmet.OstaliListFormated>
    <izvorni_sadrzaj>
      <item>Nikola Škarić punomoćnik sudionika u postupku EA STUDIO d.o.o. za projektiranje, građenje i nadzor</item>
    </izvorni_sadrzaj>
    <derivirana_varijabla naziv="DomainObject.Predmet.OstaliListFormated_1">
      <item>Nikola Škarić punomoćnik sudionika u postupku EA STUDIO d.o.o. za projektiranje, građenje i nadzor</item>
    </derivirana_varijabla>
  </DomainObject.Predmet.OstaliListFormated>
  <DomainObject.Predmet.OstaliListFormatedOIB>
    <izvorni_sadrzaj>
      <item>Nikola Škarić, OIB 41911961796 punomoćnik sudionika u postupku EA STUDIO d.o.o. za projektiranje, građenje i nadzor</item>
    </izvorni_sadrzaj>
    <derivirana_varijabla naziv="DomainObject.Predmet.OstaliListFormatedOIB_1">
      <item>Nikola Škarić, OIB 41911961796 punomoćnik sudionika u postupku EA STUDIO d.o.o. za projektiranje, građenje i nadzor</item>
    </derivirana_varijabla>
  </DomainObject.Predmet.OstaliListFormatedOIB>
  <DomainObject.Predmet.OstaliListFormatedWithAdress>
    <izvorni_sadrzaj>
      <item>Nikola Škarić, Šulekova 2, 10000 Zagreb punomoćnik sudionika u postupku EA STUDIO d.o.o. za projektiranje, građenje i nadzor</item>
    </izvorni_sadrzaj>
    <derivirana_varijabla naziv="DomainObject.Predmet.OstaliListFormatedWithAdress_1">
      <item>Nikola Škarić, Šulekova 2, 10000 Zagreb punomoćnik sudionika u postupku EA STUDIO d.o.o. za projektiranje, građenje i nadzor</item>
    </derivirana_varijabla>
  </DomainObject.Predmet.OstaliListFormatedWithAdress>
  <DomainObject.Predmet.OstaliListFormatedWithAdressOIB>
    <izvorni_sadrzaj>
      <item>Nikola Škarić, OIB 41911961796, Šulekova 2, 10000 Zagreb punomoćnik sudionika u postupku EA STUDIO d.o.o. za projektiranje, građenje i nadzor</item>
    </izvorni_sadrzaj>
    <derivirana_varijabla naziv="DomainObject.Predmet.OstaliListFormatedWithAdressOIB_1">
      <item>Nikola Škarić, OIB 41911961796, Šulekova 2, 10000 Zagreb punomoćnik sudionika u postupku EA STUDIO d.o.o. za projektiranje, građenje i nadzor</item>
    </derivirana_varijabla>
  </DomainObject.Predmet.OstaliListFormatedWithAdressOIB>
  <DomainObject.Predmet.OstaliListNazivFormated>
    <izvorni_sadrzaj>
      <item>Nikola Škarić</item>
    </izvorni_sadrzaj>
    <derivirana_varijabla naziv="DomainObject.Predmet.OstaliListNazivFormated_1">
      <item>Nikola Škarić</item>
    </derivirana_varijabla>
  </DomainObject.Predmet.OstaliListNazivFormated>
  <DomainObject.Predmet.OstaliListNazivFormatedOIB>
    <izvorni_sadrzaj>
      <item>Nikola Škarić, OIB 41911961796</item>
    </izvorni_sadrzaj>
    <derivirana_varijabla naziv="DomainObject.Predmet.OstaliListNazivFormatedOIB_1">
      <item>Nikola Škarić, OIB 41911961796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St-169/2018-4</izvorni_sadrzaj>
    <derivirana_varijabla naziv="DomainObject.PoslovniBrojDokumenta_1">St-169/2018-4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EA STUDIO d.o.o. za projektiranje, građenje i nadzor</izvorni_sadrzaj>
    <derivirana_varijabla naziv="DomainObject.Predmet.ProtustrankaIDrugi_1">EA STUDIO d.o.o. za projektiranje, građenje i nadzor</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EA STUDIO d.o.o. za projektiranje, građenje i nadzor, OIB 38215187384, Šulekova 2, 10000 Zagreb</izvorni_sadrzaj>
    <derivirana_varijabla naziv="DomainObject.Predmet.ProtustrankaIDrugiAdressOIB_1">EA STUDIO d.o.o. za projektiranje, građenje i nadzor, OIB 38215187384, Šulekova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EA STUDIO d.o.o. za projektiranje, građenje i nadzor</item>
      <item>FINA Regionalni centar Zagreb</item>
      <item>Nikola Škarić</item>
    </izvorni_sadrzaj>
    <derivirana_varijabla naziv="DomainObject.Predmet.SudioniciListNaziv_1">
      <item>EA STUDIO d.o.o. za projektiranje, građenje i nadzor</item>
      <item>FINA Regionalni centar Zagreb</item>
      <item>Nikola Škarić</item>
    </derivirana_varijabla>
  </DomainObject.Predmet.SudioniciListNaziv>
  <DomainObject.Predmet.SudioniciListAdressOIB>
    <izvorni_sadrzaj>
      <item>EA STUDIO d.o.o. za projektiranje, građenje i nadzor, OIB 38215187384, Šulekova 2,10000 Zagreb</item>
      <item>FINA Regionalni centar Zagreb, OIB 85821130368, Trg svibanjskih žrtava 1995.1,10000 Zagreb</item>
      <item>Nikola Škarić, OIB 41911961796, Šulekova 2,10000 Zagreb</item>
    </izvorni_sadrzaj>
    <derivirana_varijabla naziv="DomainObject.Predmet.SudioniciListAdressOIB_1">
      <item>EA STUDIO d.o.o. za projektiranje, građenje i nadzor, OIB 38215187384, Šulekova 2,10000 Zagreb</item>
      <item>FINA Regionalni centar Zagreb, OIB 85821130368, Trg svibanjskih žrtava 1995.1,10000 Zagreb</item>
      <item>Nikola Škarić, OIB 41911961796, Šulekova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0EA8A3-0DA8-4704-8981-F082DBB91A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3182</properties:Characters>
  <properties:Lines>65</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2018-07-05T05:44:00Z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St-169/2018-4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