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cf3f" w14:paraId="b7acf3f" w:rsidRDefault="00281502" w:rsidP="005836BE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5758D" w:rsidR="005836BE" w:rsidRPr="002A37B5">
        <w:trPr>
          <w:gridAfter w:val="1"/>
          <w:wAfter w:type="dxa" w:w="284"/>
        </w:trPr>
        <w:tc>
          <w:tcPr>
            <w:tcW w:type="dxa" w:w="2943"/>
          </w:tcPr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5758D" w:rsidR="005836BE" w:rsidRPr="002A37B5">
        <w:tc>
          <w:tcPr>
            <w:tcW w:type="dxa" w:w="3227"/>
            <w:gridSpan w:val="2"/>
          </w:tcPr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/>
    <w:p w:rsidRDefault="00FF3392" w:rsidP="00FF3392" w:rsidR="00FF3392" w:rsidRPr="005836BE">
      <w:pPr>
        <w:jc w:val="center"/>
      </w:pPr>
      <w:r w:rsidRPr="005836BE">
        <w:t>R E P U B L I K A   H R V A T S K A</w:t>
      </w:r>
    </w:p>
    <w:p w:rsidRDefault="00281502" w:rsidR="00281502" w:rsidRPr="005836BE"/>
    <w:p w:rsidRDefault="00E44291" w:rsidP="00E44291" w:rsidR="00281502" w:rsidRPr="005836BE">
      <w:pPr>
        <w:jc w:val="center"/>
      </w:pPr>
      <w:r w:rsidRPr="005836BE">
        <w:t xml:space="preserve"> Z A  K LJ U Č A K </w:t>
      </w:r>
    </w:p>
    <w:p w:rsidRDefault="00281502" w:rsidR="00D27926">
      <w:r w:rsidRPr="00EC361A">
        <w:tab/>
      </w:r>
    </w:p>
    <w:p w:rsidRDefault="00DA6398" w:rsidP="005C08D6" w:rsidR="00281502" w:rsidRPr="00EC361A">
      <w:pPr>
        <w:ind w:firstLine="708"/>
        <w:jc w:val="both"/>
      </w:pPr>
      <w:r>
        <w:t xml:space="preserve">Trgovački sud u Zadru, po sutkinji Ana Markač, u stečajnom postupku nad stečajnim dužnikom </w:t>
      </w:r>
      <w:r w:rsidR="005C08D6" w:rsidRPr="00A47146">
        <w:t xml:space="preserve">TRIBUNJ, Poljoprivredna zadruga u stečaju, </w:t>
      </w:r>
      <w:proofErr w:type="spellStart"/>
      <w:r w:rsidR="005C08D6" w:rsidRPr="00A47146">
        <w:t>Tribunj</w:t>
      </w:r>
      <w:proofErr w:type="spellEnd"/>
      <w:r w:rsidR="005C08D6" w:rsidRPr="00A47146">
        <w:t xml:space="preserve">, </w:t>
      </w:r>
      <w:proofErr w:type="spellStart"/>
      <w:r w:rsidR="005C08D6" w:rsidRPr="00A47146">
        <w:t>Zamalin</w:t>
      </w:r>
      <w:proofErr w:type="spellEnd"/>
      <w:r w:rsidR="005C08D6" w:rsidRPr="00A47146">
        <w:t xml:space="preserve"> 96, OIB:14395554723, kojeg zastupa stečajni upravitelj </w:t>
      </w:r>
      <w:r w:rsidR="003D19E9">
        <w:t xml:space="preserve">Marko Bitanga iz </w:t>
      </w:r>
      <w:proofErr w:type="spellStart"/>
      <w:r w:rsidR="003D19E9">
        <w:t>Podstrane</w:t>
      </w:r>
      <w:proofErr w:type="spellEnd"/>
      <w:r w:rsidR="003D19E9">
        <w:t xml:space="preserve">, </w:t>
      </w:r>
      <w:r w:rsidR="005C08D6">
        <w:t>23. kolovoza 2018.</w:t>
      </w:r>
      <w:r w:rsidR="005C08D6" w:rsidRPr="00A47146">
        <w:t>,</w:t>
      </w: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483F5B" w:rsidP="00483F5B" w:rsidR="00754D5E">
      <w:pPr>
        <w:jc w:val="both"/>
      </w:pPr>
      <w:r>
        <w:tab/>
      </w:r>
      <w:r w:rsidR="003C5261" w:rsidRPr="00EC361A">
        <w:t>Nalaže se</w:t>
      </w:r>
      <w:r w:rsidR="0062560D">
        <w:t xml:space="preserve"> </w:t>
      </w:r>
      <w:r>
        <w:t>s</w:t>
      </w:r>
      <w:r w:rsidR="003C5261" w:rsidRPr="00EC361A">
        <w:t>tečajno</w:t>
      </w:r>
      <w:r w:rsidR="005C08D6">
        <w:t>m upravitelju Marku Bitangi</w:t>
      </w:r>
      <w:r w:rsidR="003D19E9">
        <w:t xml:space="preserve"> iz </w:t>
      </w:r>
      <w:proofErr w:type="spellStart"/>
      <w:r w:rsidR="003D19E9">
        <w:t>Podstrane</w:t>
      </w:r>
      <w:proofErr w:type="spellEnd"/>
      <w:r w:rsidR="003D19E9">
        <w:t>,</w:t>
      </w:r>
      <w:r w:rsidR="005C08D6">
        <w:t xml:space="preserve"> </w:t>
      </w:r>
      <w:r w:rsidR="003C5261" w:rsidRPr="00EC361A">
        <w:t xml:space="preserve">da </w:t>
      </w:r>
      <w:r w:rsidR="003D0EAA">
        <w:t>sukladno odredbi čl. 89. st. 2. Stečajnog zakona (Narodne novine broj 71/</w:t>
      </w:r>
      <w:r w:rsidR="005C08D6">
        <w:t>20</w:t>
      </w:r>
      <w:r w:rsidR="003D0EAA">
        <w:t>15</w:t>
      </w:r>
      <w:r w:rsidR="005C08D6">
        <w:t xml:space="preserve"> i 104/2018</w:t>
      </w:r>
      <w:r w:rsidR="003D0EAA">
        <w:t xml:space="preserve">) u roku </w:t>
      </w:r>
      <w:r w:rsidR="00583EB8">
        <w:t xml:space="preserve">8 </w:t>
      </w:r>
      <w:r>
        <w:t xml:space="preserve">(osam) </w:t>
      </w:r>
      <w:r w:rsidR="00583EB8">
        <w:t xml:space="preserve">dana </w:t>
      </w:r>
      <w:r w:rsidR="00754D5E">
        <w:t xml:space="preserve">od dana primitka prijepisa ovog zaključka, </w:t>
      </w:r>
      <w:r w:rsidR="003C5261" w:rsidRPr="00EC361A">
        <w:t xml:space="preserve">podnese pisano izviješće </w:t>
      </w:r>
      <w:r>
        <w:t xml:space="preserve">o tijeku stečajnog postupka i stanju stečajne mase nad </w:t>
      </w:r>
      <w:r w:rsidR="0062560D">
        <w:t xml:space="preserve">stečajnim dužnikom </w:t>
      </w:r>
      <w:r w:rsidR="005C08D6" w:rsidRPr="00A47146">
        <w:t xml:space="preserve">TRIBUNJ, Poljoprivredna zadruga u stečaju, </w:t>
      </w:r>
      <w:proofErr w:type="spellStart"/>
      <w:r w:rsidR="005C08D6" w:rsidRPr="00A47146">
        <w:t>Tribu</w:t>
      </w:r>
      <w:r w:rsidR="005C08D6">
        <w:t>nj</w:t>
      </w:r>
      <w:proofErr w:type="spellEnd"/>
      <w:r w:rsidR="005C08D6">
        <w:t xml:space="preserve">, </w:t>
      </w:r>
      <w:proofErr w:type="spellStart"/>
      <w:r w:rsidR="005C08D6">
        <w:t>Zamalin</w:t>
      </w:r>
      <w:proofErr w:type="spellEnd"/>
      <w:r w:rsidR="005C08D6">
        <w:t xml:space="preserve"> 96, OIB:14395554723.</w:t>
      </w:r>
    </w:p>
    <w:p w:rsidRDefault="003C5261" w:rsidP="004D05A0" w:rsidR="003C5261" w:rsidRPr="00EC361A"/>
    <w:p w:rsidRDefault="003C5261" w:rsidP="005C08D6" w:rsidR="003C5261">
      <w:pPr>
        <w:jc w:val="center"/>
      </w:pPr>
      <w:r w:rsidRPr="00EC361A">
        <w:t>U Zadru</w:t>
      </w:r>
      <w:r w:rsidR="00754D5E">
        <w:t xml:space="preserve"> </w:t>
      </w:r>
      <w:r w:rsidR="005C08D6">
        <w:t xml:space="preserve">23. kolovoza 2018. </w:t>
      </w:r>
    </w:p>
    <w:p w:rsidRDefault="00481449" w:rsidP="00481449" w:rsidR="00481449"/>
    <w:p w:rsidRDefault="00481449" w:rsidP="00481449" w:rsidR="0048144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481449" w:rsidP="00481449" w:rsidR="0048144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481449" w:rsidP="00481449" w:rsidR="00481449"/>
    <w:p w:rsidRDefault="00481449" w:rsidP="00481449" w:rsidR="00481449">
      <w:pPr>
        <w:rPr>
          <w:szCs w:val="22"/>
        </w:rPr>
      </w:pPr>
    </w:p>
    <w:p w:rsidRDefault="00481449" w:rsidP="00481449" w:rsidR="00481449">
      <w:pPr>
        <w:rPr>
          <w:szCs w:val="22"/>
        </w:rPr>
      </w:pPr>
    </w:p>
    <w:p w:rsidRDefault="00192640" w:rsidP="00481449" w:rsidR="00192640" w:rsidRPr="00F60CD9">
      <w:pPr>
        <w:jc w:val="center"/>
      </w:pPr>
    </w:p>
    <w:p w:rsidRDefault="00192640" w:rsidP="003D0EAA" w:rsidR="00192640">
      <w:pPr>
        <w:jc w:val="right"/>
      </w:pPr>
    </w:p>
    <w:p w:rsidRDefault="003C5261" w:rsidP="005C08D6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Poslovni broj: 2 St-</w:t>
    </w:r>
    <w:r w:rsidR="005836BE">
      <w:t>211/2011-326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D0398"/>
    <w:rsid w:val="002F070A"/>
    <w:rsid w:val="003831F3"/>
    <w:rsid w:val="003C5261"/>
    <w:rsid w:val="003D0EAA"/>
    <w:rsid w:val="003D19E9"/>
    <w:rsid w:val="003D6C9A"/>
    <w:rsid w:val="004632E8"/>
    <w:rsid w:val="00481449"/>
    <w:rsid w:val="00483F5B"/>
    <w:rsid w:val="004D05A0"/>
    <w:rsid w:val="00511649"/>
    <w:rsid w:val="00527C13"/>
    <w:rsid w:val="005836BE"/>
    <w:rsid w:val="00583EB8"/>
    <w:rsid w:val="005C08D6"/>
    <w:rsid w:val="00607AF8"/>
    <w:rsid w:val="0062560D"/>
    <w:rsid w:val="006A39D3"/>
    <w:rsid w:val="00754D5E"/>
    <w:rsid w:val="00771CDD"/>
    <w:rsid w:val="007B63C5"/>
    <w:rsid w:val="007D5136"/>
    <w:rsid w:val="008433CE"/>
    <w:rsid w:val="008D4AC4"/>
    <w:rsid w:val="00927E84"/>
    <w:rsid w:val="00974B89"/>
    <w:rsid w:val="00A241EB"/>
    <w:rsid w:val="00A723FC"/>
    <w:rsid w:val="00A9743F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A43C7"/>
    <w:rsid w:val="00EA61FC"/>
    <w:rsid w:val="00EC361A"/>
    <w:rsid w:val="00EF3728"/>
    <w:rsid w:val="00EF6422"/>
    <w:rsid w:val="00F824FD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7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7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2B265-666B-460C-8936-71C2CAB95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838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2018-08-23T12:10:00Z</dcterms:created>
  <dc:creator>Administrator</dc:creator>
  <cp:lastModifiedBy>Vedrana Raspović</cp:lastModifiedBy>
  <cp:lastPrinted>2018-08-23T12:11:00Z</cp:lastPrinted>
  <dcterms:modified xmlns:xsi="http://www.w3.org/2001/XMLSchema-instance" xsi:type="dcterms:W3CDTF">2018-08-23T12:31:00Z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(St-211-11-16 MARKO BITANGA - izvješće 23.8.2018.-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