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28d51" w14:paraId="da28d51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540DDC">
        <w:t>121</w:t>
      </w:r>
      <w:r w:rsidR="00E94D82">
        <w:t>/16-</w:t>
      </w:r>
      <w:r w:rsidR="00540DDC">
        <w:t>13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540DDC">
        <w:t>PRPIĆ-GRADNJA j.d.o.o. za građevinarstvo i trgovinu, Ivanovac, Duga ulica 22, MBS: 030132003, OIB: 07841613855</w:t>
      </w:r>
      <w:r w:rsidRPr="005F32B9">
        <w:t xml:space="preserve">, </w:t>
      </w:r>
      <w:r w:rsidR="008D6901" w:rsidRPr="005D1548">
        <w:t>dana</w:t>
      </w:r>
      <w:r w:rsidR="00E94D82">
        <w:t xml:space="preserve"> </w:t>
      </w:r>
      <w:r w:rsidR="00540DDC">
        <w:t>09</w:t>
      </w:r>
      <w:r w:rsidR="00E94D82">
        <w:t xml:space="preserve">. </w:t>
      </w:r>
      <w:r w:rsidR="00540DDC">
        <w:t>studenog</w:t>
      </w:r>
      <w:r w:rsidR="008D6901">
        <w:t xml:space="preserve">  </w:t>
      </w:r>
      <w:r w:rsidR="008D6901" w:rsidRPr="005D1548">
        <w:t xml:space="preserve">2016.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E94D82" w:rsidR="009A6857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7C7A75">
        <w:t>Vinku Dukić dipl.iur. Osijek, Koščela 10,</w:t>
      </w:r>
      <w:r>
        <w:t xml:space="preserve"> OIB </w:t>
      </w:r>
      <w:r w:rsidR="007C7A75">
        <w:t>42390974789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540DDC">
        <w:t>PRPIĆ-GRADNJA j.d.o.o. za građevinarstvo i trgovinu, Ivanovac, Duga ulica 22, MBS: 030132003, OIB: 07841613855</w:t>
      </w:r>
      <w:r w:rsidR="007C7A75">
        <w:t>.</w:t>
      </w:r>
    </w:p>
    <w:p w:rsidRDefault="00540DDC" w:rsidP="00F20170" w:rsidR="00F20170">
      <w:pPr>
        <w:pStyle w:val="Tijeloteksta"/>
        <w:ind w:left="1065"/>
      </w:pPr>
      <w:r>
        <w:t xml:space="preserve"> </w:t>
      </w:r>
    </w:p>
    <w:p w:rsidRDefault="00F20170" w:rsidP="00540DDC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stečajnog upravitelja  </w:t>
      </w:r>
      <w:r w:rsidR="007C7A75">
        <w:t>Vinka Dukić dipl.iur. iz Osijeka</w:t>
      </w:r>
      <w:r w:rsidR="00747DCE">
        <w:t>, IBAN : HR</w:t>
      </w:r>
      <w:r w:rsidR="007C7A75">
        <w:t>2925000093120117058</w:t>
      </w:r>
      <w:r w:rsidR="00747DCE">
        <w:t xml:space="preserve">, </w:t>
      </w:r>
      <w:r w:rsidR="00540DDC" w:rsidRPr="00540DDC">
        <w:t>sa kontovnika 8500 – fond za pokriće troškova stečajnog postupka</w:t>
      </w:r>
      <w:r w:rsidR="00747DCE">
        <w:t>,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540DDC">
        <w:rPr>
          <w:bCs/>
        </w:rPr>
        <w:t>121</w:t>
      </w:r>
      <w:r>
        <w:rPr>
          <w:bCs/>
        </w:rPr>
        <w:t>/16-</w:t>
      </w:r>
      <w:r w:rsidR="00540DDC">
        <w:rPr>
          <w:bCs/>
        </w:rPr>
        <w:t>5</w:t>
      </w:r>
      <w:r>
        <w:rPr>
          <w:bCs/>
        </w:rPr>
        <w:t xml:space="preserve"> od </w:t>
      </w:r>
      <w:r w:rsidR="00540DDC">
        <w:rPr>
          <w:bCs/>
        </w:rPr>
        <w:t>22</w:t>
      </w:r>
      <w:r>
        <w:rPr>
          <w:bCs/>
        </w:rPr>
        <w:t xml:space="preserve">. </w:t>
      </w:r>
      <w:r w:rsidR="00540DDC">
        <w:rPr>
          <w:bCs/>
        </w:rPr>
        <w:t>rujna</w:t>
      </w:r>
      <w:r>
        <w:rPr>
          <w:bCs/>
        </w:rPr>
        <w:t xml:space="preserve"> 2016. godine pokrenut je prethodni postupak nad dužnikom </w:t>
      </w:r>
      <w:r w:rsidR="00540DDC">
        <w:t>PRPIĆ-GRADNJA j.d.o.o. za građevinarstvo i trgovinu, Ivanovac,  Duga ulica 22, MBS: 030132003, OIB: 07841613855</w:t>
      </w:r>
      <w:r>
        <w:rPr>
          <w:bCs/>
        </w:rPr>
        <w:t xml:space="preserve">. Istim rješenjem imenovan je privremeni stečajni upravitelj </w:t>
      </w:r>
      <w:r w:rsidR="007C7A75">
        <w:t>Vinko Dukić dipl.iur. iz Osijeka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</w:p>
    <w:p w:rsidRDefault="00BF1A8F" w:rsidP="00916CB5" w:rsidR="00BF1A8F">
      <w:pPr>
        <w:pStyle w:val="Tijeloteksta"/>
        <w:ind w:firstLine="708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7C7A75" w:rsidP="007C7A75" w:rsidR="007C7A75">
      <w:pPr>
        <w:jc w:val="right"/>
      </w:pPr>
      <w:r>
        <w:t>13 St-</w:t>
      </w:r>
      <w:r w:rsidR="00540DDC">
        <w:t>121</w:t>
      </w:r>
      <w:r>
        <w:t>/16-</w:t>
      </w:r>
      <w:r w:rsidR="00540DDC">
        <w:t>13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i nazočio ročištu radi izjašnjenja o prijedlogu i raspravi o pretpostavkama  za otvaranje stečajnog postupka održanog dana </w:t>
      </w:r>
      <w:r w:rsidR="00540DDC">
        <w:rPr>
          <w:bCs/>
        </w:rPr>
        <w:t>20</w:t>
      </w:r>
      <w:r>
        <w:rPr>
          <w:bCs/>
        </w:rPr>
        <w:t xml:space="preserve">. </w:t>
      </w:r>
      <w:r w:rsidR="00540DDC">
        <w:rPr>
          <w:bCs/>
        </w:rPr>
        <w:t>listopada</w:t>
      </w:r>
      <w:r>
        <w:rPr>
          <w:bCs/>
        </w:rPr>
        <w:t xml:space="preserve"> 2016.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916CB5" w:rsidR="007E4D9D" w:rsidRPr="004029DE">
      <w:pPr>
        <w:pStyle w:val="Tijeloteksta"/>
        <w:ind w:firstLine="708"/>
        <w:rPr>
          <w:bCs/>
        </w:rPr>
      </w:pPr>
      <w:r>
        <w:rPr>
          <w:bCs/>
        </w:rPr>
        <w:t xml:space="preserve">Dana </w:t>
      </w:r>
      <w:r w:rsidR="00540DDC">
        <w:rPr>
          <w:bCs/>
        </w:rPr>
        <w:t>20</w:t>
      </w:r>
      <w:r>
        <w:rPr>
          <w:bCs/>
        </w:rPr>
        <w:t xml:space="preserve">. </w:t>
      </w:r>
      <w:r w:rsidR="00540DDC">
        <w:rPr>
          <w:bCs/>
        </w:rPr>
        <w:t>listopada</w:t>
      </w:r>
      <w:r>
        <w:rPr>
          <w:bCs/>
        </w:rPr>
        <w:t xml:space="preserve"> 2016. godine privremeni stečajni upravitelj u spis je dostavio zahtjev za određivanje nagrade za obavljene poslove privremenog stečajnog upravitelja. </w:t>
      </w:r>
    </w:p>
    <w:p w:rsidRDefault="00BB13AD" w:rsidP="00BB13AD" w:rsidR="00BB13AD">
      <w:pPr>
        <w:ind w:firstLine="708"/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540DDC">
        <w:t>09</w:t>
      </w:r>
      <w:r>
        <w:t xml:space="preserve">. </w:t>
      </w:r>
      <w:r w:rsidR="00540DDC">
        <w:t>studenog</w:t>
      </w:r>
      <w:r w:rsidR="009A6857">
        <w:t xml:space="preserve">  2016.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7C7A75" w:rsidP="009A6857" w:rsidR="009A6857">
      <w:pPr>
        <w:pStyle w:val="Tijeloteksta"/>
        <w:jc w:val="left"/>
      </w:pPr>
      <w:r>
        <w:t>Snježana Markotić Jurić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r w:rsidR="007C7A75">
        <w:t>Vinko Dukić dipl.iur. Osijek, Koščela 10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540DDC">
        <w:t>28</w:t>
      </w:r>
      <w:r w:rsidR="007C7A75">
        <w:t>/</w:t>
      </w:r>
      <w:r w:rsidR="00540DDC">
        <w:t>11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858" w:rsidR="000D5858">
      <w:r>
        <w:separator/>
      </w:r>
    </w:p>
  </w:endnote>
  <w:endnote w:id="0" w:type="continuationSeparator">
    <w:p w:rsidRDefault="000D5858" w:rsidR="000D58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858" w:rsidR="000D5858">
      <w:r>
        <w:separator/>
      </w:r>
    </w:p>
  </w:footnote>
  <w:footnote w:id="0" w:type="continuationSeparator">
    <w:p w:rsidRDefault="000D5858" w:rsidR="000D58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D5858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3930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0DDC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52FC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393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439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9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9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9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393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439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9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9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9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St-121/2016</izvorni_sadrzaj>
    <derivirana_varijabla naziv="DomainObject.Predmet.OznakaBroj_1">St-121/2016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PRPIĆ-GRADNJA jednostavno društvo s ograničenom odgovornošću za građevinarstvo i trgovinu</izvorni_sadrzaj>
    <derivirana_varijabla naziv="DomainObject.Predmet.ProtustrankaFormated_1">  PRPIĆ-GRADNJA jednostavno društvo s ograničenom odgovornošću za građevinarstvo i trgovinu</derivirana_varijabla>
  </DomainObject.Predmet.ProtustrankaFormated>
  <DomainObject.Predmet.ProtustrankaFormatedOIB>
    <izvorni_sadrzaj>  PRPIĆ-GRADNJA jednostavno društvo s ograničenom odgovornošću za građevinarstvo i trgovinu, OIB 07841613855</izvorni_sadrzaj>
    <derivirana_varijabla naziv="DomainObject.Predmet.ProtustrankaFormatedOIB_1">  PRPIĆ-GRADNJA jednostavno društvo s ograničenom odgovornošću za građevinarstvo i trgovinu, OIB 07841613855</derivirana_varijabla>
  </DomainObject.Predmet.ProtustrankaFormatedOIB>
  <DomainObject.Predmet.ProtustrankaFormatedWithAdress>
    <izvorni_sadrzaj> PRPIĆ-GRADNJA jednostavno društvo s ograničenom odgovornošću za građevinarstvo i trgovinu, Duga ulica 22 , 31216 Ivanovac</izvorni_sadrzaj>
    <derivirana_varijabla naziv="DomainObject.Predmet.ProtustrankaFormatedWithAdress_1"> PRPIĆ-GRADNJA jednostavno društvo s ograničenom odgovornošću za građevinarstvo i trgovinu, Duga ulica 22 , 31216 Ivanovac</derivirana_varijabla>
  </DomainObject.Predmet.ProtustrankaFormatedWithAdress>
  <DomainObject.Predmet.ProtustrankaFormatedWithAdressOIB>
    <izvorni_sadrzaj> PRPIĆ-GRADNJA jednostavno društvo s ograničenom odgovornošću za građevinarstvo i trgovinu, OIB 07841613855, Duga ulica 22 , 31216 Ivanovac</izvorni_sadrzaj>
    <derivirana_varijabla naziv="DomainObject.Predmet.ProtustrankaFormatedWithAdressOIB_1"> PRPIĆ-GRADNJA jednostavno društvo s ograničenom odgovornošću za građevinarstvo i trgovinu, OIB 07841613855, Duga ulica 22 , 31216 Ivanovac</derivirana_varijabla>
  </DomainObject.Predmet.ProtustrankaFormatedWithAdressOIB>
  <DomainObject.Predmet.ProtustrankaWithAdress>
    <izvorni_sadrzaj>PRPIĆ-GRADNJA jednostavno društvo s ograničenom odgovornošću za građevinarstvo i trgovinu Duga ulica 22 , 31216 Ivanovac</izvorni_sadrzaj>
    <derivirana_varijabla naziv="DomainObject.Predmet.ProtustrankaWithAdress_1">PRPIĆ-GRADNJA jednostavno društvo s ograničenom odgovornošću za građevinarstvo i trgovinu Duga ulica 22 , 31216 Ivanovac</derivirana_varijabla>
  </DomainObject.Predmet.ProtustrankaWithAdress>
  <DomainObject.Predmet.ProtustrankaWithAdressOIB>
    <izvorni_sadrzaj>PRPIĆ-GRADNJA jednostavno društvo s ograničenom odgovornošću za građevinarstvo i trgovinu, OIB 07841613855, Duga ulica 22 , 31216 Ivanovac</izvorni_sadrzaj>
    <derivirana_varijabla naziv="DomainObject.Predmet.ProtustrankaWithAdressOIB_1">PRPIĆ-GRADNJA jednostavno društvo s ograničenom odgovornošću za građevinarstvo i trgovinu, OIB 07841613855, Duga ulica 22 , 31216 Ivanovac</derivirana_varijabla>
  </DomainObject.Predmet.ProtustrankaWithAdressOIB>
  <DomainObject.Predmet.ProtustrankaNazivFormated>
    <izvorni_sadrzaj>PRPIĆ-GRADNJA jednostavno društvo s ograničenom odgovornošću za građevinarstvo i trgovinu</izvorni_sadrzaj>
    <derivirana_varijabla naziv="DomainObject.Predmet.ProtustrankaNazivFormated_1">PRPIĆ-GRADNJA jednostavno društvo s ograničenom odgovornošću za građevinarstvo i trgovinu</derivirana_varijabla>
  </DomainObject.Predmet.ProtustrankaNazivFormated>
  <DomainObject.Predmet.ProtustrankaNazivFormatedOIB>
    <izvorni_sadrzaj>PRPIĆ-GRADNJA jednostavno društvo s ograničenom odgovornošću za građevinarstvo i trgovinu, OIB 07841613855</izvorni_sadrzaj>
    <derivirana_varijabla naziv="DomainObject.Predmet.ProtustrankaNazivFormatedOIB_1">PRPIĆ-GRADNJA jednostavno društvo s ograničenom odgovornošću za građevinarstvo i trgovinu, OIB 07841613855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PRPIĆ-GRADNJA jednostavno društvo s ograničenom odgovornošću za građevinarstvo i trgovinu</item>
    </izvorni_sadrzaj>
    <derivirana_varijabla naziv="DomainObject.Predmet.ProtuStrankaListFormated_1">
      <item>PRPIĆ-GRADNJA jednostavno društvo s ograničenom odgovornošću za građevinarstvo i trgovinu</item>
    </derivirana_varijabla>
  </DomainObject.Predmet.ProtuStrankaListFormated>
  <DomainObject.Predmet.ProtuStrankaListFormatedOIB>
    <izvorni_sadrzaj>
      <item>PRPIĆ-GRADNJA jednostavno društvo s ograničenom odgovornošću za građevinarstvo i trgovinu, OIB 07841613855</item>
    </izvorni_sadrzaj>
    <derivirana_varijabla naziv="DomainObject.Predmet.ProtuStrankaListFormatedOIB_1">
      <item>PRPIĆ-GRADNJA jednostavno društvo s ograničenom odgovornošću za građevinarstvo i trgovinu, OIB 07841613855</item>
    </derivirana_varijabla>
  </DomainObject.Predmet.ProtuStrankaListFormatedOIB>
  <DomainObject.Predmet.ProtuStrankaListFormatedWithAdress>
    <izvorni_sadrzaj>
      <item>PRPIĆ-GRADNJA jednostavno društvo s ograničenom odgovornošću za građevinarstvo i trgovinu, Duga ulica 22 , 31216 Ivanovac</item>
    </izvorni_sadrzaj>
    <derivirana_varijabla naziv="DomainObject.Predmet.ProtuStrankaListFormatedWithAdress_1">
      <item>PRPIĆ-GRADNJA jednostavno društvo s ograničenom odgovornošću za građevinarstvo i trgovinu, Duga ulica 22 , 31216 Ivanovac</item>
    </derivirana_varijabla>
  </DomainObject.Predmet.ProtuStrankaListFormatedWithAdress>
  <DomainObject.Predmet.ProtuStrankaListFormatedWithAdressOIB>
    <izvorni_sadrzaj>
      <item>PRPIĆ-GRADNJA jednostavno društvo s ograničenom odgovornošću za građevinarstvo i trgovinu, OIB 07841613855, Duga ulica 22 , 31216 Ivanovac</item>
    </izvorni_sadrzaj>
    <derivirana_varijabla naziv="DomainObject.Predmet.ProtuStrankaListFormatedWithAdressOIB_1">
      <item>PRPIĆ-GRADNJA jednostavno društvo s ograničenom odgovornošću za građevinarstvo i trgovinu, OIB 07841613855, Duga ulica 22 , 31216 Ivanovac</item>
    </derivirana_varijabla>
  </DomainObject.Predmet.ProtuStrankaListFormatedWithAdressOIB>
  <DomainObject.Predmet.ProtuStrankaListNazivFormated>
    <izvorni_sadrzaj>
      <item>PRPIĆ-GRADNJA jednostavno društvo s ograničenom odgovornošću za građevinarstvo i trgovinu</item>
    </izvorni_sadrzaj>
    <derivirana_varijabla naziv="DomainObject.Predmet.ProtuStrankaListNazivFormated_1">
      <item>PRPIĆ-GRADNJA jednostavno društvo s ograničenom odgovornošću za građevinarstvo i trgovinu</item>
    </derivirana_varijabla>
  </DomainObject.Predmet.ProtuStrankaListNazivFormated>
  <DomainObject.Predmet.ProtuStrankaListNazivFormatedOIB>
    <izvorni_sadrzaj>
      <item>PRPIĆ-GRADNJA jednostavno društvo s ograničenom odgovornošću za građevinarstvo i trgovinu, OIB 07841613855</item>
    </izvorni_sadrzaj>
    <derivirana_varijabla naziv="DomainObject.Predmet.ProtuStrankaListNazivFormatedOIB_1">
      <item>PRPIĆ-GRADNJA jednostavno društvo s ograničenom odgovornošću za građevinarstvo i trgovinu, OIB 07841613855</item>
    </derivirana_varijabla>
  </DomainObject.Predmet.ProtuStrankaListNazivFormatedOIB>
  <DomainObject.Predmet.OstaliListFormated>
    <izvorni_sadrzaj>
      <item>Vinko Dukić</item>
    </izvorni_sadrzaj>
    <derivirana_varijabla naziv="DomainObject.Predmet.OstaliListFormated_1">
      <item>Vinko Dukić</item>
    </derivirana_varijabla>
  </DomainObject.Predmet.OstaliListFormated>
  <DomainObject.Predmet.OstaliListFormatedOIB>
    <izvorni_sadrzaj>
      <item>Vinko Dukić, OIB 42390974789</item>
    </izvorni_sadrzaj>
    <derivirana_varijabla naziv="DomainObject.Predmet.OstaliListFormatedOIB_1">
      <item>Vinko Dukić, OIB 42390974789</item>
    </derivirana_varijabla>
  </DomainObject.Predmet.OstaliListFormatedOIB>
  <DomainObject.Predmet.OstaliListFormatedWithAdress>
    <izvorni_sadrzaj>
      <item>Vinko Dukić, Ulica Koščela 10, 31000 Osijek</item>
    </izvorni_sadrzaj>
    <derivirana_varijabla naziv="DomainObject.Predmet.OstaliListFormatedWithAdress_1">
      <item>Vinko Dukić, Ulica Koščela 10, 31000 Osijek</item>
    </derivirana_varijabla>
  </DomainObject.Predmet.OstaliListFormatedWithAdress>
  <DomainObject.Predmet.OstaliListFormatedWithAdressOIB>
    <izvorni_sadrzaj>
      <item>Vinko Dukić, OIB 42390974789, Ulica Koščela 10, 31000 Osijek</item>
    </izvorni_sadrzaj>
    <derivirana_varijabla naziv="DomainObject.Predmet.OstaliListFormatedWithAdressOIB_1">
      <item>Vinko Dukić, OIB 42390974789, Ulica Koščela 10, 31000 Osijek</item>
    </derivirana_varijabla>
  </DomainObject.Predmet.OstaliListFormatedWithAdressOIB>
  <DomainObject.Predmet.OstaliListNazivFormated>
    <izvorni_sadrzaj>
      <item>Vinko Dukić</item>
    </izvorni_sadrzaj>
    <derivirana_varijabla naziv="DomainObject.Predmet.OstaliListNazivFormated_1">
      <item>Vinko Dukić</item>
    </derivirana_varijabla>
  </DomainObject.Predmet.OstaliListNazivFormated>
  <DomainObject.Predmet.OstaliListNazivFormatedOIB>
    <izvorni_sadrzaj>
      <item>Vinko Dukić, OIB 42390974789</item>
    </izvorni_sadrzaj>
    <derivirana_varijabla naziv="DomainObject.Predmet.OstaliListNazivFormatedOIB_1">
      <item>Vinko Dukić, OIB 42390974789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PRPIĆ-GRADNJA jednostavno društvo s ograničenom odgovornošću za građevinarstvo i trgovinu</izvorni_sadrzaj>
    <derivirana_varijabla naziv="DomainObject.Predmet.ProtustrankaIDrugi_1">PRPIĆ-GRADNJA jednostavno društvo s ograničenom odgovornošću za građevinarstvo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PRPIĆ-GRADNJA jednostavno društvo s ograničenom odgovornošću za građevinarstvo i trgovinu, OIB 07841613855, Duga ulica 22 , 31216 Ivanovac</izvorni_sadrzaj>
    <derivirana_varijabla naziv="DomainObject.Predmet.ProtustrankaIDrugiAdressOIB_1">PRPIĆ-GRADNJA jednostavno društvo s ograničenom odgovornošću za građevinarstvo i trgovinu, OIB 07841613855, Duga ulica 22 , 31216 Ivanovac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PRPIĆ-GRADNJA jednostavno društvo s ograničenom odgovornošću za građevinarstvo i trgovinu</item>
      <item>Vinko Dukić</item>
    </izvorni_sadrzaj>
    <derivirana_varijabla naziv="DomainObject.Predmet.SudioniciListNaziv_1">
      <item>FINA RC OSIJEK</item>
      <item>PRPIĆ-GRADNJA jednostavno društvo s ograničenom odgovornošću za građevinarstvo i trgovinu</item>
      <item>Vinko Dukić</item>
    </derivirana_varijabla>
  </DomainObject.Predmet.SudioniciListNaziv>
  <DomainObject.Predmet.SudioniciListAdressOIB>
    <izvorni_sadrzaj>
      <item>FINA RC OSIJEK, OIB 85821130368</item>
      <item>PRPIĆ-GRADNJA jednostavno društvo s ograničenom odgovornošću za građevinarstvo i trgovinu, OIB 07841613855, Duga ulica 22 ,31216 Ivanovac</item>
      <item>Vinko Dukić, OIB 42390974789, Ulica Koščela 10,31000 Osijek</item>
    </izvorni_sadrzaj>
    <derivirana_varijabla naziv="DomainObject.Predmet.SudioniciListAdressOIB_1">
      <item>FINA RC OSIJEK, OIB 85821130368</item>
      <item>PRPIĆ-GRADNJA jednostavno društvo s ograničenom odgovornošću za građevinarstvo i trgovinu, OIB 07841613855, Duga ulica 22 ,31216 Ivanovac</item>
      <item>Vinko Dukić, OIB 42390974789, Ulica Koščela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07841613855</item>
      <item>, OIB 42390974789</item>
    </izvorni_sadrzaj>
    <derivirana_varijabla naziv="DomainObject.Predmet.SudioniciListNazivOIB_1">
      <item>, OIB 85821130368</item>
      <item>, OIB 07841613855</item>
      <item>, OIB 42390974789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BCB02A-573B-4471-B15C-DFA89A0CA2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2514</properties:Characters>
  <properties:Lines>91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2016-11-09T06:56:00Z</dcterms:created>
  <dc:creator>hermanj</dc:creator>
  <cp:lastModifiedBy>Snježana Markotić Jurić</cp:lastModifiedBy>
  <cp:lastPrinted>2016-11-09T06:56:00Z</cp:lastPrinted>
  <dcterms:modified xmlns:xsi="http://www.w3.org/2001/XMLSchema-instance" xsi:type="dcterms:W3CDTF">2016-11-09T06:56:00Z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