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749b" w14:paraId="6bf749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188</w:t>
      </w:r>
      <w:r w:rsidR="00E05577">
        <w:t>5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E05577">
        <w:t>OFFER POINT jednostavno društvo s ograničenom odgovornošću Za</w:t>
      </w:r>
      <w:r w:rsidR="007D569A">
        <w:t xml:space="preserve">greb, </w:t>
      </w:r>
      <w:r w:rsidR="00E05577">
        <w:t>Vlaška 9, OIB 10476433418, MBS 080955045</w:t>
      </w:r>
      <w:r w:rsidR="00464B1D">
        <w:t xml:space="preserve">, temeljem članka 430. Stečajnog zakona („Narodne novine“ 71/15, dalje SZ-a), dana </w:t>
      </w:r>
      <w:r w:rsidR="007D569A">
        <w:t>19.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E05577">
        <w:t>OFFER POINT jednostavno društvo s ograničenom odgovornošću Zagreb, Vlaška 9, OIB 10476433418, MBS 080955045</w:t>
      </w:r>
      <w:r w:rsidR="00E05577">
        <w:t xml:space="preserve"> </w:t>
      </w:r>
      <w:r w:rsidR="007D569A">
        <w:t>i</w:t>
      </w:r>
      <w:r>
        <w:t xml:space="preserve">znosi </w:t>
      </w:r>
      <w:r w:rsidR="00E05577">
        <w:t>54</w:t>
      </w:r>
      <w:r w:rsidR="007D569A">
        <w:t>.</w:t>
      </w:r>
      <w:r w:rsidR="00E05577">
        <w:t>072,33</w:t>
      </w:r>
      <w:r>
        <w:t xml:space="preserve"> 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641AE0">
        <w:t xml:space="preserve"> </w:t>
      </w:r>
      <w:r w:rsidR="00E05577">
        <w:t xml:space="preserve">Vjekoslav Javora </w:t>
      </w:r>
      <w:r w:rsidR="00641AE0">
        <w:t xml:space="preserve">iz </w:t>
      </w:r>
      <w:proofErr w:type="spellStart"/>
      <w:r w:rsidR="00E05577">
        <w:t>Grabarja</w:t>
      </w:r>
      <w:proofErr w:type="spellEnd"/>
      <w:r w:rsidR="00641AE0">
        <w:t xml:space="preserve"> d</w:t>
      </w:r>
      <w:r>
        <w:t>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3B654F">
        <w:t>88</w:t>
      </w:r>
      <w:r w:rsidR="00D26BE6">
        <w:t>5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641AE0">
        <w:t>19.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464B1D" w:rsidP="00464B1D" w:rsidR="00464B1D">
      <w:pPr>
        <w:ind w:left="6372"/>
        <w:jc w:val="both"/>
        <w:rPr>
          <w:bCs/>
        </w:rPr>
      </w:pPr>
    </w:p>
    <w:p w:rsidRDefault="006C3F3A" w:rsidP="00D26BE6" w:rsidR="00532E0A">
      <w:pPr>
        <w:ind w:left="720"/>
      </w:pPr>
      <w:r>
        <w:t xml:space="preserve">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26BE6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05577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5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5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5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5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St-1885/2016</izvorni_sadrzaj>
    <derivirana_varijabla naziv="DomainObject.Predmet.OznakaBroj_1">St-1885/2016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OFFER POINT j.d.o.o.</izvorni_sadrzaj>
    <derivirana_varijabla naziv="DomainObject.Predmet.ProtustrankaFormated_1">  OFFER POINT j.d.o.o.</derivirana_varijabla>
  </DomainObject.Predmet.ProtustrankaFormated>
  <DomainObject.Predmet.ProtustrankaFormatedOIB>
    <izvorni_sadrzaj>  OFFER POINT j.d.o.o., OIB 10476433418</izvorni_sadrzaj>
    <derivirana_varijabla naziv="DomainObject.Predmet.ProtustrankaFormatedOIB_1">  OFFER POINT j.d.o.o., OIB 10476433418</derivirana_varijabla>
  </DomainObject.Predmet.ProtustrankaFormatedOIB>
  <DomainObject.Predmet.ProtustrankaFormatedWithAdress>
    <izvorni_sadrzaj> OFFER POINT j.d.o.o., Vlaška 9, 10000 Zagreb</izvorni_sadrzaj>
    <derivirana_varijabla naziv="DomainObject.Predmet.ProtustrankaFormatedWithAdress_1"> OFFER POINT j.d.o.o., Vlaška 9, 10000 Zagreb</derivirana_varijabla>
  </DomainObject.Predmet.ProtustrankaFormatedWithAdress>
  <DomainObject.Predmet.ProtustrankaFormatedWithAdressOIB>
    <izvorni_sadrzaj> OFFER POINT j.d.o.o., OIB 10476433418, Vlaška 9, 10000 Zagreb</izvorni_sadrzaj>
    <derivirana_varijabla naziv="DomainObject.Predmet.ProtustrankaFormatedWithAdressOIB_1"> OFFER POINT j.d.o.o., OIB 10476433418, Vlaška 9, 10000 Zagreb</derivirana_varijabla>
  </DomainObject.Predmet.ProtustrankaFormatedWithAdressOIB>
  <DomainObject.Predmet.ProtustrankaWithAdress>
    <izvorni_sadrzaj>OFFER POINT j.d.o.o. Vlaška 9, 10000 Zagreb</izvorni_sadrzaj>
    <derivirana_varijabla naziv="DomainObject.Predmet.ProtustrankaWithAdress_1">OFFER POINT j.d.o.o. Vlaška 9, 10000 Zagreb</derivirana_varijabla>
  </DomainObject.Predmet.ProtustrankaWithAdress>
  <DomainObject.Predmet.ProtustrankaWithAdressOIB>
    <izvorni_sadrzaj>OFFER POINT j.d.o.o., OIB 10476433418, Vlaška 9, 10000 Zagreb</izvorni_sadrzaj>
    <derivirana_varijabla naziv="DomainObject.Predmet.ProtustrankaWithAdressOIB_1">OFFER POINT j.d.o.o., OIB 10476433418, Vlaška 9, 10000 Zagreb</derivirana_varijabla>
  </DomainObject.Predmet.ProtustrankaWithAdressOIB>
  <DomainObject.Predmet.ProtustrankaNazivFormated>
    <izvorni_sadrzaj>OFFER POINT j.d.o.o.</izvorni_sadrzaj>
    <derivirana_varijabla naziv="DomainObject.Predmet.ProtustrankaNazivFormated_1">OFFER POINT j.d.o.o.</derivirana_varijabla>
  </DomainObject.Predmet.ProtustrankaNazivFormated>
  <DomainObject.Predmet.ProtustrankaNazivFormatedOIB>
    <izvorni_sadrzaj>OFFER POINT j.d.o.o., OIB 10476433418</izvorni_sadrzaj>
    <derivirana_varijabla naziv="DomainObject.Predmet.ProtustrankaNazivFormatedOIB_1">OFFER POINT j.d.o.o., OIB 10476433418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OFFER POINT j.d.o.o.</item>
    </izvorni_sadrzaj>
    <derivirana_varijabla naziv="DomainObject.Predmet.ProtuStrankaListFormated_1">
      <item>OFFER POINT j.d.o.o.</item>
    </derivirana_varijabla>
  </DomainObject.Predmet.ProtuStrankaListFormated>
  <DomainObject.Predmet.ProtuStrankaListFormatedOIB>
    <izvorni_sadrzaj>
      <item>OFFER POINT j.d.o.o., OIB 10476433418</item>
    </izvorni_sadrzaj>
    <derivirana_varijabla naziv="DomainObject.Predmet.ProtuStrankaListFormatedOIB_1">
      <item>OFFER POINT j.d.o.o., OIB 10476433418</item>
    </derivirana_varijabla>
  </DomainObject.Predmet.ProtuStrankaListFormatedOIB>
  <DomainObject.Predmet.ProtuStrankaListFormatedWithAdress>
    <izvorni_sadrzaj>
      <item>OFFER POINT j.d.o.o., Vlaška 9, 10000 Zagreb</item>
    </izvorni_sadrzaj>
    <derivirana_varijabla naziv="DomainObject.Predmet.ProtuStrankaListFormatedWithAdress_1">
      <item>OFFER POINT j.d.o.o., Vlaška 9, 10000 Zagreb</item>
    </derivirana_varijabla>
  </DomainObject.Predmet.ProtuStrankaListFormatedWithAdress>
  <DomainObject.Predmet.ProtuStrankaListFormatedWithAdressOIB>
    <izvorni_sadrzaj>
      <item>OFFER POINT j.d.o.o., OIB 10476433418, Vlaška 9, 10000 Zagreb</item>
    </izvorni_sadrzaj>
    <derivirana_varijabla naziv="DomainObject.Predmet.ProtuStrankaListFormatedWithAdressOIB_1">
      <item>OFFER POINT j.d.o.o., OIB 10476433418, Vlaška 9, 10000 Zagreb</item>
    </derivirana_varijabla>
  </DomainObject.Predmet.ProtuStrankaListFormatedWithAdressOIB>
  <DomainObject.Predmet.ProtuStrankaListNazivFormated>
    <izvorni_sadrzaj>
      <item>OFFER POINT j.d.o.o.</item>
    </izvorni_sadrzaj>
    <derivirana_varijabla naziv="DomainObject.Predmet.ProtuStrankaListNazivFormated_1">
      <item>OFFER POINT j.d.o.o.</item>
    </derivirana_varijabla>
  </DomainObject.Predmet.ProtuStrankaListNazivFormated>
  <DomainObject.Predmet.ProtuStrankaListNazivFormatedOIB>
    <izvorni_sadrzaj>
      <item>OFFER POINT j.d.o.o., OIB 10476433418</item>
    </izvorni_sadrzaj>
    <derivirana_varijabla naziv="DomainObject.Predmet.ProtuStrankaListNazivFormatedOIB_1">
      <item>OFFER POINT j.d.o.o., OIB 10476433418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OFFER POINT j.d.o.o.</izvorni_sadrzaj>
    <derivirana_varijabla naziv="DomainObject.Predmet.ProtustrankaIDrugi_1">OFFER POINT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OFFER POINT j.d.o.o., OIB 10476433418, Vlaška 9, 10000 Zagreb</izvorni_sadrzaj>
    <derivirana_varijabla naziv="DomainObject.Predmet.ProtustrankaIDrugiAdressOIB_1">OFFER POINT j.d.o.o., OIB 10476433418, Vlaška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OFFER POINT j.d.o.o.</item>
    </izvorni_sadrzaj>
    <derivirana_varijabla naziv="DomainObject.Predmet.SudioniciListNaziv_1">
      <item>FINA Regionalni centar Zagreb</item>
      <item>OFFER POINT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OFFER POINT j.d.o.o., OIB 10476433418, Vlaška 9,10000 Zagreb</item>
    </izvorni_sadrzaj>
    <derivirana_varijabla naziv="DomainObject.Predmet.SudioniciListAdressOIB_1">
      <item>FINA Regionalni centar Zagreb, OIB 85821130368, Trg svibanjskih žrtava 1995. 1,10000 Zagreb</item>
      <item>OFFER POINT j.d.o.o., OIB 10476433418, Vlaška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10476433418</item>
    </izvorni_sadrzaj>
    <derivirana_varijabla naziv="DomainObject.Predmet.SudioniciListNazivOIB_1">
      <item>, OIB 85821130368</item>
      <item>, OIB 10476433418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1ABB2-0D4B-49DB-BBA5-D849A0194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1846</properties:Characters>
  <properties:Lines>47</properties:Lines>
  <properties:Paragraphs>13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2016-08-19T10:36:00Z</cp:lastPrinted>
  <dcterms:modified xmlns:xsi="http://www.w3.org/2001/XMLSchema-instance" xsi:type="dcterms:W3CDTF">2016-08-19T10:36:00Z</dcterms:modified>
  <cp:revision>20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