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fbb8" w14:paraId="ef6fbb8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690BEF">
        <w:t>St-6814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8A66EA">
        <w:t>ikom</w:t>
      </w:r>
      <w:r w:rsidR="00690BEF">
        <w:t xml:space="preserve"> </w:t>
      </w:r>
      <w:r w:rsidR="009C3A25">
        <w:t xml:space="preserve">RHEA KOZMETIKA d.o.o., Samobor, </w:t>
      </w:r>
      <w:proofErr w:type="spellStart"/>
      <w:r w:rsidR="009C3A25">
        <w:t>Matijaša</w:t>
      </w:r>
      <w:proofErr w:type="spellEnd"/>
      <w:r w:rsidR="009C3A25">
        <w:t xml:space="preserve"> Korvina 3</w:t>
      </w:r>
      <w:r w:rsidR="00690BEF" w:rsidRPr="00690BEF">
        <w:t>, OIB: 32647082510</w:t>
      </w:r>
      <w:r w:rsidR="00690BEF">
        <w:t>, 8</w:t>
      </w:r>
      <w:r w:rsidR="00C9030C">
        <w:t>. ožujka 2017</w:t>
      </w:r>
      <w:r w:rsidR="0006415C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690BEF">
        <w:t xml:space="preserve"> </w:t>
      </w:r>
      <w:r w:rsidR="00690BEF" w:rsidRPr="00690BEF">
        <w:t>RHEA KOZMET</w:t>
      </w:r>
      <w:r w:rsidR="00690BEF">
        <w:t>IKA d.o.o., Samobor</w:t>
      </w:r>
      <w:r w:rsidR="00690BEF" w:rsidRPr="00690BEF">
        <w:t>,</w:t>
      </w:r>
      <w:r w:rsidR="00690BEF">
        <w:t xml:space="preserve"> </w:t>
      </w:r>
      <w:proofErr w:type="spellStart"/>
      <w:r w:rsidR="00690BEF">
        <w:t>Matijaša</w:t>
      </w:r>
      <w:proofErr w:type="spellEnd"/>
      <w:r w:rsidR="00690BEF">
        <w:t xml:space="preserve"> Korvina 3,</w:t>
      </w:r>
      <w:r w:rsidR="00690BEF" w:rsidRPr="00690BEF">
        <w:t xml:space="preserve"> OIB: 32647082510</w:t>
      </w:r>
      <w:r w:rsidR="00690BEF">
        <w:t>,</w:t>
      </w:r>
      <w:r w:rsidR="008A66EA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324DC7">
        <w:t xml:space="preserve"> </w:t>
      </w:r>
      <w:r w:rsidR="00690BEF">
        <w:t xml:space="preserve">RHEA KOZMETIKA d.o.o., Samobor, </w:t>
      </w:r>
      <w:proofErr w:type="spellStart"/>
      <w:r w:rsidR="00690BEF">
        <w:t>Matijaša</w:t>
      </w:r>
      <w:proofErr w:type="spellEnd"/>
      <w:r w:rsidR="00690BEF">
        <w:t xml:space="preserve"> Korvina 3</w:t>
      </w:r>
      <w:r w:rsidR="00690BEF" w:rsidRPr="00690BEF">
        <w:t>, OIB: 32647082510</w:t>
      </w:r>
      <w:r w:rsidR="001F0ED4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1F0ED4">
        <w:t>8</w:t>
      </w:r>
      <w:r w:rsidR="00063BA7">
        <w:t>. ožujka 2017</w:t>
      </w:r>
      <w:r w:rsidR="001327CD">
        <w:t xml:space="preserve">.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317FAB" w:rsidP="00317FAB" w:rsidR="00317FAB">
      <w:pPr>
        <w:ind w:left="7080"/>
      </w:pPr>
      <w:r>
        <w:t xml:space="preserve">       </w:t>
      </w:r>
      <w:r w:rsidR="00063BA7">
        <w:t>Ivan Bešlić</w:t>
      </w:r>
      <w:r>
        <w:t>, v.r.</w:t>
      </w:r>
    </w:p>
    <w:p w:rsidRDefault="00317FAB" w:rsidP="00720C69" w:rsidR="00317FAB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317FAB" w:rsidP="00720C69" w:rsidR="00317FAB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178" w:rsidR="00727178">
      <w:r>
        <w:separator/>
      </w:r>
    </w:p>
  </w:endnote>
  <w:endnote w:id="0" w:type="continuationSeparator">
    <w:p w:rsidRDefault="00727178" w:rsidR="00727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178" w:rsidR="00727178">
      <w:r>
        <w:separator/>
      </w:r>
    </w:p>
  </w:footnote>
  <w:footnote w:id="0" w:type="continuationSeparator">
    <w:p w:rsidRDefault="00727178" w:rsidR="00727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1F0ED4">
      <w:t>6814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2043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0ED4"/>
    <w:rsid w:val="001F1AC0"/>
    <w:rsid w:val="00203C4E"/>
    <w:rsid w:val="0021194A"/>
    <w:rsid w:val="00257DF9"/>
    <w:rsid w:val="00262F6F"/>
    <w:rsid w:val="00295D2E"/>
    <w:rsid w:val="002975CA"/>
    <w:rsid w:val="002A6564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17FAB"/>
    <w:rsid w:val="00324DC7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0BEF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27178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3A25"/>
    <w:rsid w:val="009D6A0D"/>
    <w:rsid w:val="00A13967"/>
    <w:rsid w:val="00A27DCC"/>
    <w:rsid w:val="00A34EB2"/>
    <w:rsid w:val="00A353C3"/>
    <w:rsid w:val="00A46F0C"/>
    <w:rsid w:val="00A55B52"/>
    <w:rsid w:val="00A63512"/>
    <w:rsid w:val="00A63F06"/>
    <w:rsid w:val="00A7532F"/>
    <w:rsid w:val="00A82AE9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3556A"/>
    <w:rsid w:val="00D437C8"/>
    <w:rsid w:val="00D47BF9"/>
    <w:rsid w:val="00D53026"/>
    <w:rsid w:val="00D55FE1"/>
    <w:rsid w:val="00D63EA8"/>
    <w:rsid w:val="00D65244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6814</izvorni_sadrzaj>
    <derivirana_varijabla naziv="DomainObject.Predmet.Broj_1">6814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St-6814/2016</izvorni_sadrzaj>
    <derivirana_varijabla naziv="DomainObject.Predmet.OznakaBroj_1">St-6814/2016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RHEA KOZMETIKA d.o.o.</izvorni_sadrzaj>
    <derivirana_varijabla naziv="DomainObject.Predmet.ProtustrankaFormated_1">  RHEA KOZMETIKA d.o.o.</derivirana_varijabla>
  </DomainObject.Predmet.ProtustrankaFormated>
  <DomainObject.Predmet.ProtustrankaFormatedOIB>
    <izvorni_sadrzaj>  RHEA KOZMETIKA d.o.o., OIB 32647082510</izvorni_sadrzaj>
    <derivirana_varijabla naziv="DomainObject.Predmet.ProtustrankaFormatedOIB_1">  RHEA KOZMETIKA d.o.o., OIB 32647082510</derivirana_varijabla>
  </DomainObject.Predmet.ProtustrankaFormatedOIB>
  <DomainObject.Predmet.ProtustrankaFormatedWithAdress>
    <izvorni_sadrzaj> RHEA KOZMETIKA d.o.o., Matijaša Korvina 3, 10430 Samobor</izvorni_sadrzaj>
    <derivirana_varijabla naziv="DomainObject.Predmet.ProtustrankaFormatedWithAdress_1"> RHEA KOZMETIKA d.o.o., Matijaša Korvina 3, 10430 Samobor</derivirana_varijabla>
  </DomainObject.Predmet.ProtustrankaFormatedWithAdress>
  <DomainObject.Predmet.ProtustrankaFormatedWithAdressOIB>
    <izvorni_sadrzaj> RHEA KOZMETIKA d.o.o., OIB 32647082510, Matijaša Korvina 3, 10430 Samobor</izvorni_sadrzaj>
    <derivirana_varijabla naziv="DomainObject.Predmet.ProtustrankaFormatedWithAdressOIB_1"> RHEA KOZMETIKA d.o.o., OIB 32647082510, Matijaša Korvina 3, 10430 Samobor</derivirana_varijabla>
  </DomainObject.Predmet.ProtustrankaFormatedWithAdressOIB>
  <DomainObject.Predmet.ProtustrankaWithAdress>
    <izvorni_sadrzaj>RHEA KOZMETIKA d.o.o. Matijaša Korvina 3, 10430 Samobor</izvorni_sadrzaj>
    <derivirana_varijabla naziv="DomainObject.Predmet.ProtustrankaWithAdress_1">RHEA KOZMETIKA d.o.o. Matijaša Korvina 3, 10430 Samobor</derivirana_varijabla>
  </DomainObject.Predmet.ProtustrankaWithAdress>
  <DomainObject.Predmet.ProtustrankaWithAdressOIB>
    <izvorni_sadrzaj>RHEA KOZMETIKA d.o.o., OIB 32647082510, Matijaša Korvina 3, 10430 Samobor</izvorni_sadrzaj>
    <derivirana_varijabla naziv="DomainObject.Predmet.ProtustrankaWithAdressOIB_1">RHEA KOZMETIKA d.o.o., OIB 32647082510, Matijaša Korvina 3, 10430 Samobor</derivirana_varijabla>
  </DomainObject.Predmet.ProtustrankaWithAdressOIB>
  <DomainObject.Predmet.ProtustrankaNazivFormated>
    <izvorni_sadrzaj>RHEA KOZMETIKA d.o.o.</izvorni_sadrzaj>
    <derivirana_varijabla naziv="DomainObject.Predmet.ProtustrankaNazivFormated_1">RHEA KOZMETIKA d.o.o.</derivirana_varijabla>
  </DomainObject.Predmet.ProtustrankaNazivFormated>
  <DomainObject.Predmet.ProtustrankaNazivFormatedOIB>
    <izvorni_sadrzaj>RHEA KOZMETIKA d.o.o., OIB 32647082510</izvorni_sadrzaj>
    <derivirana_varijabla naziv="DomainObject.Predmet.ProtustrankaNazivFormatedOIB_1">RHEA KOZMETIKA d.o.o., OIB 32647082510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RHEA KOZMETIKA d.o.o.</item>
    </izvorni_sadrzaj>
    <derivirana_varijabla naziv="DomainObject.Predmet.ProtuStrankaListFormated_1">
      <item>RHEA KOZMETIKA d.o.o.</item>
    </derivirana_varijabla>
  </DomainObject.Predmet.ProtuStrankaListFormated>
  <DomainObject.Predmet.ProtuStrankaListFormatedOIB>
    <izvorni_sadrzaj>
      <item>RHEA KOZMETIKA d.o.o., OIB 32647082510</item>
    </izvorni_sadrzaj>
    <derivirana_varijabla naziv="DomainObject.Predmet.ProtuStrankaListFormatedOIB_1">
      <item>RHEA KOZMETIKA d.o.o., OIB 32647082510</item>
    </derivirana_varijabla>
  </DomainObject.Predmet.ProtuStrankaListFormatedOIB>
  <DomainObject.Predmet.ProtuStrankaListFormatedWithAdress>
    <izvorni_sadrzaj>
      <item>RHEA KOZMETIKA d.o.o., Matijaša Korvina 3, 10430 Samobor</item>
    </izvorni_sadrzaj>
    <derivirana_varijabla naziv="DomainObject.Predmet.ProtuStrankaListFormatedWithAdress_1">
      <item>RHEA KOZMETIKA d.o.o., Matijaša Korvina 3, 10430 Samobor</item>
    </derivirana_varijabla>
  </DomainObject.Predmet.ProtuStrankaListFormatedWithAdress>
  <DomainObject.Predmet.ProtuStrankaListFormatedWithAdressOIB>
    <izvorni_sadrzaj>
      <item>RHEA KOZMETIKA d.o.o., OIB 32647082510, Matijaša Korvina 3, 10430 Samobor</item>
    </izvorni_sadrzaj>
    <derivirana_varijabla naziv="DomainObject.Predmet.ProtuStrankaListFormatedWithAdressOIB_1">
      <item>RHEA KOZMETIKA d.o.o., OIB 32647082510, Matijaša Korvina 3, 10430 Samobor</item>
    </derivirana_varijabla>
  </DomainObject.Predmet.ProtuStrankaListFormatedWithAdressOIB>
  <DomainObject.Predmet.ProtuStrankaListNazivFormated>
    <izvorni_sadrzaj>
      <item>RHEA KOZMETIKA d.o.o.</item>
    </izvorni_sadrzaj>
    <derivirana_varijabla naziv="DomainObject.Predmet.ProtuStrankaListNazivFormated_1">
      <item>RHEA KOZMETIKA d.o.o.</item>
    </derivirana_varijabla>
  </DomainObject.Predmet.ProtuStrankaListNazivFormated>
  <DomainObject.Predmet.ProtuStrankaListNazivFormatedOIB>
    <izvorni_sadrzaj>
      <item>RHEA KOZMETIKA d.o.o., OIB 32647082510</item>
    </izvorni_sadrzaj>
    <derivirana_varijabla naziv="DomainObject.Predmet.ProtuStrankaListNazivFormatedOIB_1">
      <item>RHEA KOZMETIKA d.o.o., OIB 32647082510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RHEA KOZMETIKA d.o.o.</izvorni_sadrzaj>
    <derivirana_varijabla naziv="DomainObject.Predmet.ProtustrankaIDrugi_1">RHEA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RHEA KOZMETIKA d.o.o., OIB 32647082510, Matijaša Korvina 3, 10430 Samobor</izvorni_sadrzaj>
    <derivirana_varijabla naziv="DomainObject.Predmet.ProtustrankaIDrugiAdressOIB_1">RHEA KOZMETIKA d.o.o., OIB 32647082510, Matijaša Korvina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RHEA KOZMETIKA d.o.o.</item>
    </izvorni_sadrzaj>
    <derivirana_varijabla naziv="DomainObject.Predmet.SudioniciListNaziv_1">
      <item>FINA Regionalni centar Zagreb</item>
      <item>RHEA KOZMETIKA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RHEA KOZMETIKA d.o.o., OIB 32647082510, Matijaša Korvina 3,10430 Samobor</item>
    </izvorni_sadrzaj>
    <derivirana_varijabla naziv="DomainObject.Predmet.SudioniciListAdressOIB_1">
      <item>FINA Regionalni centar Zagreb, OIB 85821130368, Trg svibanjskih žrtava 1995. 1,10000 Zagreb</item>
      <item>RHEA KOZMETIKA d.o.o., OIB 32647082510, Matijaša Korvina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32647082510</item>
    </izvorni_sadrzaj>
    <derivirana_varijabla naziv="DomainObject.Predmet.SudioniciListNazivOIB_1">
      <item>, OIB 85821130368</item>
      <item>, OIB 32647082510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BFB86-9C19-40A0-826E-48BA9C07D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327</properties:Words>
  <properties:Characters>1782</properties:Characters>
  <properties:Lines>62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2017-03-09T13:03:00Z</cp:lastPrinted>
  <dcterms:modified xmlns:xsi="http://www.w3.org/2001/XMLSchema-instance" xsi:type="dcterms:W3CDTF">2017-03-09T13:03:00Z</dcterms:modified>
  <cp:revision>16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