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f9d4" w14:paraId="770f9d4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B62B68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37062C">
        <w:rPr>
          <w:rFonts w:hAnsi="Times New Roman" w:ascii="Times New Roman"/>
          <w:szCs w:val="24"/>
          <w:lang w:val="hr-HR"/>
        </w:rPr>
        <w:t>45/16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B5FD6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5954D4" w:rsidR="00D17329" w:rsidRPr="001305EF">
      <w:pPr>
        <w:ind w:firstLine="708"/>
        <w:jc w:val="both"/>
        <w:rPr>
          <w:rFonts w:hAnsi="Times New Roman" w:ascii="Times New Roman"/>
        </w:rPr>
      </w:pPr>
      <w:r w:rsidRPr="001305EF">
        <w:rPr>
          <w:rFonts w:hAnsi="Times New Roman" w:ascii="Times New Roman"/>
          <w:szCs w:val="24"/>
          <w:lang w:val="hr-HR"/>
        </w:rPr>
        <w:t>Trgovački sud u Zagrebu po sucu</w:t>
      </w:r>
      <w:r w:rsidR="00357B1E" w:rsidRPr="001305EF">
        <w:rPr>
          <w:rFonts w:hAnsi="Times New Roman" w:ascii="Times New Roman"/>
          <w:szCs w:val="24"/>
          <w:lang w:val="hr-HR"/>
        </w:rPr>
        <w:t xml:space="preserve"> toga suda</w:t>
      </w:r>
      <w:r w:rsidRPr="001305EF">
        <w:rPr>
          <w:rFonts w:hAnsi="Times New Roman" w:ascii="Times New Roman"/>
          <w:szCs w:val="24"/>
          <w:lang w:val="hr-HR"/>
        </w:rPr>
        <w:t xml:space="preserve"> </w:t>
      </w:r>
      <w:r w:rsidR="00357B1E" w:rsidRPr="001305EF">
        <w:rPr>
          <w:rFonts w:hAnsi="Times New Roman" w:ascii="Times New Roman"/>
          <w:szCs w:val="24"/>
          <w:lang w:val="hr-HR"/>
        </w:rPr>
        <w:t xml:space="preserve">Vesni Sremac Šoštar, </w:t>
      </w:r>
      <w:r w:rsidRPr="001305EF">
        <w:rPr>
          <w:rFonts w:hAnsi="Times New Roman" w:ascii="Times New Roman"/>
          <w:szCs w:val="24"/>
          <w:lang w:val="hr-HR"/>
        </w:rPr>
        <w:t>u skraćen</w:t>
      </w:r>
      <w:r w:rsidR="00B93B3B" w:rsidRPr="001305EF">
        <w:rPr>
          <w:rFonts w:hAnsi="Times New Roman" w:ascii="Times New Roman"/>
          <w:szCs w:val="24"/>
          <w:lang w:val="hr-HR"/>
        </w:rPr>
        <w:t>om stečajnom postupku pokrenutom pov</w:t>
      </w:r>
      <w:r w:rsidR="00E50EC8" w:rsidRPr="001305EF">
        <w:rPr>
          <w:rFonts w:hAnsi="Times New Roman" w:ascii="Times New Roman"/>
          <w:szCs w:val="24"/>
          <w:lang w:val="hr-HR"/>
        </w:rPr>
        <w:t>odom zahtjeva FINA, Zagreb, Regionalni</w:t>
      </w:r>
      <w:r w:rsidR="00B93B3B" w:rsidRPr="001305EF">
        <w:rPr>
          <w:rFonts w:hAnsi="Times New Roman" w:ascii="Times New Roman"/>
          <w:szCs w:val="24"/>
          <w:lang w:val="hr-HR"/>
        </w:rPr>
        <w:t xml:space="preserve"> centar Zagreb,</w:t>
      </w:r>
      <w:r w:rsidR="00E50EC8" w:rsidRPr="001305EF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 w:rsidRPr="001305EF">
        <w:rPr>
          <w:rFonts w:hAnsi="Times New Roman" w:ascii="Times New Roman"/>
          <w:szCs w:val="24"/>
          <w:lang w:val="hr-HR"/>
        </w:rPr>
        <w:t xml:space="preserve"> </w:t>
      </w:r>
      <w:r w:rsidRPr="001305EF">
        <w:rPr>
          <w:rFonts w:hAnsi="Times New Roman" w:ascii="Times New Roman"/>
          <w:szCs w:val="24"/>
          <w:lang w:val="hr-HR"/>
        </w:rPr>
        <w:t>nad dužnikom</w:t>
      </w:r>
      <w:r w:rsidR="001305EF">
        <w:rPr>
          <w:rFonts w:hAnsi="Times New Roman" w:ascii="Times New Roman"/>
          <w:szCs w:val="24"/>
          <w:lang w:val="hr-HR"/>
        </w:rPr>
        <w:t xml:space="preserve">  </w:t>
      </w:r>
      <w:r w:rsidR="005954D4">
        <w:rPr>
          <w:rFonts w:hAnsi="Times New Roman" w:ascii="Times New Roman"/>
        </w:rPr>
        <w:t>CASA NATURALIS</w:t>
      </w:r>
      <w:r w:rsidR="001305EF" w:rsidRPr="001305EF">
        <w:rPr>
          <w:rFonts w:hAnsi="Times New Roman" w:ascii="Times New Roman"/>
        </w:rPr>
        <w:t xml:space="preserve"> d.o.o. Zagreb, Kanarinska ulica 28, OIB: 99612063005, MBS: 080603492, </w:t>
      </w:r>
      <w:r w:rsidR="004431B0" w:rsidRPr="001305EF">
        <w:rPr>
          <w:rFonts w:hAnsi="Times New Roman" w:ascii="Times New Roman"/>
          <w:szCs w:val="24"/>
          <w:lang w:val="hr-HR"/>
        </w:rPr>
        <w:t>dan</w:t>
      </w:r>
      <w:r w:rsidRPr="001305EF">
        <w:rPr>
          <w:rFonts w:hAnsi="Times New Roman" w:ascii="Times New Roman"/>
          <w:szCs w:val="24"/>
          <w:lang w:val="hr-HR"/>
        </w:rPr>
        <w:t xml:space="preserve">a </w:t>
      </w:r>
      <w:r w:rsidR="00C2293C" w:rsidRPr="001305EF">
        <w:rPr>
          <w:rFonts w:hAnsi="Times New Roman" w:ascii="Times New Roman"/>
          <w:szCs w:val="24"/>
          <w:lang w:val="hr-HR"/>
        </w:rPr>
        <w:t>26</w:t>
      </w:r>
      <w:r w:rsidR="003C67ED" w:rsidRPr="001305EF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1305EF">
        <w:rPr>
          <w:rFonts w:hAnsi="Times New Roman" w:ascii="Times New Roman"/>
          <w:szCs w:val="24"/>
          <w:lang w:val="hr-HR"/>
        </w:rPr>
        <w:t>2016</w:t>
      </w:r>
      <w:r w:rsidRPr="001305EF">
        <w:rPr>
          <w:rFonts w:hAnsi="Times New Roman" w:ascii="Times New Roman"/>
          <w:szCs w:val="24"/>
          <w:lang w:val="hr-HR"/>
        </w:rPr>
        <w:t>.</w:t>
      </w:r>
      <w:r w:rsidR="00E50EC8" w:rsidRPr="001305EF">
        <w:rPr>
          <w:rFonts w:hAnsi="Times New Roman" w:ascii="Times New Roman"/>
          <w:szCs w:val="24"/>
          <w:lang w:val="hr-HR"/>
        </w:rPr>
        <w:t xml:space="preserve"> </w:t>
      </w:r>
      <w:r w:rsidR="00F501D7" w:rsidRPr="001305EF">
        <w:rPr>
          <w:rFonts w:hAnsi="Times New Roman" w:ascii="Times New Roman"/>
          <w:szCs w:val="24"/>
          <w:lang w:val="hr-HR"/>
        </w:rPr>
        <w:t xml:space="preserve">g. </w:t>
      </w:r>
      <w:r w:rsidRPr="001305EF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5954D4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6B5FD6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1305EF">
        <w:rPr>
          <w:rFonts w:hAnsi="Times New Roman" w:ascii="Times New Roman"/>
          <w:szCs w:val="24"/>
        </w:rPr>
        <w:t xml:space="preserve"> </w:t>
      </w:r>
      <w:r w:rsidR="005954D4">
        <w:rPr>
          <w:rFonts w:hAnsi="Times New Roman" w:ascii="Times New Roman"/>
        </w:rPr>
        <w:t>CASA NATURALIS</w:t>
      </w:r>
      <w:r w:rsidR="001305EF" w:rsidRPr="001305EF">
        <w:rPr>
          <w:rFonts w:hAnsi="Times New Roman" w:ascii="Times New Roman"/>
        </w:rPr>
        <w:t xml:space="preserve"> d.o.o. Zagreb, Kanarinska ulica 28, OIB: 99612063005, MBS: 080603492</w:t>
      </w:r>
      <w:r w:rsidR="001305EF">
        <w:rPr>
          <w:rFonts w:hAnsi="Times New Roman" w:ascii="Times New Roman"/>
        </w:rPr>
        <w:t>.</w:t>
      </w:r>
      <w:r w:rsidR="001305EF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C2293C">
        <w:rPr>
          <w:rFonts w:hAnsi="Times New Roman" w:ascii="Times New Roman"/>
          <w:szCs w:val="24"/>
        </w:rPr>
        <w:t>26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466E91">
        <w:rPr>
          <w:rFonts w:hAnsi="Times New Roman" w:ascii="Times New Roman"/>
          <w:szCs w:val="24"/>
        </w:rPr>
        <w:t xml:space="preserve">Jugoslav Puran, J. Jelačića 12, Bjelovar, OIB: 70582689973.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6B5FD6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5954D4">
        <w:rPr>
          <w:rFonts w:hAnsi="Times New Roman" w:ascii="Times New Roman"/>
        </w:rPr>
        <w:t>CASA NATURALIS</w:t>
      </w:r>
      <w:r w:rsidR="001305EF" w:rsidRPr="001305EF">
        <w:rPr>
          <w:rFonts w:hAnsi="Times New Roman" w:ascii="Times New Roman"/>
        </w:rPr>
        <w:t xml:space="preserve"> d.o.o. Zagreb, Kanarinska ulica 28, OIB: 99612063005, MBS: 080603492</w:t>
      </w:r>
      <w:r w:rsidR="001305EF">
        <w:rPr>
          <w:rFonts w:hAnsi="Times New Roman" w:ascii="Times New Roman"/>
        </w:rPr>
        <w:t xml:space="preserve">. </w:t>
      </w:r>
    </w:p>
    <w:p w:rsidRDefault="001305EF" w:rsidP="003E7FD9" w:rsidR="001305E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916101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C1A19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91610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1305EF">
        <w:rPr>
          <w:rFonts w:hAnsi="Times New Roman" w:ascii="Times New Roman"/>
          <w:lang w:val="hr-HR"/>
        </w:rPr>
        <w:t xml:space="preserve"> 30. lipnja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2293C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26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207C73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ED79CD" w:rsidP="00ED79CD" w:rsidR="00ED79CD">
      <w:pPr>
        <w:rPr>
          <w:rFonts w:hAnsi="Times New Roman" w:ascii="Times New Roman"/>
        </w:rPr>
      </w:pPr>
    </w:p>
    <w:p w:rsidRDefault="00207C73" w:rsidP="00207C73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207C73" w:rsidP="00207C73" w:rsidR="00207C73" w:rsidRPr="00207C73">
      <w:pPr>
        <w:jc w:val="right"/>
        <w:rPr>
          <w:rFonts w:hAnsi="Times New Roman" w:ascii="Times New Roman"/>
        </w:rPr>
      </w:pPr>
      <w:r w:rsidRPr="00207C73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D19" w:rsidR="00280A5F">
    <w:pPr>
      <w:pStyle w:val="Podnoje"/>
      <w:jc w:val="right"/>
    </w:pPr>
  </w:p>
  <w:p w:rsidRDefault="00147D1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47D19" w:rsidRPr="00147D1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17409A">
      <w:rPr>
        <w:rFonts w:hAnsi="Times New Roman" w:ascii="Times New Roman"/>
      </w:rPr>
      <w:t>45/16</w:t>
    </w:r>
  </w:p>
  <w:p w:rsidRDefault="00147D1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A795D"/>
    <w:rsid w:val="000B3EF2"/>
    <w:rsid w:val="000E4DE6"/>
    <w:rsid w:val="000F6D4C"/>
    <w:rsid w:val="00101281"/>
    <w:rsid w:val="001305EF"/>
    <w:rsid w:val="00147D19"/>
    <w:rsid w:val="0017409A"/>
    <w:rsid w:val="00194DE9"/>
    <w:rsid w:val="001C1A19"/>
    <w:rsid w:val="00207C73"/>
    <w:rsid w:val="00215918"/>
    <w:rsid w:val="00223072"/>
    <w:rsid w:val="002A25D8"/>
    <w:rsid w:val="00310684"/>
    <w:rsid w:val="0035767D"/>
    <w:rsid w:val="00357B1E"/>
    <w:rsid w:val="0037062C"/>
    <w:rsid w:val="003C67ED"/>
    <w:rsid w:val="003E7FD9"/>
    <w:rsid w:val="004431B0"/>
    <w:rsid w:val="004453B3"/>
    <w:rsid w:val="00452CDB"/>
    <w:rsid w:val="00460A39"/>
    <w:rsid w:val="00466E91"/>
    <w:rsid w:val="00477F24"/>
    <w:rsid w:val="004A537D"/>
    <w:rsid w:val="004A685D"/>
    <w:rsid w:val="004B4B7E"/>
    <w:rsid w:val="004B6918"/>
    <w:rsid w:val="0052249E"/>
    <w:rsid w:val="00524D3D"/>
    <w:rsid w:val="005543CF"/>
    <w:rsid w:val="005653CC"/>
    <w:rsid w:val="005954D4"/>
    <w:rsid w:val="005C135C"/>
    <w:rsid w:val="006156D0"/>
    <w:rsid w:val="00633396"/>
    <w:rsid w:val="006378C3"/>
    <w:rsid w:val="0064498B"/>
    <w:rsid w:val="0065500F"/>
    <w:rsid w:val="00693D86"/>
    <w:rsid w:val="006A68F9"/>
    <w:rsid w:val="006B5FD6"/>
    <w:rsid w:val="00726015"/>
    <w:rsid w:val="007354CB"/>
    <w:rsid w:val="00781EBC"/>
    <w:rsid w:val="00795065"/>
    <w:rsid w:val="007A354C"/>
    <w:rsid w:val="007A38B0"/>
    <w:rsid w:val="007C3A90"/>
    <w:rsid w:val="007D6D1C"/>
    <w:rsid w:val="007F24AA"/>
    <w:rsid w:val="00820E71"/>
    <w:rsid w:val="00826687"/>
    <w:rsid w:val="0086233E"/>
    <w:rsid w:val="008679BD"/>
    <w:rsid w:val="008C31DE"/>
    <w:rsid w:val="008E779F"/>
    <w:rsid w:val="0090317B"/>
    <w:rsid w:val="00916101"/>
    <w:rsid w:val="00953A4E"/>
    <w:rsid w:val="009639FF"/>
    <w:rsid w:val="00980D7A"/>
    <w:rsid w:val="009A248B"/>
    <w:rsid w:val="009B0D8F"/>
    <w:rsid w:val="009F40BD"/>
    <w:rsid w:val="00A43D7F"/>
    <w:rsid w:val="00A61287"/>
    <w:rsid w:val="00A7799D"/>
    <w:rsid w:val="00A93B0F"/>
    <w:rsid w:val="00AF31FC"/>
    <w:rsid w:val="00B00AAF"/>
    <w:rsid w:val="00B62B68"/>
    <w:rsid w:val="00B93B3B"/>
    <w:rsid w:val="00BC1743"/>
    <w:rsid w:val="00BE31D6"/>
    <w:rsid w:val="00BE4C5D"/>
    <w:rsid w:val="00BF4911"/>
    <w:rsid w:val="00C12511"/>
    <w:rsid w:val="00C2293C"/>
    <w:rsid w:val="00C445F4"/>
    <w:rsid w:val="00C45234"/>
    <w:rsid w:val="00C55D36"/>
    <w:rsid w:val="00C94D0E"/>
    <w:rsid w:val="00CA4729"/>
    <w:rsid w:val="00CB6683"/>
    <w:rsid w:val="00CD00B9"/>
    <w:rsid w:val="00D17329"/>
    <w:rsid w:val="00D210C6"/>
    <w:rsid w:val="00D352EF"/>
    <w:rsid w:val="00D660C0"/>
    <w:rsid w:val="00DA53BA"/>
    <w:rsid w:val="00DD72D4"/>
    <w:rsid w:val="00E17BC5"/>
    <w:rsid w:val="00E222EB"/>
    <w:rsid w:val="00E44351"/>
    <w:rsid w:val="00E44E37"/>
    <w:rsid w:val="00E50EC8"/>
    <w:rsid w:val="00E561D2"/>
    <w:rsid w:val="00EB2BFF"/>
    <w:rsid w:val="00EB6112"/>
    <w:rsid w:val="00ED79CD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47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D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D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D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D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47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D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D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D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D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NATURALIS d.o.o. zastupanog po punomoćniku ANKICA MARIČIĆ</izvorni_sadrzaj>
    <derivirana_varijabla naziv="DomainObject.Predmet.ProtustrankaFormated_1">  CASA NATURALIS d.o.o. zastupanog po punomoćniku ANKICA MARIČIĆ</derivirana_varijabla>
  </DomainObject.Predmet.ProtustrankaFormated>
  <DomainObject.Predmet.ProtustrankaFormatedOIB>
    <izvorni_sadrzaj>  CASA NATURALIS d.o.o., OIB 99612063005 zastupanog po punomoćniku ANKICA MARIČIĆ</izvorni_sadrzaj>
    <derivirana_varijabla naziv="DomainObject.Predmet.ProtustrankaFormatedOIB_1">  CASA NATURALIS d.o.o., OIB 99612063005 zastupanog po punomoćniku ANKICA MARIČIĆ</derivirana_varijabla>
  </DomainObject.Predmet.ProtustrankaFormatedOIB>
  <DomainObject.Predmet.ProtustrankaFormatedWithAdress>
    <izvorni_sadrzaj> CASA NATURALIS d.o.o., Kanarinska ulica 28, 10000 Zagreb zastupanog po punomoćniku ANKICA MARIČIĆ</izvorni_sadrzaj>
    <derivirana_varijabla naziv="DomainObject.Predmet.ProtustrankaFormatedWithAdress_1"> CASA NATURALIS d.o.o., Kanarinska ulica 28, 10000 Zagreb zastupanog po punomoćniku ANKICA MARIČIĆ</derivirana_varijabla>
  </DomainObject.Predmet.ProtustrankaFormatedWithAdress>
  <DomainObject.Predmet.ProtustrankaFormatedWithAdressOIB>
    <izvorni_sadrzaj> CASA NATURALIS d.o.o., OIB 99612063005, Kanarinska ulica 28, 10000 Zagreb zastupanog po punomoćniku ANKICA MARIČIĆ</izvorni_sadrzaj>
    <derivirana_varijabla naziv="DomainObject.Predmet.ProtustrankaFormatedWithAdressOIB_1"> CASA NATURALIS d.o.o., OIB 99612063005, Kanarinska ulica 28, 10000 Zagreb zastupanog po punomoćniku ANKICA MARIČIĆ</derivirana_varijabla>
  </DomainObject.Predmet.ProtustrankaFormatedWithAdressOIB>
  <DomainObject.Predmet.ProtustrankaWithAdress>
    <izvorni_sadrzaj>CASA NATURALIS d.o.o. Kanarinska ulica 28, 10000 Zagreb</izvorni_sadrzaj>
    <derivirana_varijabla naziv="DomainObject.Predmet.ProtustrankaWithAdress_1">CASA NATURALIS d.o.o. Kanarinska ulica 28, 10000 Zagreb</derivirana_varijabla>
  </DomainObject.Predmet.ProtustrankaWithAdress>
  <DomainObject.Predmet.ProtustrankaWithAdressOIB>
    <izvorni_sadrzaj>CASA NATURALIS d.o.o., OIB 99612063005, Kanarinska ulica 28, 10000 Zagreb</izvorni_sadrzaj>
    <derivirana_varijabla naziv="DomainObject.Predmet.ProtustrankaWithAdressOIB_1">CASA NATURALIS d.o.o., OIB 99612063005, Kanarinska ulica 28, 10000 Zagreb</derivirana_varijabla>
  </DomainObject.Predmet.ProtustrankaWithAdressOIB>
  <DomainObject.Predmet.ProtustrankaNazivFormated>
    <izvorni_sadrzaj>CASA NATURALIS d.o.o.</izvorni_sadrzaj>
    <derivirana_varijabla naziv="DomainObject.Predmet.ProtustrankaNazivFormated_1">CASA NATURALIS d.o.o.</derivirana_varijabla>
  </DomainObject.Predmet.ProtustrankaNazivFormated>
  <DomainObject.Predmet.ProtustrankaNazivFormatedOIB>
    <izvorni_sadrzaj>CASA NATURALIS d.o.o., OIB 99612063005</izvorni_sadrzaj>
    <derivirana_varijabla naziv="DomainObject.Predmet.ProtustrankaNazivFormatedOIB_1">CASA NATURALIS d.o.o., OIB 99612063005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NATURALIS d.o.o. zastupanog po punomoćniku ANKICA MARIČIĆ</item>
    </izvorni_sadrzaj>
    <derivirana_varijabla naziv="DomainObject.Predmet.ProtuStrankaListFormated_1">
      <item>CASA NATURALIS d.o.o. zastupanog po punomoćniku ANKICA MARIČIĆ</item>
    </derivirana_varijabla>
  </DomainObject.Predmet.ProtuStrankaListFormated>
  <DomainObject.Predmet.ProtuStrankaListFormatedOIB>
    <izvorni_sadrzaj>
      <item>CASA NATURALIS d.o.o., OIB 99612063005 zastupanog po punomoćniku ANKICA MARIČIĆ</item>
    </izvorni_sadrzaj>
    <derivirana_varijabla naziv="DomainObject.Predmet.ProtuStrankaListFormatedOIB_1">
      <item>CASA NATURALIS d.o.o., OIB 99612063005 zastupanog po punomoćniku ANKICA MARIČIĆ</item>
    </derivirana_varijabla>
  </DomainObject.Predmet.ProtuStrankaListFormatedOIB>
  <DomainObject.Predmet.ProtuStrankaListFormatedWithAdress>
    <izvorni_sadrzaj>
      <item>CASA NATURALIS d.o.o., Kanarinska ulica 28, 10000 Zagreb zastupanog po punomoćniku ANKICA MARIČIĆ</item>
    </izvorni_sadrzaj>
    <derivirana_varijabla naziv="DomainObject.Predmet.ProtuStrankaListFormatedWithAdress_1">
      <item>CASA NATURALIS d.o.o., Kanarinska ulica 28, 10000 Zagreb zastupanog po punomoćniku ANKICA MARIČIĆ</item>
    </derivirana_varijabla>
  </DomainObject.Predmet.ProtuStrankaListFormatedWithAdress>
  <DomainObject.Predmet.ProtuStrankaListFormatedWithAdressOIB>
    <izvorni_sadrzaj>
      <item>CASA NATURALIS d.o.o., OIB 99612063005, Kanarinska ulica 28, 10000 Zagreb zastupanog po punomoćniku ANKICA MARIČIĆ</item>
    </izvorni_sadrzaj>
    <derivirana_varijabla naziv="DomainObject.Predmet.ProtuStrankaListFormatedWithAdressOIB_1">
      <item>CASA NATURALIS d.o.o., OIB 99612063005, Kanarinska ulica 28, 10000 Zagreb zastupanog po punomoćniku ANKICA MARIČIĆ</item>
    </derivirana_varijabla>
  </DomainObject.Predmet.ProtuStrankaListFormatedWithAdressOIB>
  <DomainObject.Predmet.ProtuStrankaListNazivFormated>
    <izvorni_sadrzaj>
      <item>CASA NATURALIS d.o.o.</item>
    </izvorni_sadrzaj>
    <derivirana_varijabla naziv="DomainObject.Predmet.ProtuStrankaListNazivFormated_1">
      <item>CASA NATURALIS d.o.o.</item>
    </derivirana_varijabla>
  </DomainObject.Predmet.ProtuStrankaListNazivFormated>
  <DomainObject.Predmet.ProtuStrankaListNazivFormatedOIB>
    <izvorni_sadrzaj>
      <item>CASA NATURALIS d.o.o., OIB 99612063005</item>
    </izvorni_sadrzaj>
    <derivirana_varijabla naziv="DomainObject.Predmet.ProtuStrankaListNazivFormatedOIB_1">
      <item>CASA NATURALIS d.o.o., OIB 99612063005</item>
    </derivirana_varijabla>
  </DomainObject.Predmet.ProtuStrankaListNazivFormatedOIB>
  <DomainObject.Predmet.OstaliListFormated>
    <izvorni_sadrzaj>
      <item>ANKICA MARIČIĆ punomoćnik sudionika u postupku CASA NATURALIS d.o.o.</item>
    </izvorni_sadrzaj>
    <derivirana_varijabla naziv="DomainObject.Predmet.OstaliListFormated_1">
      <item>ANKICA MARIČIĆ punomoćnik sudionika u postupku CASA NATURALIS d.o.o.</item>
    </derivirana_varijabla>
  </DomainObject.Predmet.OstaliListFormated>
  <DomainObject.Predmet.OstaliListFormatedOIB>
    <izvorni_sadrzaj>
      <item>ANKICA MARIČIĆ, OIB 74067864374 punomoćnik sudionika u postupku CASA NATURALIS d.o.o.</item>
    </izvorni_sadrzaj>
    <derivirana_varijabla naziv="DomainObject.Predmet.OstaliListFormatedOIB_1">
      <item>ANKICA MARIČIĆ, OIB 74067864374 punomoćnik sudionika u postupku CASA NATURALIS d.o.o.</item>
    </derivirana_varijabla>
  </DomainObject.Predmet.OstaliListFormatedOIB>
  <DomainObject.Predmet.OstaliListFormatedWithAdress>
    <izvorni_sadrzaj>
      <item>ANKICA MARIČIĆ, Gređani 67, 44415 Gređani punomoćnik sudionika u postupku CASA NATURALIS d.o.o.</item>
    </izvorni_sadrzaj>
    <derivirana_varijabla naziv="DomainObject.Predmet.OstaliListFormatedWithAdress_1">
      <item>ANKICA MARIČIĆ, Gređani 67, 44415 Gređani punomoćnik sudionika u postupku CASA NATURALIS d.o.o.</item>
    </derivirana_varijabla>
  </DomainObject.Predmet.OstaliListFormatedWithAdress>
  <DomainObject.Predmet.OstaliListFormatedWithAdressOIB>
    <izvorni_sadrzaj>
      <item>ANKICA MARIČIĆ, OIB 74067864374, Gređani 67, 44415 Gređani punomoćnik sudionika u postupku CASA NATURALIS d.o.o.</item>
    </izvorni_sadrzaj>
    <derivirana_varijabla naziv="DomainObject.Predmet.OstaliListFormatedWithAdressOIB_1">
      <item>ANKICA MARIČIĆ, OIB 74067864374, Gređani 67, 44415 Gređani punomoćnik sudionika u postupku CASA NATURALIS d.o.o.</item>
    </derivirana_varijabla>
  </DomainObject.Predmet.OstaliListFormatedWithAdressOIB>
  <DomainObject.Predmet.OstaliListNazivFormated>
    <izvorni_sadrzaj>
      <item>ANKICA MARIČIĆ</item>
    </izvorni_sadrzaj>
    <derivirana_varijabla naziv="DomainObject.Predmet.OstaliListNazivFormated_1">
      <item>ANKICA MARIČIĆ</item>
    </derivirana_varijabla>
  </DomainObject.Predmet.OstaliListNazivFormated>
  <DomainObject.Predmet.OstaliListNazivFormatedOIB>
    <izvorni_sadrzaj>
      <item>ANKICA MARIČIĆ, OIB 74067864374</item>
    </izvorni_sadrzaj>
    <derivirana_varijabla naziv="DomainObject.Predmet.OstaliListNazivFormatedOIB_1">
      <item>ANKICA MARIČIĆ, OIB 74067864374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NATURALIS d.o.o.</izvorni_sadrzaj>
    <derivirana_varijabla naziv="DomainObject.Predmet.ProtustrankaIDrugi_1">CASA NATURALIS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 NATURALIS d.o.o., OIB 99612063005, Kanarinska ulica 28, 10000 Zagreb</izvorni_sadrzaj>
    <derivirana_varijabla naziv="DomainObject.Predmet.ProtustrankaIDrugiAdressOIB_1">CASA NATURALIS d.o.o., OIB 99612063005, Kanarinska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NATURALIS d.o.o.</item>
      <item>ANKICA MARIČIĆ</item>
    </izvorni_sadrzaj>
    <derivirana_varijabla naziv="DomainObject.Predmet.SudioniciListNaziv_1">
      <item>FINA Regionalni centar Zagreb</item>
      <item>CASA NATURALIS d.o.o.</item>
      <item>ANKICA MARIČIĆ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CASA NATURALIS d.o.o., OIB 99612063005, Kanarinska ulica 28,10000 Zagreb</item>
      <item>ANKICA MARIČIĆ, OIB 74067864374, Gređani 67,44415 Gređani</item>
    </izvorni_sadrzaj>
    <derivirana_varijabla naziv="DomainObject.Predmet.SudioniciListAdressOIB_1">
      <item>FINA Regionalni centar Zagreb, OIB 85821130368, Trg svibanjskih žrtava 1995. 1,10000 Zagreb</item>
      <item>CASA NATURALIS d.o.o., OIB 99612063005, Kanarinska ulica 28,10000 Zagreb</item>
      <item>ANKICA MARIČIĆ, OIB 74067864374, Gređani 67,44415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99612063005</item>
      <item>, OIB 74067864374</item>
    </izvorni_sadrzaj>
    <derivirana_varijabla naziv="DomainObject.Predmet.SudioniciListNazivOIB_1">
      <item>, OIB 85821130368</item>
      <item>, OIB 99612063005</item>
      <item>, OIB 74067864374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BBA07-53CC-487E-B6E9-CCB0E35A7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2646</properties:Characters>
  <properties:Lines>78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2016-10-26T08:25:00Z</dcterms:created>
  <dc:creator>Karmela Dolenc</dc:creator>
  <cp:lastModifiedBy>Zlatka Plivelić</cp:lastModifiedBy>
  <cp:lastPrinted>2016-10-26T08:24:00Z</cp:lastPrinted>
  <dcterms:modified xmlns:xsi="http://www.w3.org/2001/XMLSchema-instance" xsi:type="dcterms:W3CDTF">2016-10-26T09:06:00Z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