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1b1c" w14:paraId="9eb1b1c" w:rsidRDefault="00FC1B2B" w:rsidP="000B2B4C" w:rsidR="00033E82">
      <w:pPr>
        <w:jc w:val="right"/>
        <w15:collapsed w:val="false"/>
      </w:pPr>
      <w:r w:rsidRPr="00F60AC7">
        <w:t>6 St-</w:t>
      </w:r>
      <w:r w:rsidR="00D638FF">
        <w:t>161/14-58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674833" w:rsidP="00033E82" w:rsidR="0067483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D638FF">
        <w:t>9. rujna</w:t>
      </w:r>
      <w:r w:rsidR="003066FD">
        <w:t xml:space="preserve"> 2016. g.</w:t>
      </w:r>
      <w:r w:rsidRPr="00F60AC7">
        <w:t>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 xml:space="preserve">z a k </w:t>
      </w:r>
      <w:proofErr w:type="spellStart"/>
      <w:r w:rsidRPr="00F60AC7">
        <w:rPr>
          <w:b/>
        </w:rPr>
        <w:t>lj</w:t>
      </w:r>
      <w:proofErr w:type="spellEnd"/>
      <w:r w:rsidRPr="00F60AC7">
        <w:rPr>
          <w:b/>
        </w:rPr>
        <w:t xml:space="preserve">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D638FF">
        <w:rPr>
          <w:b/>
          <w:bCs/>
        </w:rPr>
        <w:t>druge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>Na navedenim nekretninama upisano je založno pravo u korist Erste&amp;</w:t>
      </w:r>
      <w:proofErr w:type="spellStart"/>
      <w:r w:rsidRPr="00D911B7">
        <w:t>Steiermarkische</w:t>
      </w:r>
      <w:proofErr w:type="spellEnd"/>
      <w:r w:rsidRPr="00D911B7">
        <w:t xml:space="preserve"> </w:t>
      </w:r>
      <w:proofErr w:type="spellStart"/>
      <w:r w:rsidRPr="00D911B7">
        <w:t>bank</w:t>
      </w:r>
      <w:proofErr w:type="spellEnd"/>
      <w:r w:rsidRPr="00D911B7">
        <w:t xml:space="preserve"> d.d. Rijeka i doživotno pravo služnosti stanovanja, </w:t>
      </w:r>
      <w:proofErr w:type="spellStart"/>
      <w:r w:rsidRPr="00D911B7">
        <w:t>plodouživanja</w:t>
      </w:r>
      <w:proofErr w:type="spellEnd"/>
      <w:r w:rsidRPr="00D911B7">
        <w:t xml:space="preserve"> i uporabe nekretnina za korist</w:t>
      </w:r>
      <w:bookmarkStart w:name="_GoBack" w:id="0"/>
      <w:bookmarkEnd w:id="0"/>
      <w:r w:rsidRPr="00D911B7">
        <w:t xml:space="preserve">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B433AA">
      <w:pPr>
        <w:pStyle w:val="Bezproreda"/>
        <w:ind w:firstLine="708"/>
        <w:rPr>
          <w:b/>
        </w:rPr>
      </w:pPr>
      <w:r>
        <w:t xml:space="preserve">Nekretnina se prodaje po početnoj cijeni od </w:t>
      </w:r>
      <w:r>
        <w:rPr>
          <w:b/>
        </w:rPr>
        <w:t>8.245.990,00 kn.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  </w:t>
      </w:r>
      <w:r w:rsidRPr="00B62172">
        <w:rPr>
          <w:b/>
        </w:rPr>
        <w:t>(</w:t>
      </w:r>
      <w:r w:rsidR="00D638FF">
        <w:rPr>
          <w:b/>
        </w:rPr>
        <w:t>druga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D638FF">
        <w:rPr>
          <w:b/>
          <w:bCs/>
        </w:rPr>
        <w:t>29. rujan</w:t>
      </w:r>
      <w:r>
        <w:rPr>
          <w:b/>
          <w:bCs/>
        </w:rPr>
        <w:t xml:space="preserve"> 2016. g. u 1</w:t>
      </w:r>
      <w:r w:rsidR="00D638FF">
        <w:rPr>
          <w:b/>
          <w:bCs/>
        </w:rPr>
        <w:t>0,45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III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D638FF" w:rsidP="00D638FF" w:rsidR="00D638FF">
      <w:pPr>
        <w:jc w:val="right"/>
      </w:pPr>
      <w:r w:rsidRPr="00F60AC7">
        <w:lastRenderedPageBreak/>
        <w:t>6 St-</w:t>
      </w:r>
      <w:r>
        <w:t>161/14-58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8C2146" w:rsidP="006C646E" w:rsidR="008C2146"/>
    <w:p w:rsidRDefault="00713D75" w:rsidP="006C646E" w:rsidR="00713D75"/>
    <w:p w:rsidRDefault="00D638FF" w:rsidP="00D638FF" w:rsidR="00D638FF">
      <w:pPr>
        <w:jc w:val="right"/>
      </w:pPr>
      <w:r w:rsidRPr="00F60AC7">
        <w:lastRenderedPageBreak/>
        <w:t>6 St-</w:t>
      </w:r>
      <w:r>
        <w:t>161/14-58</w:t>
      </w:r>
    </w:p>
    <w:p w:rsidRDefault="00713D75" w:rsidP="006C646E" w:rsidR="00713D75"/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D638FF">
        <w:rPr>
          <w:bCs/>
        </w:rPr>
        <w:t>6. rujna 2016</w:t>
      </w:r>
      <w:r w:rsidR="00B433AA">
        <w:rPr>
          <w:bCs/>
        </w:rPr>
        <w:t>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D638FF">
        <w:t>9. rujna</w:t>
      </w:r>
      <w:r>
        <w:t xml:space="preserve"> 2016.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 w:rsidRPr="009D30FD">
      <w:pPr>
        <w:pStyle w:val="Bezproreda"/>
      </w:pPr>
      <w:r w:rsidRPr="009D30FD">
        <w:t>3.</w:t>
      </w:r>
      <w:r>
        <w:t xml:space="preserve"> </w:t>
      </w:r>
      <w:r w:rsidRPr="009D30FD">
        <w:t xml:space="preserve">za Erste banku – pun. </w:t>
      </w:r>
      <w:proofErr w:type="spellStart"/>
      <w:r w:rsidRPr="009D30FD">
        <w:t>Belizar</w:t>
      </w:r>
      <w:proofErr w:type="spellEnd"/>
      <w:r w:rsidRPr="009D30FD">
        <w:t xml:space="preserve"> </w:t>
      </w:r>
      <w:proofErr w:type="spellStart"/>
      <w:r w:rsidRPr="009D30FD">
        <w:t>Tomaić</w:t>
      </w:r>
      <w:proofErr w:type="spellEnd"/>
      <w:r w:rsidRPr="009D30FD">
        <w:t xml:space="preserve"> odvjetnik</w:t>
      </w:r>
    </w:p>
    <w:p w:rsidRDefault="009D30FD" w:rsidP="009D30FD" w:rsidR="009D30FD" w:rsidRPr="009D30FD">
      <w:pPr>
        <w:pStyle w:val="Bezproreda"/>
      </w:pPr>
      <w:r w:rsidRPr="009D30FD">
        <w:t>4.</w:t>
      </w:r>
      <w:r>
        <w:t xml:space="preserve"> </w:t>
      </w:r>
      <w:r w:rsidR="007410CF">
        <w:t>Predsjedništvo + oglas</w:t>
      </w:r>
    </w:p>
    <w:p w:rsidRDefault="009D30FD" w:rsidP="009D30FD" w:rsidR="009D30FD" w:rsidRPr="009D30FD">
      <w:pPr>
        <w:pStyle w:val="Bezproreda"/>
      </w:pPr>
      <w:r w:rsidRPr="009D30FD">
        <w:t>5.</w:t>
      </w:r>
      <w:r>
        <w:t xml:space="preserve"> </w:t>
      </w:r>
      <w:r w:rsidRPr="009D30FD">
        <w:t>e-</w:t>
      </w:r>
      <w:proofErr w:type="spellStart"/>
      <w:r w:rsidRPr="009D30FD">
        <w:t>ogl</w:t>
      </w:r>
      <w:proofErr w:type="spellEnd"/>
      <w:r w:rsidRPr="009D30FD">
        <w:t>. pl.</w:t>
      </w:r>
    </w:p>
    <w:p w:rsidRDefault="009D30FD" w:rsidP="009D30FD" w:rsidR="003066FD">
      <w:pPr>
        <w:pStyle w:val="Bezproreda"/>
      </w:pPr>
      <w:r w:rsidRPr="009D30FD">
        <w:t>6.</w:t>
      </w:r>
      <w:r>
        <w:t xml:space="preserve"> R-</w:t>
      </w:r>
      <w:r w:rsidR="00D638FF">
        <w:t>29.9.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STEČAJNA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595266">
        <w:t xml:space="preserve"> </w:t>
      </w:r>
      <w:r>
        <w:t xml:space="preserve">   Nada Roso</w:t>
      </w: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0B2B4C" w:rsidP="00495894" w:rsidR="000B2B4C">
      <w:pPr>
        <w:pStyle w:val="Bezproreda"/>
        <w:rPr>
          <w:bCs/>
        </w:rPr>
      </w:pPr>
    </w:p>
    <w:p w:rsidRDefault="000B2B4C" w:rsidP="00495894" w:rsidR="000B2B4C" w:rsidRPr="00EF33B5">
      <w:pPr>
        <w:pStyle w:val="Bezproreda"/>
      </w:pPr>
    </w:p>
    <w:p w:rsidRDefault="000B2B4C" w:rsidP="00495894" w:rsidR="000B2B4C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</w:t>
      </w:r>
      <w:proofErr w:type="spellStart"/>
      <w:r w:rsidRPr="00EF33B5">
        <w:t>otpravka</w:t>
      </w:r>
      <w:proofErr w:type="spellEnd"/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C41" w:rsidP="000B2B4C" w:rsidR="00301C41">
      <w:r>
        <w:separator/>
      </w:r>
    </w:p>
  </w:endnote>
  <w:endnote w:id="0" w:type="continuationSeparator">
    <w:p w:rsidRDefault="00301C41" w:rsidP="000B2B4C" w:rsidR="00301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C41" w:rsidP="000B2B4C" w:rsidR="00301C41">
      <w:r>
        <w:separator/>
      </w:r>
    </w:p>
  </w:footnote>
  <w:footnote w:id="0" w:type="continuationSeparator">
    <w:p w:rsidRDefault="00301C41" w:rsidP="000B2B4C" w:rsidR="00301C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360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2"/>
  </w:num>
  <w:num w:numId="5">
    <w:abstractNumId w:val="12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3"/>
  </w:num>
  <w:num w:numId="11">
    <w:abstractNumId w:val="1"/>
  </w:num>
  <w:num w:numId="12">
    <w:abstractNumId w:val="0"/>
  </w:num>
  <w:num w:numId="13">
    <w:abstractNumId w:val="10"/>
  </w:num>
  <w:num w:numId="14">
    <w:abstractNumId w:val="9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1116"/>
    <w:rsid w:val="000B2B4C"/>
    <w:rsid w:val="00105BE6"/>
    <w:rsid w:val="001368A7"/>
    <w:rsid w:val="00160BFA"/>
    <w:rsid w:val="001726D7"/>
    <w:rsid w:val="00182207"/>
    <w:rsid w:val="00191ADF"/>
    <w:rsid w:val="001F7A08"/>
    <w:rsid w:val="00203014"/>
    <w:rsid w:val="002736F2"/>
    <w:rsid w:val="002C1B8A"/>
    <w:rsid w:val="00301C41"/>
    <w:rsid w:val="003066FD"/>
    <w:rsid w:val="00352BA1"/>
    <w:rsid w:val="00360085"/>
    <w:rsid w:val="003A4DFF"/>
    <w:rsid w:val="003D45F7"/>
    <w:rsid w:val="0040447A"/>
    <w:rsid w:val="00410252"/>
    <w:rsid w:val="00491F3B"/>
    <w:rsid w:val="00495894"/>
    <w:rsid w:val="00517890"/>
    <w:rsid w:val="005840AC"/>
    <w:rsid w:val="00595266"/>
    <w:rsid w:val="00632A0A"/>
    <w:rsid w:val="00674833"/>
    <w:rsid w:val="006C646E"/>
    <w:rsid w:val="00713D75"/>
    <w:rsid w:val="00715EB1"/>
    <w:rsid w:val="007410CF"/>
    <w:rsid w:val="007C34A7"/>
    <w:rsid w:val="007E5FB8"/>
    <w:rsid w:val="00832B48"/>
    <w:rsid w:val="00847ED2"/>
    <w:rsid w:val="008946D0"/>
    <w:rsid w:val="008C2146"/>
    <w:rsid w:val="009014E8"/>
    <w:rsid w:val="00915D9B"/>
    <w:rsid w:val="00931584"/>
    <w:rsid w:val="0096699F"/>
    <w:rsid w:val="009C140D"/>
    <w:rsid w:val="009C17D8"/>
    <w:rsid w:val="009D30FD"/>
    <w:rsid w:val="009E56A6"/>
    <w:rsid w:val="00A157CD"/>
    <w:rsid w:val="00A15BB7"/>
    <w:rsid w:val="00A774E9"/>
    <w:rsid w:val="00AD0CAD"/>
    <w:rsid w:val="00AD5F90"/>
    <w:rsid w:val="00B070EF"/>
    <w:rsid w:val="00B430AE"/>
    <w:rsid w:val="00B433AA"/>
    <w:rsid w:val="00B434B7"/>
    <w:rsid w:val="00B75470"/>
    <w:rsid w:val="00BA614D"/>
    <w:rsid w:val="00BF0D07"/>
    <w:rsid w:val="00C20E0F"/>
    <w:rsid w:val="00C22AFB"/>
    <w:rsid w:val="00CA3524"/>
    <w:rsid w:val="00CB0A89"/>
    <w:rsid w:val="00CF7CEF"/>
    <w:rsid w:val="00D0646F"/>
    <w:rsid w:val="00D403E1"/>
    <w:rsid w:val="00D638FF"/>
    <w:rsid w:val="00D9154B"/>
    <w:rsid w:val="00D94E25"/>
    <w:rsid w:val="00D97360"/>
    <w:rsid w:val="00DE6FCB"/>
    <w:rsid w:val="00EA1025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74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7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74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7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St-161/2014-58</izvorni_sadrzaj>
    <derivirana_varijabla naziv="DomainObject.Oznaka_1">St-161/2014-58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St-161/2014-58</izvorni_sadrzaj>
    <derivirana_varijabla naziv="DomainObject.PoslovniBrojDokumenta_1">St-161/2014-58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979</properties:Words>
  <properties:Characters>5197</properties:Characters>
  <properties:Lines>172</properties:Lines>
  <properties:Paragraphs>66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6571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2016-09-09T10:03:00Z</dcterms:created>
  <dc:creator>XXYY</dc:creator>
  <cp:lastModifiedBy>Danijela Sekulić</cp:lastModifiedBy>
  <cp:lastPrinted>2016-09-09T10:01:00Z</cp:lastPrinted>
  <dcterms:modified xmlns:xsi="http://www.w3.org/2001/XMLSchema-instance" xsi:type="dcterms:W3CDTF">2016-09-13T09:43:00Z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St-161/2014-58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