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954c" w14:paraId="86a954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035A16">
        <w:rPr>
          <w:rFonts w:hAnsi="Times New Roman" w:ascii="Times New Roman"/>
          <w:szCs w:val="24"/>
          <w:lang w:val="hr-HR"/>
        </w:rPr>
        <w:t>1182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035A16" w:rsidRPr="00035A16">
        <w:rPr>
          <w:rFonts w:hAnsi="Times New Roman" w:ascii="Times New Roman"/>
          <w:szCs w:val="24"/>
        </w:rPr>
        <w:t>ZAGREBAČKI SKIJAŠKI SAVEZ d.o.o. u likvidaciji</w:t>
      </w:r>
      <w:r w:rsidR="00035A16" w:rsidRPr="00035A16">
        <w:rPr>
          <w:rFonts w:hAnsi="Times New Roman" w:ascii="Times New Roman"/>
        </w:rPr>
        <w:t xml:space="preserve"> </w:t>
      </w:r>
      <w:r w:rsidR="00035A16" w:rsidRPr="00035A16">
        <w:rPr>
          <w:rFonts w:hAnsi="Times New Roman" w:ascii="Times New Roman"/>
          <w:szCs w:val="24"/>
        </w:rPr>
        <w:t>OIB: 05214901073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15.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35A16">
        <w:rPr>
          <w:rFonts w:hAnsi="Times New Roman" w:ascii="Times New Roman"/>
          <w:szCs w:val="24"/>
        </w:rPr>
        <w:t xml:space="preserve"> </w:t>
      </w:r>
      <w:r w:rsidR="00035A16" w:rsidRPr="00035A16">
        <w:rPr>
          <w:rFonts w:hAnsi="Times New Roman" w:ascii="Times New Roman"/>
          <w:szCs w:val="24"/>
        </w:rPr>
        <w:t>ZAGREBAČKI SKIJAŠKI SAVEZ d.o.o. u likvidaciji</w:t>
      </w:r>
      <w:r w:rsidR="00035A16" w:rsidRPr="00035A16">
        <w:rPr>
          <w:rFonts w:hAnsi="Times New Roman" w:ascii="Times New Roman"/>
        </w:rPr>
        <w:t xml:space="preserve"> </w:t>
      </w:r>
      <w:r w:rsidR="00035A16" w:rsidRPr="00035A16">
        <w:rPr>
          <w:rFonts w:hAnsi="Times New Roman" w:ascii="Times New Roman"/>
          <w:szCs w:val="24"/>
        </w:rPr>
        <w:t>OIB: 05214901073</w:t>
      </w:r>
      <w:r w:rsidR="00D02DE9" w:rsidRPr="00035A16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9778EB">
        <w:rPr>
          <w:rFonts w:hAnsi="Times New Roman" w:ascii="Times New Roman"/>
          <w:szCs w:val="24"/>
        </w:rPr>
        <w:t>15.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035A16">
        <w:rPr>
          <w:rFonts w:hAnsi="Times New Roman" w:ascii="Times New Roman"/>
          <w:szCs w:val="24"/>
        </w:rPr>
        <w:t>13</w:t>
      </w:r>
      <w:r w:rsidR="001C15BB">
        <w:rPr>
          <w:rFonts w:hAnsi="Times New Roman" w:ascii="Times New Roman"/>
          <w:szCs w:val="24"/>
        </w:rPr>
        <w:t xml:space="preserve"> sati i  </w:t>
      </w:r>
      <w:r w:rsidR="00035A16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035A16">
        <w:rPr>
          <w:rFonts w:hAnsi="Times New Roman" w:ascii="Times New Roman"/>
          <w:szCs w:val="24"/>
        </w:rPr>
        <w:t>Ivan Hudoletnja, Ivanec, Zavojna ulica 3, OIB 80924395653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035A16" w:rsidRPr="00035A16">
        <w:rPr>
          <w:rFonts w:hAnsi="Times New Roman" w:ascii="Times New Roman"/>
          <w:szCs w:val="24"/>
        </w:rPr>
        <w:t>ZAGREBAČKI SKIJAŠKI SAVEZ d.o.o. u likvidaciji</w:t>
      </w:r>
      <w:r w:rsidR="00035A16">
        <w:rPr>
          <w:rFonts w:hAnsi="Times New Roman" w:ascii="Times New Roman"/>
          <w:szCs w:val="24"/>
        </w:rPr>
        <w:t xml:space="preserve">, </w:t>
      </w:r>
      <w:r w:rsidR="00035A16" w:rsidRPr="00035A16">
        <w:rPr>
          <w:rFonts w:hAnsi="Times New Roman" w:ascii="Times New Roman"/>
          <w:szCs w:val="24"/>
        </w:rPr>
        <w:t>OIB: 05214901073</w:t>
      </w:r>
      <w:r w:rsidR="009778EB" w:rsidRPr="00035A16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02DE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02DE9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9778EB">
        <w:rPr>
          <w:rFonts w:hAnsi="Times New Roman" w:ascii="Times New Roman"/>
          <w:lang w:val="hr-HR"/>
        </w:rPr>
        <w:t>15.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3094C" w:rsidRPr="00D3094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035A16">
          <w:rPr>
            <w:rFonts w:hAnsi="Times New Roman" w:ascii="Times New Roman"/>
          </w:rPr>
          <w:t>1182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778EB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D02DE9"/>
    <w:rsid w:val="00D3094C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0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0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SKIJAŠKI SAVEZ d.o.o.-u likvidaciji zastupanog po punomoćniku RAJKO KECERIN</izvorni_sadrzaj>
    <derivirana_varijabla naziv="DomainObject.Predmet.ProtustrankaFormated_1">  ZAGREBAČKI SKIJAŠKI SAVEZ d.o.o.-u likvidaciji zastupanog po punomoćniku RAJKO KECERIN</derivirana_varijabla>
  </DomainObject.Predmet.ProtustrankaFormated>
  <DomainObject.Predmet.ProtustrankaFormatedOIB>
    <izvorni_sadrzaj>  ZAGREBAČKI SKIJAŠKI SAVEZ d.o.o.-u likvidaciji, OIB 05214901073 zastupanog po punomoćniku RAJKO KECERIN</izvorni_sadrzaj>
    <derivirana_varijabla naziv="DomainObject.Predmet.ProtustrankaFormatedOIB_1">  ZAGREBAČKI SKIJAŠKI SAVEZ d.o.o.-u likvidaciji, OIB 05214901073 zastupanog po punomoćniku RAJKO KECERIN</derivirana_varijabla>
  </DomainObject.Predmet.ProtustrankaFormatedOIB>
  <DomainObject.Predmet.ProtustrankaFormatedWithAdress>
    <izvorni_sadrzaj> ZAGREBAČKI SKIJAŠKI SAVEZ d.o.o.-u likvidaciji, Trg sportova 11, 10000 Zagreb zastupanog po punomoćniku RAJKO KECERIN</izvorni_sadrzaj>
    <derivirana_varijabla naziv="DomainObject.Predmet.ProtustrankaFormatedWithAdress_1"> ZAGREBAČKI SKIJAŠKI SAVEZ d.o.o.-u likvidaciji, Trg sportova 11, 10000 Zagreb zastupanog po punomoćniku RAJKO KECERIN</derivirana_varijabla>
  </DomainObject.Predmet.ProtustrankaFormatedWithAdress>
  <DomainObject.Predmet.ProtustrankaFormatedWithAdressOIB>
    <izvorni_sadrzaj> ZAGREBAČKI SKIJAŠKI SAVEZ d.o.o.-u likvidaciji, OIB 05214901073, Trg sportova 11, 10000 Zagreb zastupanog po punomoćniku RAJKO KECERIN</izvorni_sadrzaj>
    <derivirana_varijabla naziv="DomainObject.Predmet.ProtustrankaFormatedWithAdressOIB_1"> ZAGREBAČKI SKIJAŠKI SAVEZ d.o.o.-u likvidaciji, OIB 05214901073, Trg sportova 11, 10000 Zagreb zastupanog po punomoćniku RAJKO KECERIN</derivirana_varijabla>
  </DomainObject.Predmet.ProtustrankaFormatedWithAdressOIB>
  <DomainObject.Predmet.ProtustrankaWithAdress>
    <izvorni_sadrzaj>ZAGREBAČKI SKIJAŠKI SAVEZ d.o.o.-u likvidaciji Trg sportova 11, 10000 Zagreb</izvorni_sadrzaj>
    <derivirana_varijabla naziv="DomainObject.Predmet.ProtustrankaWithAdress_1">ZAGREBAČKI SKIJAŠKI SAVEZ d.o.o.-u likvidaciji Trg sportova 11, 10000 Zagreb</derivirana_varijabla>
  </DomainObject.Predmet.ProtustrankaWithAdress>
  <DomainObject.Predmet.ProtustrankaWithAdressOIB>
    <izvorni_sadrzaj>ZAGREBAČKI SKIJAŠKI SAVEZ d.o.o.-u likvidaciji, OIB 05214901073, Trg sportova 11, 10000 Zagreb</izvorni_sadrzaj>
    <derivirana_varijabla naziv="DomainObject.Predmet.ProtustrankaWithAdressOIB_1">ZAGREBAČKI SKIJAŠKI SAVEZ d.o.o.-u likvidaciji, OIB 05214901073, Trg sportova 11, 10000 Zagreb</derivirana_varijabla>
  </DomainObject.Predmet.ProtustrankaWithAdressOIB>
  <DomainObject.Predmet.ProtustrankaNazivFormated>
    <izvorni_sadrzaj>ZAGREBAČKI SKIJAŠKI SAVEZ d.o.o.-u likvidaciji</izvorni_sadrzaj>
    <derivirana_varijabla naziv="DomainObject.Predmet.ProtustrankaNazivFormated_1">ZAGREBAČKI SKIJAŠKI SAVEZ d.o.o.-u likvidaciji</derivirana_varijabla>
  </DomainObject.Predmet.ProtustrankaNazivFormated>
  <DomainObject.Predmet.ProtustrankaNazivFormatedOIB>
    <izvorni_sadrzaj>ZAGREBAČKI SKIJAŠKI SAVEZ d.o.o.-u likvidaciji, OIB 05214901073</izvorni_sadrzaj>
    <derivirana_varijabla naziv="DomainObject.Predmet.ProtustrankaNazivFormatedOIB_1">ZAGREBAČKI SKIJAŠKI SAVEZ d.o.o.-u likvidaciji, OIB 05214901073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SKIJAŠKI SAVEZ d.o.o.-u likvidaciji zastupanog po punomoćniku RAJKO KECERIN</item>
    </izvorni_sadrzaj>
    <derivirana_varijabla naziv="DomainObject.Predmet.ProtuStrankaListFormated_1">
      <item>ZAGREBAČKI SKIJAŠKI SAVEZ d.o.o.-u likvidaciji zastupanog po punomoćniku RAJKO KECERIN</item>
    </derivirana_varijabla>
  </DomainObject.Predmet.ProtuStrankaListFormated>
  <DomainObject.Predmet.ProtuStrankaListFormatedOIB>
    <izvorni_sadrzaj>
      <item>ZAGREBAČKI SKIJAŠKI SAVEZ d.o.o.-u likvidaciji, OIB 05214901073 zastupanog po punomoćniku RAJKO KECERIN</item>
    </izvorni_sadrzaj>
    <derivirana_varijabla naziv="DomainObject.Predmet.ProtuStrankaListFormatedOIB_1">
      <item>ZAGREBAČKI SKIJAŠKI SAVEZ d.o.o.-u likvidaciji, OIB 05214901073 zastupanog po punomoćniku RAJKO KECERIN</item>
    </derivirana_varijabla>
  </DomainObject.Predmet.ProtuStrankaListFormatedOIB>
  <DomainObject.Predmet.ProtuStrankaListFormatedWithAdress>
    <izvorni_sadrzaj>
      <item>ZAGREBAČKI SKIJAŠKI SAVEZ d.o.o.-u likvidaciji, Trg sportova 11, 10000 Zagreb zastupanog po punomoćniku RAJKO KECERIN</item>
    </izvorni_sadrzaj>
    <derivirana_varijabla naziv="DomainObject.Predmet.ProtuStrankaListFormatedWithAdress_1">
      <item>ZAGREBAČKI SKIJAŠKI SAVEZ d.o.o.-u likvidaciji, Trg sportova 11, 10000 Zagreb zastupanog po punomoćniku RAJKO KECERIN</item>
    </derivirana_varijabla>
  </DomainObject.Predmet.ProtuStrankaListFormatedWithAdress>
  <DomainObject.Predmet.ProtuStrankaListFormatedWithAdressOIB>
    <izvorni_sadrzaj>
      <item>ZAGREBAČKI SKIJAŠKI SAVEZ d.o.o.-u likvidaciji, OIB 05214901073, Trg sportova 11, 10000 Zagreb zastupanog po punomoćniku RAJKO KECERIN</item>
    </izvorni_sadrzaj>
    <derivirana_varijabla naziv="DomainObject.Predmet.ProtuStrankaListFormatedWithAdressOIB_1">
      <item>ZAGREBAČKI SKIJAŠKI SAVEZ d.o.o.-u likvidaciji, OIB 05214901073, Trg sportova 11, 10000 Zagreb zastupanog po punomoćniku RAJKO KECERIN</item>
    </derivirana_varijabla>
  </DomainObject.Predmet.ProtuStrankaListFormatedWithAdressOIB>
  <DomainObject.Predmet.ProtuStrankaListNazivFormated>
    <izvorni_sadrzaj>
      <item>ZAGREBAČKI SKIJAŠKI SAVEZ d.o.o.-u likvidaciji</item>
    </izvorni_sadrzaj>
    <derivirana_varijabla naziv="DomainObject.Predmet.ProtuStrankaListNazivFormated_1">
      <item>ZAGREBAČKI SKIJAŠKI SAVEZ d.o.o.-u likvidaciji</item>
    </derivirana_varijabla>
  </DomainObject.Predmet.ProtuStrankaListNazivFormated>
  <DomainObject.Predmet.ProtuStrankaListNazivFormatedOIB>
    <izvorni_sadrzaj>
      <item>ZAGREBAČKI SKIJAŠKI SAVEZ d.o.o.-u likvidaciji, OIB 05214901073</item>
    </izvorni_sadrzaj>
    <derivirana_varijabla naziv="DomainObject.Predmet.ProtuStrankaListNazivFormatedOIB_1">
      <item>ZAGREBAČKI SKIJAŠKI SAVEZ d.o.o.-u likvidaciji, OIB 05214901073</item>
    </derivirana_varijabla>
  </DomainObject.Predmet.ProtuStrankaListNazivFormatedOIB>
  <DomainObject.Predmet.OstaliListFormated>
    <izvorni_sadrzaj>
      <item>RAJKO KECERIN punomoćnik sudionika u postupku ZAGREBAČKI SKIJAŠKI SAVEZ d.o.o.-u likvidaciji</item>
    </izvorni_sadrzaj>
    <derivirana_varijabla naziv="DomainObject.Predmet.OstaliListFormated_1">
      <item>RAJKO KECERIN punomoćnik sudionika u postupku ZAGREBAČKI SKIJAŠKI SAVEZ d.o.o.-u likvidaciji</item>
    </derivirana_varijabla>
  </DomainObject.Predmet.OstaliListFormated>
  <DomainObject.Predmet.OstaliListFormatedOIB>
    <izvorni_sadrzaj>
      <item>RAJKO KECERIN, OIB 06522545326 punomoćnik sudionika u postupku ZAGREBAČKI SKIJAŠKI SAVEZ d.o.o.-u likvidaciji</item>
    </izvorni_sadrzaj>
    <derivirana_varijabla naziv="DomainObject.Predmet.OstaliListFormatedOIB_1">
      <item>RAJKO KECERIN, OIB 06522545326 punomoćnik sudionika u postupku ZAGREBAČKI SKIJAŠKI SAVEZ d.o.o.-u likvidaciji</item>
    </derivirana_varijabla>
  </DomainObject.Predmet.OstaliListFormatedOIB>
  <DomainObject.Predmet.OstaliListFormatedWithAdress>
    <izvorni_sadrzaj>
      <item>RAJKO KECERIN, Trg sportova 11, 10000 Zagreb punomoćnik sudionika u postupku ZAGREBAČKI SKIJAŠKI SAVEZ d.o.o.-u likvidaciji</item>
    </izvorni_sadrzaj>
    <derivirana_varijabla naziv="DomainObject.Predmet.OstaliListFormatedWithAdress_1">
      <item>RAJKO KECERIN, Trg sportova 11, 10000 Zagreb punomoćnik sudionika u postupku ZAGREBAČKI SKIJAŠKI SAVEZ d.o.o.-u likvidaciji</item>
    </derivirana_varijabla>
  </DomainObject.Predmet.OstaliListFormatedWithAdress>
  <DomainObject.Predmet.OstaliListFormatedWithAdressOIB>
    <izvorni_sadrzaj>
      <item>RAJKO KECERIN, OIB 06522545326, Trg sportova 11, 10000 Zagreb punomoćnik sudionika u postupku ZAGREBAČKI SKIJAŠKI SAVEZ d.o.o.-u likvidaciji</item>
    </izvorni_sadrzaj>
    <derivirana_varijabla naziv="DomainObject.Predmet.OstaliListFormatedWithAdressOIB_1">
      <item>RAJKO KECERIN, OIB 06522545326, Trg sportova 11, 10000 Zagreb punomoćnik sudionika u postupku ZAGREBAČKI SKIJAŠKI SAVEZ d.o.o.-u likvidaciji</item>
    </derivirana_varijabla>
  </DomainObject.Predmet.OstaliListFormatedWithAdressOIB>
  <DomainObject.Predmet.OstaliListNazivFormated>
    <izvorni_sadrzaj>
      <item>RAJKO KECERIN</item>
    </izvorni_sadrzaj>
    <derivirana_varijabla naziv="DomainObject.Predmet.OstaliListNazivFormated_1">
      <item>RAJKO KECERIN</item>
    </derivirana_varijabla>
  </DomainObject.Predmet.OstaliListNazivFormated>
  <DomainObject.Predmet.OstaliListNazivFormatedOIB>
    <izvorni_sadrzaj>
      <item>RAJKO KECERIN, OIB 06522545326</item>
    </izvorni_sadrzaj>
    <derivirana_varijabla naziv="DomainObject.Predmet.OstaliListNazivFormatedOIB_1">
      <item>RAJKO KECERIN, OIB 06522545326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SKIJAŠKI SAVEZ d.o.o.-u likvidaciji</izvorni_sadrzaj>
    <derivirana_varijabla naziv="DomainObject.Predmet.ProtustrankaIDrugi_1">ZAGREBAČKI SKIJAŠKI SAVEZ d.o.o.-u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SKIJAŠKI SAVEZ d.o.o.-u likvidaciji, OIB 05214901073, Trg sportova 11, 10000 Zagreb</izvorni_sadrzaj>
    <derivirana_varijabla naziv="DomainObject.Predmet.ProtustrankaIDrugiAdressOIB_1">ZAGREBAČKI SKIJAŠKI SAVEZ d.o.o.-u likvidaciji, OIB 05214901073,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SKIJAŠKI SAVEZ d.o.o.-u likvidaciji</item>
      <item>RAJKO KECERIN</item>
    </izvorni_sadrzaj>
    <derivirana_varijabla naziv="DomainObject.Predmet.SudioniciListNaziv_1">
      <item>FINA Regionalni centar Zagreb</item>
      <item>ZAGREBAČKI SKIJAŠKI SAVEZ d.o.o.-u likvidaciji</item>
      <item>RAJKO KECERIN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izvorni_sadrzaj>
    <derivirana_varijabla naziv="DomainObject.Predmet.SudioniciListAdressOIB_1"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05214901073</item>
      <item>, OIB 06522545326</item>
    </izvorni_sadrzaj>
    <derivirana_varijabla naziv="DomainObject.Predmet.SudioniciListNazivOIB_1">
      <item>, OIB 85821130368</item>
      <item>, OIB 05214901073</item>
      <item>, OIB 06522545326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82E52-B178-4D72-A437-2DAF94D65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2249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2016-02-15T12:22:00Z</dcterms:created>
  <dc:creator>Ksenija Nol</dc:creator>
  <cp:lastModifiedBy>Višnja Svečak</cp:lastModifiedBy>
  <cp:lastPrinted>2016-02-15T12:21:00Z</cp:lastPrinted>
  <dcterms:modified xmlns:xsi="http://www.w3.org/2001/XMLSchema-instance" xsi:type="dcterms:W3CDTF">2016-02-15T12:22:00Z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