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843f" w14:paraId="88e843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164E43">
        <w:t xml:space="preserve">LUGNAN j.d.o.o., Šetalište Pape Ivana Pavla II, Kaštel Kambelovac, OIB: </w:t>
      </w:r>
      <w:r w:rsidR="00164E43" w:rsidRPr="00164E43">
        <w:t>63667465515</w:t>
      </w:r>
      <w:r w:rsidR="00095302">
        <w:rPr>
          <w:lang w:val="hr-HR"/>
        </w:rPr>
        <w:t>,</w:t>
      </w:r>
      <w:r>
        <w:rPr>
          <w:lang w:val="hr-HR"/>
        </w:rPr>
        <w:t xml:space="preserve"> dana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64E43">
        <w:t xml:space="preserve">LUGNAN j.d.o.o., Šetalište Pape Ivana Pavla II, Kaštel Kambelovac, OIB: </w:t>
      </w:r>
      <w:r w:rsidR="00164E43" w:rsidRPr="00164E43">
        <w:t>63667465515</w:t>
      </w:r>
      <w:r w:rsidR="00164E43">
        <w:t xml:space="preserve"> </w:t>
      </w:r>
      <w:r>
        <w:rPr>
          <w:lang w:val="hr-HR"/>
        </w:rPr>
        <w:t xml:space="preserve">na dan </w:t>
      </w:r>
      <w:r w:rsidR="00164E43">
        <w:rPr>
          <w:lang w:val="hr-HR"/>
        </w:rPr>
        <w:t>11. listopada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164E43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164E43">
        <w:rPr>
          <w:lang w:val="hr-HR"/>
        </w:rPr>
        <w:t>16.583,46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43F9F" w:rsidR="00473132">
    <w:pPr>
      <w:pStyle w:val="Zaglavlje"/>
      <w:jc w:val="center"/>
    </w:pPr>
  </w:p>
  <w:p w:rsidRDefault="00F43F9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164E43">
      <w:t>1869/2016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95302"/>
    <w:rsid w:val="000B4D96"/>
    <w:rsid w:val="000F03A8"/>
    <w:rsid w:val="00164E43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BB32B9"/>
    <w:rsid w:val="00D54741"/>
    <w:rsid w:val="00DD0D50"/>
    <w:rsid w:val="00EA4F9E"/>
    <w:rsid w:val="00EB6A52"/>
    <w:rsid w:val="00F2599E"/>
    <w:rsid w:val="00F43F9F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3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F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F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F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F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3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F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F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F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F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1869</izvorni_sadrzaj>
    <derivirana_varijabla naziv="DomainObject.Predmet.Broj_1">1869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St-1869/2016</izvorni_sadrzaj>
    <derivirana_varijabla naziv="DomainObject.Predmet.OznakaBroj_1">St-1869/2016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LUGNAN jednostavno društvo s ograničenom odgovornošću za ugostiteljstvo i usluge</izvorni_sadrzaj>
    <derivirana_varijabla naziv="DomainObject.Predmet.ProtustrankaFormated_1">  LUGNAN jednostavno društvo s ograničenom odgovornošću za ugostiteljstvo i usluge</derivirana_varijabla>
  </DomainObject.Predmet.ProtustrankaFormated>
  <DomainObject.Predmet.ProtustrankaFormatedOIB>
    <izvorni_sadrzaj>  LUGNAN jednostavno društvo s ograničenom odgovornošću za ugostiteljstvo i usluge, OIB 63667465515</izvorni_sadrzaj>
    <derivirana_varijabla naziv="DomainObject.Predmet.ProtustrankaFormatedOIB_1">  LUGNAN jednostavno društvo s ograničenom odgovornošću za ugostiteljstvo i usluge, OIB 63667465515</derivirana_varijabla>
  </DomainObject.Predmet.ProtustrankaFormatedOIB>
  <DomainObject.Predmet.ProtustrankaFormatedWithAdress>
    <izvorni_sadrzaj> LUGNAN jednostavno društvo s ograničenom odgovornošću za ugostiteljstvo i usluge, Šet. Pape Ivana Pavla II 7, 21214 Kaštel Kambelovac</izvorni_sadrzaj>
    <derivirana_varijabla naziv="DomainObject.Predmet.ProtustrankaFormatedWithAdress_1"> LUGNAN jednostavno društvo s ograničenom odgovornošću za ugostiteljstvo i usluge, Šet. Pape Ivana Pavla II 7, 21214 Kaštel Kambelovac</derivirana_varijabla>
  </DomainObject.Predmet.ProtustrankaFormatedWithAdress>
  <DomainObject.Predmet.ProtustrankaFormatedWithAdressOIB>
    <izvorni_sadrzaj> LUGNAN jednostavno društvo s ograničenom odgovornošću za ugostiteljstvo i usluge, OIB 63667465515, Šet. Pape Ivana Pavla II 7, 21214 Kaštel Kambelovac</izvorni_sadrzaj>
    <derivirana_varijabla naziv="DomainObject.Predmet.ProtustrankaFormatedWithAdressOIB_1"> LUGNAN jednostavno društvo s ograničenom odgovornošću za ugostiteljstvo i usluge, OIB 63667465515, Šet. Pape Ivana Pavla II 7, 21214 Kaštel Kambelovac</derivirana_varijabla>
  </DomainObject.Predmet.ProtustrankaFormatedWithAdressOIB>
  <DomainObject.Predmet.ProtustrankaWithAdress>
    <izvorni_sadrzaj>LUGNAN jednostavno društvo s ograničenom odgovornošću za ugostiteljstvo i usluge Šet. Pape Ivana Pavla II 7, 21214 Kaštel Kambelovac</izvorni_sadrzaj>
    <derivirana_varijabla naziv="DomainObject.Predmet.ProtustrankaWithAdress_1">LUGNAN jednostavno društvo s ograničenom odgovornošću za ugostiteljstvo i usluge Šet. Pape Ivana Pavla II 7, 21214 Kaštel Kambelovac</derivirana_varijabla>
  </DomainObject.Predmet.ProtustrankaWithAdress>
  <DomainObject.Predmet.ProtustrankaWithAdressOIB>
    <izvorni_sadrzaj>LUGNAN jednostavno društvo s ograničenom odgovornošću za ugostiteljstvo i usluge, OIB 63667465515, Šet. Pape Ivana Pavla II 7, 21214 Kaštel Kambelovac</izvorni_sadrzaj>
    <derivirana_varijabla naziv="DomainObject.Predmet.ProtustrankaWithAdressOIB_1">LUGNAN jednostavno društvo s ograničenom odgovornošću za ugostiteljstvo i usluge, OIB 63667465515, Šet. Pape Ivana Pavla II 7, 21214 Kaštel Kambelovac</derivirana_varijabla>
  </DomainObject.Predmet.ProtustrankaWithAdressOIB>
  <DomainObject.Predmet.ProtustrankaNazivFormated>
    <izvorni_sadrzaj>LUGNAN jednostavno društvo s ograničenom odgovornošću za ugostiteljstvo i usluge</izvorni_sadrzaj>
    <derivirana_varijabla naziv="DomainObject.Predmet.ProtustrankaNazivFormated_1">LUGNAN jednostavno društvo s ograničenom odgovornošću za ugostiteljstvo i usluge</derivirana_varijabla>
  </DomainObject.Predmet.ProtustrankaNazivFormated>
  <DomainObject.Predmet.ProtustrankaNazivFormatedOIB>
    <izvorni_sadrzaj>LUGNAN jednostavno društvo s ograničenom odgovornošću za ugostiteljstvo i usluge, OIB 63667465515</izvorni_sadrzaj>
    <derivirana_varijabla naziv="DomainObject.Predmet.ProtustrankaNazivFormatedOIB_1">LUGNAN jednostavno društvo s ograničenom odgovornošću za ugostiteljstvo i usluge, OIB 63667465515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16583.46</izvorni_sadrzaj>
    <derivirana_varijabla naziv="DomainObject.Predmet.TrenutnaVrijednost_1">16583.46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LUGNAN jednostavno društvo s ograničenom odgovornošću za ugostiteljstvo i usluge</item>
    </izvorni_sadrzaj>
    <derivirana_varijabla naziv="DomainObject.Predmet.ProtuStrankaListFormated_1">
      <item>LUGNAN jednostavno društvo s ograničenom odgovornošću za ugostiteljstvo i usluge</item>
    </derivirana_varijabla>
  </DomainObject.Predmet.ProtuStrankaListFormated>
  <DomainObject.Predmet.ProtuStrankaListFormatedOIB>
    <izvorni_sadrzaj>
      <item>LUGNAN jednostavno društvo s ograničenom odgovornošću za ugostiteljstvo i usluge, OIB 63667465515</item>
    </izvorni_sadrzaj>
    <derivirana_varijabla naziv="DomainObject.Predmet.ProtuStrankaListFormatedOIB_1">
      <item>LUGNAN jednostavno društvo s ograničenom odgovornošću za ugostiteljstvo i usluge, OIB 63667465515</item>
    </derivirana_varijabla>
  </DomainObject.Predmet.ProtuStrankaListFormatedOIB>
  <DomainObject.Predmet.ProtuStrankaListFormatedWithAdress>
    <izvorni_sadrzaj>
      <item>LUGNAN jednostavno društvo s ograničenom odgovornošću za ugostiteljstvo i usluge, Šet. Pape Ivana Pavla II 7, 21214 Kaštel Kambelovac</item>
    </izvorni_sadrzaj>
    <derivirana_varijabla naziv="DomainObject.Predmet.ProtuStrankaListFormatedWithAdress_1">
      <item>LUGNAN jednostavno društvo s ograničenom odgovornošću za ugostiteljstvo i usluge, Šet. Pape Ivana Pavla II 7, 21214 Kaštel Kambelovac</item>
    </derivirana_varijabla>
  </DomainObject.Predmet.ProtuStrankaListFormatedWithAdress>
  <DomainObject.Predmet.ProtuStrankaListFormatedWithAdressOIB>
    <izvorni_sadrzaj>
      <item>LUGNAN jednostavno društvo s ograničenom odgovornošću za ugostiteljstvo i usluge, OIB 63667465515, Šet. Pape Ivana Pavla II 7, 21214 Kaštel Kambelovac</item>
    </izvorni_sadrzaj>
    <derivirana_varijabla naziv="DomainObject.Predmet.ProtuStrankaListFormatedWithAdressOIB_1">
      <item>LUGNAN jednostavno društvo s ograničenom odgovornošću za ugostiteljstvo i usluge, OIB 63667465515, Šet. Pape Ivana Pavla II 7, 21214 Kaštel Kambelovac</item>
    </derivirana_varijabla>
  </DomainObject.Predmet.ProtuStrankaListFormatedWithAdressOIB>
  <DomainObject.Predmet.ProtuStrankaListNazivFormated>
    <izvorni_sadrzaj>
      <item>LUGNAN jednostavno društvo s ograničenom odgovornošću za ugostiteljstvo i usluge</item>
    </izvorni_sadrzaj>
    <derivirana_varijabla naziv="DomainObject.Predmet.ProtuStrankaListNazivFormated_1">
      <item>LUGNAN jednostavno društvo s ograničenom odgovornošću za ugostiteljstvo i usluge</item>
    </derivirana_varijabla>
  </DomainObject.Predmet.ProtuStrankaListNazivFormated>
  <DomainObject.Predmet.ProtuStrankaListNazivFormatedOIB>
    <izvorni_sadrzaj>
      <item>LUGNAN jednostavno društvo s ograničenom odgovornošću za ugostiteljstvo i usluge, OIB 63667465515</item>
    </izvorni_sadrzaj>
    <derivirana_varijabla naziv="DomainObject.Predmet.ProtuStrankaListNazivFormatedOIB_1">
      <item>LUGNAN jednostavno društvo s ograničenom odgovornošću za ugostiteljstvo i usluge, OIB 63667465515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LUGNAN jednostavno društvo s ograničenom odgovornošću za ugostiteljstvo i usluge</izvorni_sadrzaj>
    <derivirana_varijabla naziv="DomainObject.Predmet.ProtustrankaIDrugi_1">LUGNAN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LUGNAN jednostavno društvo s ograničenom odgovornošću za ugostiteljstvo i usluge, OIB 63667465515, Šet. Pape Ivana Pavla II 7, 21214 Kaštel Kambelovac</izvorni_sadrzaj>
    <derivirana_varijabla naziv="DomainObject.Predmet.ProtustrankaIDrugiAdressOIB_1">LUGNAN jednostavno društvo s ograničenom odgovornošću za ugostiteljstvo i usluge, OIB 63667465515, Šet. Pape Ivana Pavla II 7,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LUGNAN jednostavno društvo s ograničenom odgovornošću za ugostiteljstvo i usluge</item>
      <item>FINANCIJSKA AGENCIJA, RC SPLIT</item>
    </izvorni_sadrzaj>
    <derivirana_varijabla naziv="DomainObject.Predmet.SudioniciListNaziv_1">
      <item>LUGNAN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LUGNAN jednostavno društvo s ograničenom odgovornošću za ugostiteljstvo i usluge, OIB 63667465515, Šet. Pape Ivana Pavla II 7,21214 Kaštel Kambelovac</item>
      <item>FINANCIJSKA AGENCIJA, RC SPLIT, OIB 85821130368, Mažuranićevo šetalište 24 b,21000 Split</item>
    </izvorni_sadrzaj>
    <derivirana_varijabla naziv="DomainObject.Predmet.SudioniciListAdressOIB_1">
      <item>LUGNAN jednostavno društvo s ograničenom odgovornošću za ugostiteljstvo i usluge, OIB 63667465515, Šet. Pape Ivana Pavla II 7,21214 Kaštel Kambelovac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63667465515</item>
      <item>, OIB 85821130368</item>
    </izvorni_sadrzaj>
    <derivirana_varijabla naziv="DomainObject.Predmet.SudioniciListNazivOIB_1">
      <item>, OIB 63667465515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323</properties:Words>
  <properties:Characters>1792</properties:Characters>
  <properties:Lines>45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2017-03-02T12:02:00Z</cp:lastPrinted>
  <dcterms:modified xmlns:xsi="http://www.w3.org/2001/XMLSchema-instance" xsi:type="dcterms:W3CDTF">2017-03-02T12:43:00Z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