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9067" w14:paraId="7c09067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2561A3" w:rsidR="00D641D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53466">
        <w:t>11</w:t>
      </w:r>
      <w:r w:rsidR="00326592">
        <w:t>29</w:t>
      </w:r>
      <w:r w:rsidR="005A374F">
        <w:t>/17-3</w:t>
      </w:r>
    </w:p>
    <w:p w:rsidRDefault="002561A3" w:rsidP="002561A3" w:rsidR="002561A3" w:rsidRPr="00CB73F9">
      <w:pPr>
        <w:ind w:hanging="720" w:left="360"/>
      </w:pP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326592" w:rsidRPr="00326592">
        <w:t>YONG-LI promet d.o.o.</w:t>
      </w:r>
      <w:r w:rsidR="00326592">
        <w:t xml:space="preserve"> Zagreb, Stonska l7, MBS; </w:t>
      </w:r>
      <w:r w:rsidR="00326592" w:rsidRPr="00326592">
        <w:t>080618939</w:t>
      </w:r>
      <w:r w:rsidR="00326592">
        <w:t xml:space="preserve">, OIB </w:t>
      </w:r>
      <w:r w:rsidR="00326592" w:rsidRPr="00326592">
        <w:t>68871980740</w:t>
      </w:r>
      <w:r w:rsidR="00326592">
        <w:t>,</w:t>
      </w:r>
      <w:r w:rsidR="0081172A">
        <w:t xml:space="preserve"> 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8312BE">
        <w:t xml:space="preserve">YONG-LI promet d.o.o. Zagreb, Stonska l7, MBS; 080618939, OIB 68871980740,  </w:t>
      </w:r>
      <w:r>
        <w:t xml:space="preserve">na temelju neizvršenih osnova za plaćanje iznosi </w:t>
      </w:r>
      <w:r w:rsidR="008312BE">
        <w:t xml:space="preserve">32.134,74 </w:t>
      </w:r>
      <w:r w:rsidR="0081172A">
        <w:t xml:space="preserve"> kn. </w:t>
      </w:r>
      <w:r w:rsidR="00ED0810">
        <w:t xml:space="preserve">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F51456" w:rsidRPr="00F51456">
        <w:t>Yan Yongli</w:t>
      </w:r>
      <w:r w:rsidR="00F51456" w:rsidRPr="00F51456">
        <w:br/>
        <w:t xml:space="preserve">Kina, Zhejiang, Qingtian </w:t>
      </w:r>
      <w:r>
        <w:t>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032E">
        <w:t>11</w:t>
      </w:r>
      <w:r w:rsidR="00F51456">
        <w:t>29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45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9B9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3FAB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1A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1656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6592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4EC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05D8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56A1"/>
    <w:rsid w:val="00436570"/>
    <w:rsid w:val="00437146"/>
    <w:rsid w:val="0044330E"/>
    <w:rsid w:val="00443F69"/>
    <w:rsid w:val="00444BD2"/>
    <w:rsid w:val="004534DC"/>
    <w:rsid w:val="004638F5"/>
    <w:rsid w:val="0046632E"/>
    <w:rsid w:val="00467F32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2D4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5E5"/>
    <w:rsid w:val="005868D0"/>
    <w:rsid w:val="00587092"/>
    <w:rsid w:val="00592B9F"/>
    <w:rsid w:val="005931E7"/>
    <w:rsid w:val="0059490E"/>
    <w:rsid w:val="00595550"/>
    <w:rsid w:val="005A2402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1AE9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56A07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172A"/>
    <w:rsid w:val="00812DBE"/>
    <w:rsid w:val="008157B1"/>
    <w:rsid w:val="00817C66"/>
    <w:rsid w:val="008204BB"/>
    <w:rsid w:val="0082207E"/>
    <w:rsid w:val="008312BE"/>
    <w:rsid w:val="00832C4F"/>
    <w:rsid w:val="00836CE2"/>
    <w:rsid w:val="0084069A"/>
    <w:rsid w:val="008413EE"/>
    <w:rsid w:val="00842B48"/>
    <w:rsid w:val="00844A7B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673ED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6193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0419"/>
    <w:rsid w:val="00F51456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130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9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9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9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9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9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9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9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9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St-1129/2017</izvorni_sadrzaj>
    <derivirana_varijabla naziv="DomainObject.Predmet.OznakaBroj_1">St-1129/2017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YONG-LI promet društvo s ograničenom odgovornošću za trgovinu i usluge</izvorni_sadrzaj>
    <derivirana_varijabla naziv="DomainObject.Predmet.ProtustrankaFormated_1">  YONG-LI promet društvo s ograničenom odgovornošću za trgovinu i usluge</derivirana_varijabla>
  </DomainObject.Predmet.ProtustrankaFormated>
  <DomainObject.Predmet.ProtustrankaFormatedOIB>
    <izvorni_sadrzaj>  YONG-LI promet društvo s ograničenom odgovornošću za trgovinu i usluge, OIB 68871980740</izvorni_sadrzaj>
    <derivirana_varijabla naziv="DomainObject.Predmet.ProtustrankaFormatedOIB_1">  YONG-LI promet društvo s ograničenom odgovornošću za trgovinu i usluge, OIB 68871980740</derivirana_varijabla>
  </DomainObject.Predmet.ProtustrankaFormatedOIB>
  <DomainObject.Predmet.ProtustrankaFormatedWithAdress>
    <izvorni_sadrzaj> YONG-LI promet društvo s ograničenom odgovornošću za trgovinu i usluge, Stonska 17, 10000 Zagreb</izvorni_sadrzaj>
    <derivirana_varijabla naziv="DomainObject.Predmet.ProtustrankaFormatedWithAdress_1"> YONG-LI promet društvo s ograničenom odgovornošću za trgovinu i usluge, Stonska 17, 10000 Zagreb</derivirana_varijabla>
  </DomainObject.Predmet.ProtustrankaFormatedWithAdress>
  <DomainObject.Predmet.ProtustrankaFormatedWithAdressOIB>
    <izvorni_sadrzaj> YONG-LI promet društvo s ograničenom odgovornošću za trgovinu i usluge, OIB 68871980740, Stonska 17, 10000 Zagreb</izvorni_sadrzaj>
    <derivirana_varijabla naziv="DomainObject.Predmet.ProtustrankaFormatedWithAdressOIB_1"> YONG-LI promet društvo s ograničenom odgovornošću za trgovinu i usluge, OIB 68871980740, Stonska 17, 10000 Zagreb</derivirana_varijabla>
  </DomainObject.Predmet.ProtustrankaFormatedWithAdressOIB>
  <DomainObject.Predmet.ProtustrankaWithAdress>
    <izvorni_sadrzaj>YONG-LI promet društvo s ograničenom odgovornošću za trgovinu i usluge Stonska 17, 10000 Zagreb</izvorni_sadrzaj>
    <derivirana_varijabla naziv="DomainObject.Predmet.ProtustrankaWithAdress_1">YONG-LI promet društvo s ograničenom odgovornošću za trgovinu i usluge Stonska 17, 10000 Zagreb</derivirana_varijabla>
  </DomainObject.Predmet.ProtustrankaWithAdress>
  <DomainObject.Predmet.ProtustrankaWithAdressOIB>
    <izvorni_sadrzaj>YONG-LI promet društvo s ograničenom odgovornošću za trgovinu i usluge, OIB 68871980740, Stonska 17, 10000 Zagreb</izvorni_sadrzaj>
    <derivirana_varijabla naziv="DomainObject.Predmet.ProtustrankaWithAdressOIB_1">YONG-LI promet društvo s ograničenom odgovornošću za trgovinu i usluge, OIB 68871980740, Stonska 17, 10000 Zagreb</derivirana_varijabla>
  </DomainObject.Predmet.ProtustrankaWithAdressOIB>
  <DomainObject.Predmet.ProtustrankaNazivFormated>
    <izvorni_sadrzaj>YONG-LI promet društvo s ograničenom odgovornošću za trgovinu i usluge</izvorni_sadrzaj>
    <derivirana_varijabla naziv="DomainObject.Predmet.ProtustrankaNazivFormated_1">YONG-LI promet društvo s ograničenom odgovornošću za trgovinu i usluge</derivirana_varijabla>
  </DomainObject.Predmet.ProtustrankaNazivFormated>
  <DomainObject.Predmet.ProtustrankaNazivFormatedOIB>
    <izvorni_sadrzaj>YONG-LI promet društvo s ograničenom odgovornošću za trgovinu i usluge, OIB 68871980740</izvorni_sadrzaj>
    <derivirana_varijabla naziv="DomainObject.Predmet.ProtustrankaNazivFormatedOIB_1">YONG-LI promet društvo s ograničenom odgovornošću za trgovinu i usluge, OIB 68871980740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YONG-LI promet društvo s ograničenom odgovornošću za trgovinu i usluge</item>
    </izvorni_sadrzaj>
    <derivirana_varijabla naziv="DomainObject.Predmet.ProtuStrankaListFormated_1">
      <item>YONG-LI promet društvo s ograničenom odgovornošću za trgovinu i usluge</item>
    </derivirana_varijabla>
  </DomainObject.Predmet.ProtuStrankaListFormated>
  <DomainObject.Predmet.ProtuStrankaListFormatedOIB>
    <izvorni_sadrzaj>
      <item>YONG-LI promet društvo s ograničenom odgovornošću za trgovinu i usluge, OIB 68871980740</item>
    </izvorni_sadrzaj>
    <derivirana_varijabla naziv="DomainObject.Predmet.ProtuStrankaListFormatedOIB_1">
      <item>YONG-LI promet društvo s ograničenom odgovornošću za trgovinu i usluge, OIB 68871980740</item>
    </derivirana_varijabla>
  </DomainObject.Predmet.ProtuStrankaListFormatedOIB>
  <DomainObject.Predmet.ProtuStrankaListFormatedWithAdress>
    <izvorni_sadrzaj>
      <item>YONG-LI promet društvo s ograničenom odgovornošću za trgovinu i usluge, Stonska 17, 10000 Zagreb</item>
    </izvorni_sadrzaj>
    <derivirana_varijabla naziv="DomainObject.Predmet.ProtuStrankaListFormatedWithAdress_1">
      <item>YONG-LI promet društvo s ograničenom odgovornošću za trgovinu i usluge, Stonska 17, 10000 Zagreb</item>
    </derivirana_varijabla>
  </DomainObject.Predmet.ProtuStrankaListFormatedWithAdress>
  <DomainObject.Predmet.ProtuStrankaListFormatedWithAdressOIB>
    <izvorni_sadrzaj>
      <item>YONG-LI promet društvo s ograničenom odgovornošću za trgovinu i usluge, OIB 68871980740, Stonska 17, 10000 Zagreb</item>
    </izvorni_sadrzaj>
    <derivirana_varijabla naziv="DomainObject.Predmet.ProtuStrankaListFormatedWithAdressOIB_1">
      <item>YONG-LI promet društvo s ograničenom odgovornošću za trgovinu i usluge, OIB 68871980740, Stonska 17, 10000 Zagreb</item>
    </derivirana_varijabla>
  </DomainObject.Predmet.ProtuStrankaListFormatedWithAdressOIB>
  <DomainObject.Predmet.ProtuStrankaListNazivFormated>
    <izvorni_sadrzaj>
      <item>YONG-LI promet društvo s ograničenom odgovornošću za trgovinu i usluge</item>
    </izvorni_sadrzaj>
    <derivirana_varijabla naziv="DomainObject.Predmet.ProtuStrankaListNazivFormated_1">
      <item>YONG-LI promet društvo s ograničenom odgovornošću za trgovinu i usluge</item>
    </derivirana_varijabla>
  </DomainObject.Predmet.ProtuStrankaListNazivFormated>
  <DomainObject.Predmet.ProtuStrankaListNazivFormatedOIB>
    <izvorni_sadrzaj>
      <item>YONG-LI promet društvo s ograničenom odgovornošću za trgovinu i usluge, OIB 68871980740</item>
    </izvorni_sadrzaj>
    <derivirana_varijabla naziv="DomainObject.Predmet.ProtuStrankaListNazivFormatedOIB_1">
      <item>YONG-LI promet društvo s ograničenom odgovornošću za trgovinu i usluge, OIB 68871980740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YONG-LI promet društvo s ograničenom odgovornošću za trgovinu i usluge</izvorni_sadrzaj>
    <derivirana_varijabla naziv="DomainObject.Predmet.ProtustrankaIDrugi_1">YONG-LI promet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YONG-LI promet društvo s ograničenom odgovornošću za trgovinu i usluge, OIB 68871980740, Stonska 17, 10000 Zagreb</izvorni_sadrzaj>
    <derivirana_varijabla naziv="DomainObject.Predmet.ProtustrankaIDrugiAdressOIB_1">YONG-LI promet društvo s ograničenom odgovornošću za trgovinu i usluge, OIB 68871980740, Stonska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YONG-LI promet društvo s ograničenom odgovornošću za trgovinu i usluge</item>
    </izvorni_sadrzaj>
    <derivirana_varijabla naziv="DomainObject.Predmet.SudioniciListNaziv_1">
      <item>FINA Regionalni centar Zagreb</item>
      <item>YONG-LI promet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YONG-LI promet društvo s ograničenom odgovornošću za trgovinu i usluge, OIB 68871980740, Stonska 17,10000 Zagreb</item>
    </izvorni_sadrzaj>
    <derivirana_varijabla naziv="DomainObject.Predmet.SudioniciListAdressOIB_1">
      <item>FINA Regionalni centar Zagreb, OIB 85821130368, Trg svibanjskih žrtava 1995. br. 1,10000 Zagreb</item>
      <item>YONG-LI promet društvo s ograničenom odgovornošću za trgovinu i usluge, OIB 68871980740,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68871980740</item>
    </izvorni_sadrzaj>
    <derivirana_varijabla naziv="DomainObject.Predmet.SudioniciListNazivOIB_1">
      <item>, OIB 85821130368</item>
      <item>, OIB 68871980740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2723F-1BC5-44CC-8966-FE0ACB90E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2077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2017-07-31T09:25:00Z</dcterms:created>
  <dc:creator>Korisnik</dc:creator>
  <cp:lastModifiedBy>Sanja Ban</cp:lastModifiedBy>
  <cp:lastPrinted>2017-07-31T09:25:00Z</cp:lastPrinted>
  <dcterms:modified xmlns:xsi="http://www.w3.org/2001/XMLSchema-instance" xsi:type="dcterms:W3CDTF">2017-07-31T09:25:00Z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