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2436" w14:paraId="4812436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B37ED5">
        <w:t>803</w:t>
      </w:r>
      <w:r w:rsidR="007177D2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37ED5">
        <w:t xml:space="preserve"> DINO OREŠKI d.o.o., OIB: 23620746071, Šenkovec, Vlahe Bukovca 26 C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50F3F">
        <w:t xml:space="preserve"> </w:t>
      </w:r>
      <w:r w:rsidR="00B37ED5">
        <w:t>DINO OREŠKI d.o.o., OIB: 23620746071, Šenkovec, Vlahe Bukovca 26 C</w:t>
      </w:r>
      <w:r w:rsidR="00740000">
        <w:t xml:space="preserve">, </w:t>
      </w:r>
      <w:r w:rsidR="00CB6C18">
        <w:t xml:space="preserve">iznosi </w:t>
      </w:r>
      <w:r w:rsidR="00B37ED5">
        <w:t>94.766,59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B37ED5">
        <w:t xml:space="preserve"> Dino Oreški, Šenkovec, Vlahe Bukovca 26 C</w:t>
      </w:r>
      <w:r w:rsidR="00686AFC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E3F" w:rsidR="00D65E3F">
      <w:r>
        <w:separator/>
      </w:r>
    </w:p>
  </w:endnote>
  <w:endnote w:id="0" w:type="continuationSeparator">
    <w:p w:rsidRDefault="00D65E3F" w:rsidR="00D65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E3F" w:rsidR="00D65E3F">
      <w:r>
        <w:separator/>
      </w:r>
    </w:p>
  </w:footnote>
  <w:footnote w:id="0" w:type="continuationSeparator">
    <w:p w:rsidRDefault="00D65E3F" w:rsidR="00D65E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22AD"/>
    <w:rsid w:val="00274464"/>
    <w:rsid w:val="00290391"/>
    <w:rsid w:val="002A2674"/>
    <w:rsid w:val="002A750B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04E12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220EB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F154A"/>
    <w:rsid w:val="00AF2C11"/>
    <w:rsid w:val="00B26931"/>
    <w:rsid w:val="00B34567"/>
    <w:rsid w:val="00B346C2"/>
    <w:rsid w:val="00B37ED5"/>
    <w:rsid w:val="00B50F3F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65E3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OREŠKI d.o.o. za savjetovanje</izvorni_sadrzaj>
    <derivirana_varijabla naziv="DomainObject.Predmet.ProtustrankaFormated_1">  DINO OREŠKI d.o.o. za savjetovanje</derivirana_varijabla>
  </DomainObject.Predmet.ProtustrankaFormated>
  <DomainObject.Predmet.ProtustrankaFormatedOIB>
    <izvorni_sadrzaj>  DINO OREŠKI d.o.o. za savjetovanje, OIB 23620746071</izvorni_sadrzaj>
    <derivirana_varijabla naziv="DomainObject.Predmet.ProtustrankaFormatedOIB_1">  DINO OREŠKI d.o.o. za savjetovanje, OIB 23620746071</derivirana_varijabla>
  </DomainObject.Predmet.ProtustrankaFormatedOIB>
  <DomainObject.Predmet.ProtustrankaFormatedWithAdress>
    <izvorni_sadrzaj> DINO OREŠKI d.o.o. za savjetovanje, Vlahe Bukovca 26 C, 40000 Šenkovec</izvorni_sadrzaj>
    <derivirana_varijabla naziv="DomainObject.Predmet.ProtustrankaFormatedWithAdress_1"> DINO OREŠKI d.o.o. za savjetovanje, Vlahe Bukovca 26 C, 40000 Šenkovec</derivirana_varijabla>
  </DomainObject.Predmet.ProtustrankaFormatedWithAdress>
  <DomainObject.Predmet.ProtustrankaFormatedWithAdressOIB>
    <izvorni_sadrzaj> DINO OREŠKI d.o.o. za savjetovanje, OIB 23620746071, Vlahe Bukovca 26 C, 40000 Šenkovec</izvorni_sadrzaj>
    <derivirana_varijabla naziv="DomainObject.Predmet.ProtustrankaFormatedWithAdressOIB_1"> DINO OREŠKI d.o.o. za savjetovanje, OIB 23620746071, Vlahe Bukovca 26 C, 40000 Šenkovec</derivirana_varijabla>
  </DomainObject.Predmet.ProtustrankaFormatedWithAdressOIB>
  <DomainObject.Predmet.ProtustrankaWithAdress>
    <izvorni_sadrzaj>DINO OREŠKI d.o.o. za savjetovanje Vlahe Bukovca 26 C, 40000 Šenkovec</izvorni_sadrzaj>
    <derivirana_varijabla naziv="DomainObject.Predmet.ProtustrankaWithAdress_1">DINO OREŠKI d.o.o. za savjetovanje Vlahe Bukovca 26 C, 40000 Šenkovec</derivirana_varijabla>
  </DomainObject.Predmet.ProtustrankaWithAdress>
  <DomainObject.Predmet.ProtustrankaWithAdressOIB>
    <izvorni_sadrzaj>DINO OREŠKI d.o.o. za savjetovanje, OIB 23620746071, Vlahe Bukovca 26 C, 40000 Šenkovec</izvorni_sadrzaj>
    <derivirana_varijabla naziv="DomainObject.Predmet.ProtustrankaWithAdressOIB_1">DINO OREŠKI d.o.o. za savjetovanje, OIB 23620746071, Vlahe Bukovca 26 C, 40000 Šenkovec</derivirana_varijabla>
  </DomainObject.Predmet.ProtustrankaWithAdressOIB>
  <DomainObject.Predmet.ProtustrankaNazivFormated>
    <izvorni_sadrzaj>DINO OREŠKI d.o.o. za savjetovanje</izvorni_sadrzaj>
    <derivirana_varijabla naziv="DomainObject.Predmet.ProtustrankaNazivFormated_1">DINO OREŠKI d.o.o. za savjetovanje</derivirana_varijabla>
  </DomainObject.Predmet.ProtustrankaNazivFormated>
  <DomainObject.Predmet.ProtustrankaNazivFormatedOIB>
    <izvorni_sadrzaj>DINO OREŠKI d.o.o. za savjetovanje, OIB 23620746071</izvorni_sadrzaj>
    <derivirana_varijabla naziv="DomainObject.Predmet.ProtustrankaNazivFormatedOIB_1">DINO OREŠKI d.o.o. za savjetovanje, OIB 23620746071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94766.59</izvorni_sadrzaj>
    <derivirana_varijabla naziv="DomainObject.Predmet.TrenutnaVrijednost_1">94766.59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DINO OREŠKI d.o.o. za savjetovanje</item>
    </izvorni_sadrzaj>
    <derivirana_varijabla naziv="DomainObject.Predmet.ProtuStrankaListFormated_1">
      <item>DINO OREŠKI d.o.o. za savjetovanje</item>
    </derivirana_varijabla>
  </DomainObject.Predmet.ProtuStrankaListFormated>
  <DomainObject.Predmet.ProtuStrankaListFormatedOIB>
    <izvorni_sadrzaj>
      <item>DINO OREŠKI d.o.o. za savjetovanje, OIB 23620746071</item>
    </izvorni_sadrzaj>
    <derivirana_varijabla naziv="DomainObject.Predmet.ProtuStrankaListFormatedOIB_1">
      <item>DINO OREŠKI d.o.o. za savjetovanje, OIB 23620746071</item>
    </derivirana_varijabla>
  </DomainObject.Predmet.ProtuStrankaListFormatedOIB>
  <DomainObject.Predmet.ProtuStrankaListFormatedWithAdress>
    <izvorni_sadrzaj>
      <item>DINO OREŠKI d.o.o. za savjetovanje, Vlahe Bukovca 26 C, 40000 Šenkovec</item>
    </izvorni_sadrzaj>
    <derivirana_varijabla naziv="DomainObject.Predmet.ProtuStrankaListFormatedWithAdress_1">
      <item>DINO OREŠKI d.o.o. za savjetovanje, Vlahe Bukovca 26 C, 40000 Šenkovec</item>
    </derivirana_varijabla>
  </DomainObject.Predmet.ProtuStrankaListFormatedWithAdress>
  <DomainObject.Predmet.ProtuStrankaListFormatedWithAdressOIB>
    <izvorni_sadrzaj>
      <item>DINO OREŠKI d.o.o. za savjetovanje, OIB 23620746071, Vlahe Bukovca 26 C, 40000 Šenkovec</item>
    </izvorni_sadrzaj>
    <derivirana_varijabla naziv="DomainObject.Predmet.ProtuStrankaListFormatedWithAdressOIB_1">
      <item>DINO OREŠKI d.o.o. za savjetovanje, OIB 23620746071, Vlahe Bukovca 26 C, 40000 Šenkovec</item>
    </derivirana_varijabla>
  </DomainObject.Predmet.ProtuStrankaListFormatedWithAdressOIB>
  <DomainObject.Predmet.ProtuStrankaListNazivFormated>
    <izvorni_sadrzaj>
      <item>DINO OREŠKI d.o.o. za savjetovanje</item>
    </izvorni_sadrzaj>
    <derivirana_varijabla naziv="DomainObject.Predmet.ProtuStrankaListNazivFormated_1">
      <item>DINO OREŠKI d.o.o. za savjetovanje</item>
    </derivirana_varijabla>
  </DomainObject.Predmet.ProtuStrankaListNazivFormated>
  <DomainObject.Predmet.ProtuStrankaListNazivFormatedOIB>
    <izvorni_sadrzaj>
      <item>DINO OREŠKI d.o.o. za savjetovanje, OIB 23620746071</item>
    </izvorni_sadrzaj>
    <derivirana_varijabla naziv="DomainObject.Predmet.ProtuStrankaListNazivFormatedOIB_1">
      <item>DINO OREŠKI d.o.o. za savjetovanje, OIB 23620746071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DINO OREŠKI d.o.o. za savjetovanje</izvorni_sadrzaj>
    <derivirana_varijabla naziv="DomainObject.Predmet.ProtustrankaIDrugi_1">DINO OREŠKI d.o.o. za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DINO OREŠKI d.o.o. za savjetovanje, OIB 23620746071, Vlahe Bukovca 26 C, 40000 Šenkovec</izvorni_sadrzaj>
    <derivirana_varijabla naziv="DomainObject.Predmet.ProtustrankaIDrugiAdressOIB_1">DINO OREŠKI d.o.o. za savjetovanje, OIB 23620746071, Vlahe Bukovca 26 C,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DINO OREŠKI d.o.o. za savjetovanje</item>
      <item>E-oglasna ploča</item>
      <item>Sudski registar</item>
    </izvorni_sadrzaj>
    <derivirana_varijabla naziv="DomainObject.Predmet.SudioniciListNaziv_1">
      <item>Financijska agencija</item>
      <item>DINO OREŠKI d.o.o. za savjetovanje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DINO OREŠKI d.o.o. za savjetovanje, OIB 23620746071, Vlahe Bukovca 26 C,40000 Šenkovec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DINO OREŠKI d.o.o. za savjetovanje, OIB 23620746071, Vlahe Bukovca 26 C,40000 Šenkovec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23620746071</item>
      <item>, OIB null</item>
      <item>, OIB null</item>
    </izvorni_sadrzaj>
    <derivirana_varijabla naziv="DomainObject.Predmet.SudioniciListNazivOIB_1">
      <item>, OIB 85821130368</item>
      <item>, OIB 23620746071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36275-38BE-4DA5-8377-4E76C64D2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1846</properties:Characters>
  <properties:Lines>46</properties:Lines>
  <properties:Paragraphs>14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2016-01-14T09:44:00Z</cp:lastPrinted>
  <dcterms:modified xmlns:xsi="http://www.w3.org/2001/XMLSchema-instance" xsi:type="dcterms:W3CDTF">2016-01-14T09:44:00Z</dcterms:modified>
  <cp:revision>35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