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3e35c" w14:paraId="3b3e35c" w:rsidRDefault="007379E9" w:rsidP="007379E9" w:rsidR="007379E9">
      <w:pPr>
        <w:jc w:val="right"/>
        <w15:collapsed w:val="false"/>
      </w:pPr>
      <w:r>
        <w:t>6 St-</w:t>
      </w:r>
      <w:r w:rsidR="00792F1D">
        <w:t>801/16-24</w:t>
      </w:r>
    </w:p>
    <w:p w:rsidRDefault="003849C6" w:rsidP="007379E9" w:rsidR="00007C85">
      <w:r>
        <w:rPr>
          <w:b/>
          <w:bCs/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7C85" w:rsidP="00007C85" w:rsidR="00007C85" w:rsidRPr="00D21A2C"/>
    <w:p w:rsidRDefault="00007C85" w:rsidP="00007C85" w:rsidR="00007C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07C85" w:rsidP="00007C85" w:rsidR="00007C8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07C85" w:rsidP="00007C85" w:rsidR="001619DB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007C85" w:rsidP="00007C85" w:rsidR="00007C85" w:rsidRPr="00007C85">
      <w:pPr>
        <w:ind w:hanging="720" w:left="360"/>
        <w:rPr>
          <w:sz w:val="22"/>
          <w:szCs w:val="22"/>
        </w:rPr>
      </w:pPr>
    </w:p>
    <w:p w:rsidRDefault="001619DB" w:rsidP="001619DB" w:rsidR="001619DB" w:rsidRPr="008C1D6D">
      <w:pPr>
        <w:jc w:val="center"/>
      </w:pPr>
      <w:r w:rsidRPr="008C1D6D">
        <w:t>Z A K L J U Č A K</w:t>
      </w:r>
    </w:p>
    <w:p w:rsidRDefault="001619DB" w:rsidP="001619DB" w:rsidR="001619DB">
      <w:pPr>
        <w:rPr>
          <w:b/>
          <w:sz w:val="28"/>
          <w:szCs w:val="28"/>
        </w:rPr>
      </w:pPr>
    </w:p>
    <w:p w:rsidRDefault="001619DB" w:rsidP="001619DB" w:rsidR="001619DB">
      <w:pPr>
        <w:rPr>
          <w:b/>
          <w:sz w:val="28"/>
          <w:szCs w:val="28"/>
        </w:rPr>
      </w:pPr>
    </w:p>
    <w:p w:rsidRDefault="001619DB" w:rsidP="001619DB" w:rsidR="001619DB">
      <w:pPr>
        <w:rPr>
          <w:b/>
          <w:sz w:val="28"/>
          <w:szCs w:val="28"/>
        </w:rPr>
      </w:pPr>
    </w:p>
    <w:p w:rsidRDefault="001619DB" w:rsidP="001619DB" w:rsidR="001619DB">
      <w:pPr>
        <w:jc w:val="both"/>
      </w:pPr>
      <w:r>
        <w:rPr>
          <w:sz w:val="28"/>
          <w:szCs w:val="28"/>
        </w:rPr>
        <w:tab/>
      </w:r>
      <w:r>
        <w:t>Trgovački sud u Osijeku, po stečajno</w:t>
      </w:r>
      <w:r w:rsidR="004233B3">
        <w:t>j sutkinji</w:t>
      </w:r>
      <w:r>
        <w:t xml:space="preserve"> Nadi Roso, u stečajnom postupku nad dužnikom </w:t>
      </w:r>
      <w:r w:rsidR="00792F1D">
        <w:rPr>
          <w:b/>
        </w:rPr>
        <w:t>EKOHELIOS d.o.o., Tordinci, Ante Starčevića 40, OIB: 60875701378, MBS: 030120059</w:t>
      </w:r>
      <w:r w:rsidR="008139EF" w:rsidRPr="008139EF">
        <w:rPr>
          <w:b/>
        </w:rPr>
        <w:t>,</w:t>
      </w:r>
      <w:r w:rsidR="00785AFF">
        <w:rPr>
          <w:b/>
        </w:rPr>
        <w:t xml:space="preserve"> </w:t>
      </w:r>
      <w:r>
        <w:t xml:space="preserve">dana </w:t>
      </w:r>
      <w:r w:rsidR="00792F1D">
        <w:t>12</w:t>
      </w:r>
      <w:r w:rsidR="00E77E52">
        <w:t>. travnja</w:t>
      </w:r>
      <w:r w:rsidR="008C1D6D">
        <w:t xml:space="preserve"> 2017. g.,</w:t>
      </w:r>
    </w:p>
    <w:p w:rsidRDefault="006A58C2" w:rsidP="006A58C2" w:rsidR="006C720F">
      <w:pPr>
        <w:tabs>
          <w:tab w:pos="4996" w:val="left"/>
        </w:tabs>
        <w:rPr>
          <w:b/>
        </w:rPr>
      </w:pPr>
      <w:r>
        <w:rPr>
          <w:b/>
        </w:rPr>
        <w:tab/>
      </w:r>
    </w:p>
    <w:p w:rsidRDefault="00BB737A" w:rsidP="00EC6FF6" w:rsidR="00BB737A" w:rsidRPr="00BB737A">
      <w:pPr>
        <w:jc w:val="center"/>
        <w:rPr>
          <w:b/>
        </w:rPr>
      </w:pPr>
    </w:p>
    <w:p w:rsidRDefault="00E37423" w:rsidP="00EC6FF6" w:rsidR="00EC6FF6" w:rsidRPr="008C1D6D">
      <w:pPr>
        <w:jc w:val="center"/>
      </w:pPr>
      <w:r w:rsidRPr="008C1D6D">
        <w:t>z a k l</w:t>
      </w:r>
      <w:r w:rsidR="00A6061E" w:rsidRPr="008C1D6D">
        <w:t xml:space="preserve"> </w:t>
      </w:r>
      <w:r w:rsidRPr="008C1D6D">
        <w:t xml:space="preserve">j u č i o </w:t>
      </w:r>
      <w:r w:rsidR="006C720F" w:rsidRPr="008C1D6D">
        <w:t xml:space="preserve"> </w:t>
      </w:r>
      <w:r w:rsidR="00EC6FF6" w:rsidRPr="008C1D6D">
        <w:t>j e</w:t>
      </w:r>
    </w:p>
    <w:p w:rsidRDefault="00E35BF1" w:rsidP="00EC6FF6" w:rsidR="00E35BF1" w:rsidRPr="00BB737A">
      <w:pPr>
        <w:jc w:val="both"/>
      </w:pPr>
    </w:p>
    <w:p w:rsidRDefault="00D40DBC" w:rsidP="00EC6FF6" w:rsidR="00D40DBC" w:rsidRPr="00BB737A">
      <w:pPr>
        <w:jc w:val="both"/>
      </w:pPr>
    </w:p>
    <w:p w:rsidRDefault="00E06CD0" w:rsidP="00013070" w:rsidR="0083623D">
      <w:pPr>
        <w:ind w:firstLine="705"/>
        <w:jc w:val="both"/>
      </w:pPr>
      <w:r w:rsidRPr="00E06CD0">
        <w:t>I</w:t>
      </w:r>
      <w:r>
        <w:tab/>
      </w:r>
      <w:r w:rsidR="004233B3">
        <w:t>P</w:t>
      </w:r>
      <w:r w:rsidRPr="00E06CD0">
        <w:t>oziva</w:t>
      </w:r>
      <w:r w:rsidR="00F5667F">
        <w:t xml:space="preserve"> </w:t>
      </w:r>
      <w:r w:rsidR="004233B3">
        <w:t xml:space="preserve">se </w:t>
      </w:r>
      <w:r w:rsidR="00E24807" w:rsidRPr="00E24807">
        <w:t>zakonski zastupnik dužnika</w:t>
      </w:r>
      <w:r w:rsidR="008D490E">
        <w:t xml:space="preserve"> </w:t>
      </w:r>
      <w:r w:rsidR="00792F1D" w:rsidRPr="00792F1D">
        <w:rPr>
          <w:b/>
        </w:rPr>
        <w:t>Igor Popović, OIB: 81132520680, Županja, Trg prof. Martina Robotića 9</w:t>
      </w:r>
      <w:r w:rsidRPr="00E06CD0">
        <w:t>, da u roku od 8 dana od dana primitka ovog zaključka,</w:t>
      </w:r>
      <w:r w:rsidR="00F5667F">
        <w:t xml:space="preserve"> u dogovoru sa stečajnim upraviteljem</w:t>
      </w:r>
      <w:r w:rsidR="00A82531">
        <w:t xml:space="preserve"> sastavi Zapisnik o arhiviranju poslovne dokumentacije dužnika te isti potpisan dostavi u spis a u kojem će se navesti da</w:t>
      </w:r>
      <w:r w:rsidRPr="00E06CD0">
        <w:t xml:space="preserve"> će se arhivska građa čuvati kod z.z. dužnika, pod zakonskim posljedicama.</w:t>
      </w:r>
    </w:p>
    <w:p w:rsidRDefault="0083623D" w:rsidP="00BB737A" w:rsidR="00BB737A">
      <w:pPr>
        <w:ind w:firstLine="360"/>
        <w:jc w:val="both"/>
      </w:pPr>
      <w:r>
        <w:t xml:space="preserve"> </w:t>
      </w:r>
    </w:p>
    <w:p w:rsidRDefault="00BB737A" w:rsidP="00BB737A" w:rsidR="00BB737A" w:rsidRPr="00BB737A">
      <w:pPr>
        <w:ind w:firstLine="360"/>
        <w:jc w:val="both"/>
      </w:pPr>
    </w:p>
    <w:p w:rsidRDefault="002B67A7" w:rsidP="00D06F17" w:rsidR="00D06F17">
      <w:pPr>
        <w:ind w:hanging="720"/>
        <w:jc w:val="both"/>
      </w:pPr>
      <w:r w:rsidRPr="00BB737A">
        <w:t xml:space="preserve"> </w:t>
      </w:r>
    </w:p>
    <w:p w:rsidRDefault="001833B6" w:rsidP="001833B6" w:rsidR="00FF0C17" w:rsidRPr="00BB737A">
      <w:pPr>
        <w:ind w:hanging="720"/>
        <w:jc w:val="both"/>
      </w:pPr>
      <w:r>
        <w:t xml:space="preserve">    </w:t>
      </w:r>
    </w:p>
    <w:p w:rsidRDefault="00B37BEE" w:rsidP="00E35BF1" w:rsidR="008B2927" w:rsidRPr="00BB737A">
      <w:pPr>
        <w:jc w:val="center"/>
      </w:pPr>
      <w:r w:rsidRPr="00BB737A">
        <w:t>U Osijeku</w:t>
      </w:r>
      <w:r w:rsidR="00324730" w:rsidRPr="00BB737A">
        <w:t xml:space="preserve"> </w:t>
      </w:r>
      <w:r w:rsidR="00792F1D">
        <w:t>12</w:t>
      </w:r>
      <w:r w:rsidR="00E77E52">
        <w:t>. travnja</w:t>
      </w:r>
      <w:r w:rsidR="008C1D6D">
        <w:t xml:space="preserve"> 2017. g.</w:t>
      </w:r>
    </w:p>
    <w:p w:rsidRDefault="00121687" w:rsidP="00BD5D09" w:rsidR="00121687" w:rsidRPr="00BB737A">
      <w:pPr>
        <w:ind w:firstLine="708" w:left="4956"/>
      </w:pPr>
    </w:p>
    <w:p w:rsidRDefault="00BD5D09" w:rsidP="00BD5D09" w:rsidR="00BD5D09" w:rsidRPr="00BB737A">
      <w:pPr>
        <w:ind w:firstLine="708" w:left="4956"/>
      </w:pPr>
    </w:p>
    <w:p w:rsidRDefault="00BD5D09" w:rsidP="00BD5D09" w:rsidR="00BD5D09" w:rsidRPr="00BB737A">
      <w:pPr>
        <w:ind w:firstLine="708" w:left="4956"/>
      </w:pPr>
    </w:p>
    <w:p w:rsidRDefault="0053001D" w:rsidP="0053001D" w:rsidR="00BD5D09" w:rsidRPr="00BB737A">
      <w:pPr>
        <w:tabs>
          <w:tab w:pos="7380" w:val="center"/>
        </w:tabs>
        <w:jc w:val="both"/>
      </w:pPr>
      <w:r w:rsidRPr="00BB737A">
        <w:t xml:space="preserve">ZAPISNIČAR </w:t>
      </w:r>
      <w:r w:rsidRPr="00BB737A">
        <w:tab/>
      </w:r>
      <w:r w:rsidR="00BD5D09" w:rsidRPr="00BB737A">
        <w:t>STEČAJN</w:t>
      </w:r>
      <w:r w:rsidR="004233B3">
        <w:t>A SUTKINJA</w:t>
      </w:r>
    </w:p>
    <w:p w:rsidRDefault="002B67A7" w:rsidP="0053001D" w:rsidR="00BD5D09" w:rsidRPr="00BB737A">
      <w:pPr>
        <w:tabs>
          <w:tab w:pos="7380" w:val="center"/>
        </w:tabs>
        <w:jc w:val="both"/>
      </w:pPr>
      <w:r w:rsidRPr="00BB737A">
        <w:t>Danijela Sekulić</w:t>
      </w:r>
      <w:r w:rsidR="00FF0C17" w:rsidRPr="00BB737A">
        <w:t xml:space="preserve"> </w:t>
      </w:r>
      <w:r w:rsidR="00E3407F" w:rsidRPr="00BB737A">
        <w:t xml:space="preserve"> </w:t>
      </w:r>
      <w:r w:rsidR="00E3407F" w:rsidRPr="00BB737A">
        <w:tab/>
      </w:r>
      <w:r w:rsidRPr="00BB737A">
        <w:t xml:space="preserve"> Nada Roso</w:t>
      </w:r>
    </w:p>
    <w:p w:rsidRDefault="0083623D" w:rsidP="0083623D" w:rsidR="00E31F2D" w:rsidRPr="00BB737A">
      <w:pPr>
        <w:tabs>
          <w:tab w:pos="1064" w:val="left"/>
        </w:tabs>
        <w:jc w:val="both"/>
      </w:pPr>
      <w:r>
        <w:tab/>
      </w:r>
    </w:p>
    <w:p w:rsidRDefault="00121687" w:rsidP="00121687" w:rsidR="00121687" w:rsidRPr="00BB737A">
      <w:pPr>
        <w:ind w:firstLine="708" w:left="4956"/>
        <w:jc w:val="both"/>
      </w:pPr>
      <w:r w:rsidRPr="00BB737A">
        <w:t xml:space="preserve">  </w:t>
      </w:r>
    </w:p>
    <w:p w:rsidRDefault="00E31F2D" w:rsidP="00121687" w:rsidR="00121687" w:rsidRPr="00BB737A">
      <w:r w:rsidRPr="00BB737A">
        <w:t xml:space="preserve">NAPUTAK O PRAVNOM LIJEKU: </w:t>
      </w:r>
    </w:p>
    <w:p w:rsidRDefault="00121687" w:rsidP="00B37BEE" w:rsidR="00E31F2D" w:rsidRPr="00BB737A">
      <w:r w:rsidRPr="00BB737A"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BB737A">
          <w:t>11. st</w:t>
        </w:r>
      </w:smartTag>
      <w:r w:rsidRPr="00BB737A">
        <w:t>. 9. Stečajnog zakona)</w:t>
      </w:r>
      <w:r w:rsidR="0053001D" w:rsidRPr="00BB737A">
        <w:t xml:space="preserve">. </w:t>
      </w:r>
    </w:p>
    <w:p w:rsidRDefault="002B67A7" w:rsidP="00B37BEE" w:rsidR="002B67A7" w:rsidRPr="00BB737A"/>
    <w:p w:rsidRDefault="002B67A7" w:rsidP="00B37BEE" w:rsidR="002B67A7" w:rsidRPr="00BB737A"/>
    <w:p w:rsidRDefault="00B37BEE" w:rsidP="008657D3" w:rsidR="00B37BEE" w:rsidRPr="00BB737A">
      <w:pPr>
        <w:tabs>
          <w:tab w:pos="6311" w:val="left"/>
        </w:tabs>
      </w:pPr>
      <w:r w:rsidRPr="00BB737A">
        <w:t>DNA</w:t>
      </w:r>
      <w:r w:rsidR="00E31F2D" w:rsidRPr="00BB737A">
        <w:t xml:space="preserve">: </w:t>
      </w:r>
      <w:r w:rsidR="008657D3">
        <w:tab/>
      </w:r>
    </w:p>
    <w:p w:rsidRDefault="00E24807" w:rsidP="007A3607" w:rsidR="00707219" w:rsidRPr="00707219">
      <w:pPr>
        <w:numPr>
          <w:ilvl w:val="0"/>
          <w:numId w:val="8"/>
        </w:numPr>
      </w:pPr>
      <w:r w:rsidRPr="00E24807">
        <w:t xml:space="preserve">zakonski zastupnik dužnika </w:t>
      </w:r>
      <w:r w:rsidR="00792F1D">
        <w:t>Igor Popović, Županja, Trg prof. Martina Robotića 9</w:t>
      </w:r>
    </w:p>
    <w:p w:rsidRDefault="001833B6" w:rsidP="007A3607" w:rsidR="001833B6" w:rsidRPr="001833B6">
      <w:pPr>
        <w:numPr>
          <w:ilvl w:val="0"/>
          <w:numId w:val="8"/>
        </w:numPr>
      </w:pPr>
      <w:r w:rsidRPr="00707219">
        <w:rPr>
          <w:color w:val="000000"/>
        </w:rPr>
        <w:t>e-oglasna ploča suda</w:t>
      </w:r>
    </w:p>
    <w:p w:rsidRDefault="001C640B" w:rsidP="007A3607" w:rsidR="001C640B" w:rsidRPr="00BB737A">
      <w:pPr>
        <w:numPr>
          <w:ilvl w:val="0"/>
          <w:numId w:val="8"/>
        </w:numPr>
      </w:pPr>
      <w:r>
        <w:t>k-</w:t>
      </w:r>
      <w:r w:rsidR="00792F1D">
        <w:t>12</w:t>
      </w:r>
      <w:r w:rsidR="00E77E52">
        <w:t>.5.</w:t>
      </w:r>
    </w:p>
    <w:p w:rsidRDefault="002B67A7" w:rsidP="002B67A7" w:rsidR="002B67A7"/>
    <w:p w:rsidRDefault="00BB737A" w:rsidP="002B67A7" w:rsidR="00BB737A"/>
    <w:p w:rsidRDefault="00BB737A" w:rsidP="002B67A7" w:rsidR="00BB737A"/>
    <w:p w:rsidRDefault="00BB737A" w:rsidP="002B67A7" w:rsidR="00BB737A"/>
    <w:p w:rsidRDefault="0083623D" w:rsidP="002B67A7" w:rsidR="0083623D"/>
    <w:p w:rsidRDefault="0083623D" w:rsidP="002B67A7" w:rsidR="0083623D"/>
    <w:p w:rsidRDefault="0083623D" w:rsidP="002B67A7" w:rsidR="0083623D"/>
    <w:p w:rsidRDefault="0083623D" w:rsidP="002B67A7" w:rsidR="0083623D" w:rsidRPr="00BB737A"/>
    <w:p w:rsidRDefault="002B67A7" w:rsidP="002B67A7" w:rsidR="002B67A7" w:rsidRPr="00BB737A"/>
    <w:p w:rsidRDefault="002B67A7" w:rsidP="002B67A7" w:rsidR="002B67A7" w:rsidRPr="00BB737A">
      <w:bookmarkStart w:name="_GoBack" w:id="0"/>
      <w:bookmarkEnd w:id="0"/>
    </w:p>
    <w:sectPr w:rsidSect="004257A1" w:rsidR="002B67A7" w:rsidRPr="00BB737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1440" w:rsidR="00311440">
      <w:r>
        <w:separator/>
      </w:r>
    </w:p>
  </w:endnote>
  <w:endnote w:id="0" w:type="continuationSeparator">
    <w:p w:rsidRDefault="00311440" w:rsidR="003114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1440" w:rsidR="00311440">
      <w:r>
        <w:separator/>
      </w:r>
    </w:p>
  </w:footnote>
  <w:footnote w:id="0" w:type="continuationSeparator">
    <w:p w:rsidRDefault="00311440" w:rsidR="003114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687" w:rsidP="004257A1" w:rsidR="001216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1687" w:rsidR="001216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687" w:rsidP="004257A1" w:rsidR="001216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73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21687" w:rsidR="0012168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11DAF"/>
    <w:multiLevelType w:val="hybridMultilevel"/>
    <w:tmpl w:val="629EB9A0"/>
    <w:lvl w:tplc="841EF49A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6AD4247"/>
    <w:multiLevelType w:val="hybridMultilevel"/>
    <w:tmpl w:val="8A1CBBC4"/>
    <w:lvl w:tplc="E76A5A2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CAE552E"/>
    <w:multiLevelType w:val="multilevel"/>
    <w:tmpl w:val="1D1E53DA"/>
    <w:lvl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BA0B90"/>
    <w:multiLevelType w:val="multilevel"/>
    <w:tmpl w:val="1D1E53DA"/>
    <w:lvl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C850A07"/>
    <w:multiLevelType w:val="hybridMultilevel"/>
    <w:tmpl w:val="BBF082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DA93F4C"/>
    <w:multiLevelType w:val="hybridMultilevel"/>
    <w:tmpl w:val="1D1E53DA"/>
    <w:lvl w:tplc="DCD8CE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E182E45"/>
    <w:multiLevelType w:val="hybridMultilevel"/>
    <w:tmpl w:val="9A5080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5065204"/>
    <w:multiLevelType w:val="hybridMultilevel"/>
    <w:tmpl w:val="2A1012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BFC79B5"/>
    <w:multiLevelType w:val="hybridMultilevel"/>
    <w:tmpl w:val="3B78C478"/>
    <w:lvl w:tplc="8F60D76E" w:ilvl="0">
      <w:start w:val="5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4"/>
  </w:num>
  <w:num w:numId="9">
    <w:abstractNumId w:val="8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7B96"/>
    <w:rsid w:val="000078E0"/>
    <w:rsid w:val="00007C85"/>
    <w:rsid w:val="00013070"/>
    <w:rsid w:val="00020D95"/>
    <w:rsid w:val="00021983"/>
    <w:rsid w:val="00023422"/>
    <w:rsid w:val="0004359C"/>
    <w:rsid w:val="00073A59"/>
    <w:rsid w:val="00075D9B"/>
    <w:rsid w:val="00083201"/>
    <w:rsid w:val="00097E86"/>
    <w:rsid w:val="000A3E24"/>
    <w:rsid w:val="000A4E35"/>
    <w:rsid w:val="000B4EC4"/>
    <w:rsid w:val="000B68D5"/>
    <w:rsid w:val="000C1333"/>
    <w:rsid w:val="000D200D"/>
    <w:rsid w:val="000D5024"/>
    <w:rsid w:val="000D79E6"/>
    <w:rsid w:val="000E1925"/>
    <w:rsid w:val="000F1C99"/>
    <w:rsid w:val="00102A12"/>
    <w:rsid w:val="001067E9"/>
    <w:rsid w:val="00111EDE"/>
    <w:rsid w:val="00121687"/>
    <w:rsid w:val="00123283"/>
    <w:rsid w:val="00124808"/>
    <w:rsid w:val="001317BF"/>
    <w:rsid w:val="00143711"/>
    <w:rsid w:val="00147F62"/>
    <w:rsid w:val="00152992"/>
    <w:rsid w:val="0015308A"/>
    <w:rsid w:val="00157B19"/>
    <w:rsid w:val="001619DB"/>
    <w:rsid w:val="00166191"/>
    <w:rsid w:val="00166AAF"/>
    <w:rsid w:val="001705B0"/>
    <w:rsid w:val="00172CA4"/>
    <w:rsid w:val="00180C3D"/>
    <w:rsid w:val="001833B6"/>
    <w:rsid w:val="0018700A"/>
    <w:rsid w:val="00191CEC"/>
    <w:rsid w:val="0019297C"/>
    <w:rsid w:val="00194276"/>
    <w:rsid w:val="00195514"/>
    <w:rsid w:val="001A5B06"/>
    <w:rsid w:val="001B07E2"/>
    <w:rsid w:val="001B5AEB"/>
    <w:rsid w:val="001C640B"/>
    <w:rsid w:val="001D031F"/>
    <w:rsid w:val="001D09F0"/>
    <w:rsid w:val="001D7B24"/>
    <w:rsid w:val="001F1496"/>
    <w:rsid w:val="001F498D"/>
    <w:rsid w:val="001F57AD"/>
    <w:rsid w:val="001F5E43"/>
    <w:rsid w:val="001F644C"/>
    <w:rsid w:val="001F6E63"/>
    <w:rsid w:val="00200619"/>
    <w:rsid w:val="00200DA6"/>
    <w:rsid w:val="00222ACD"/>
    <w:rsid w:val="00244D60"/>
    <w:rsid w:val="00247B96"/>
    <w:rsid w:val="0026090A"/>
    <w:rsid w:val="0026372F"/>
    <w:rsid w:val="0026619A"/>
    <w:rsid w:val="0027010E"/>
    <w:rsid w:val="00294C74"/>
    <w:rsid w:val="00295DC9"/>
    <w:rsid w:val="002A0C6B"/>
    <w:rsid w:val="002B1F43"/>
    <w:rsid w:val="002B67A7"/>
    <w:rsid w:val="002C7D71"/>
    <w:rsid w:val="002E6B77"/>
    <w:rsid w:val="00304028"/>
    <w:rsid w:val="003054CF"/>
    <w:rsid w:val="0031065D"/>
    <w:rsid w:val="00311440"/>
    <w:rsid w:val="00313A15"/>
    <w:rsid w:val="00313B3E"/>
    <w:rsid w:val="00324521"/>
    <w:rsid w:val="00324730"/>
    <w:rsid w:val="0033160B"/>
    <w:rsid w:val="003329E3"/>
    <w:rsid w:val="00333075"/>
    <w:rsid w:val="00333090"/>
    <w:rsid w:val="0033526A"/>
    <w:rsid w:val="003365EF"/>
    <w:rsid w:val="00336CDD"/>
    <w:rsid w:val="00337EEE"/>
    <w:rsid w:val="003429A5"/>
    <w:rsid w:val="00355CB6"/>
    <w:rsid w:val="003570CA"/>
    <w:rsid w:val="00364914"/>
    <w:rsid w:val="00365E35"/>
    <w:rsid w:val="00380C36"/>
    <w:rsid w:val="003848A7"/>
    <w:rsid w:val="003849C6"/>
    <w:rsid w:val="003926DD"/>
    <w:rsid w:val="003945B9"/>
    <w:rsid w:val="003958DE"/>
    <w:rsid w:val="003A5BB5"/>
    <w:rsid w:val="003A7895"/>
    <w:rsid w:val="003B7AC2"/>
    <w:rsid w:val="003C1914"/>
    <w:rsid w:val="003C5E87"/>
    <w:rsid w:val="003C644F"/>
    <w:rsid w:val="003D5EEF"/>
    <w:rsid w:val="003F550A"/>
    <w:rsid w:val="00400EF1"/>
    <w:rsid w:val="00401AE0"/>
    <w:rsid w:val="00411305"/>
    <w:rsid w:val="004134BB"/>
    <w:rsid w:val="00414BF8"/>
    <w:rsid w:val="004233B3"/>
    <w:rsid w:val="004257A1"/>
    <w:rsid w:val="0043108E"/>
    <w:rsid w:val="00435F58"/>
    <w:rsid w:val="00440AAC"/>
    <w:rsid w:val="00452BFA"/>
    <w:rsid w:val="00456017"/>
    <w:rsid w:val="00456526"/>
    <w:rsid w:val="004603D9"/>
    <w:rsid w:val="00465490"/>
    <w:rsid w:val="00472273"/>
    <w:rsid w:val="004737C9"/>
    <w:rsid w:val="004762CC"/>
    <w:rsid w:val="00494101"/>
    <w:rsid w:val="00496825"/>
    <w:rsid w:val="00496A0D"/>
    <w:rsid w:val="00497EF1"/>
    <w:rsid w:val="004A0C28"/>
    <w:rsid w:val="004B7DDC"/>
    <w:rsid w:val="004C1DB5"/>
    <w:rsid w:val="004C5046"/>
    <w:rsid w:val="004D7828"/>
    <w:rsid w:val="00500364"/>
    <w:rsid w:val="005005BB"/>
    <w:rsid w:val="005204BA"/>
    <w:rsid w:val="0053001D"/>
    <w:rsid w:val="00531BFA"/>
    <w:rsid w:val="005422C6"/>
    <w:rsid w:val="00542D72"/>
    <w:rsid w:val="00544309"/>
    <w:rsid w:val="00545D1C"/>
    <w:rsid w:val="0056218C"/>
    <w:rsid w:val="00566EC9"/>
    <w:rsid w:val="00567063"/>
    <w:rsid w:val="005678EA"/>
    <w:rsid w:val="00574830"/>
    <w:rsid w:val="00574874"/>
    <w:rsid w:val="0057629B"/>
    <w:rsid w:val="005814C9"/>
    <w:rsid w:val="00581668"/>
    <w:rsid w:val="0058700A"/>
    <w:rsid w:val="005962EC"/>
    <w:rsid w:val="005A1A55"/>
    <w:rsid w:val="005A4B63"/>
    <w:rsid w:val="005B5F96"/>
    <w:rsid w:val="005C3E4B"/>
    <w:rsid w:val="005C7E30"/>
    <w:rsid w:val="005D1DE1"/>
    <w:rsid w:val="005D3B53"/>
    <w:rsid w:val="005D408D"/>
    <w:rsid w:val="005D6AEB"/>
    <w:rsid w:val="005E56BC"/>
    <w:rsid w:val="005E5A42"/>
    <w:rsid w:val="005E60E8"/>
    <w:rsid w:val="005E6A63"/>
    <w:rsid w:val="005E7E6E"/>
    <w:rsid w:val="005F512A"/>
    <w:rsid w:val="005F5259"/>
    <w:rsid w:val="005F6214"/>
    <w:rsid w:val="005F71D1"/>
    <w:rsid w:val="00603823"/>
    <w:rsid w:val="0060720A"/>
    <w:rsid w:val="00614C44"/>
    <w:rsid w:val="0063516F"/>
    <w:rsid w:val="00636CB4"/>
    <w:rsid w:val="0063734E"/>
    <w:rsid w:val="00652B06"/>
    <w:rsid w:val="006606BE"/>
    <w:rsid w:val="006609E6"/>
    <w:rsid w:val="0066555C"/>
    <w:rsid w:val="006669C6"/>
    <w:rsid w:val="00674310"/>
    <w:rsid w:val="00677309"/>
    <w:rsid w:val="00680197"/>
    <w:rsid w:val="006A58C2"/>
    <w:rsid w:val="006A630E"/>
    <w:rsid w:val="006C5C01"/>
    <w:rsid w:val="006C720F"/>
    <w:rsid w:val="006D410D"/>
    <w:rsid w:val="006E27CA"/>
    <w:rsid w:val="006E476B"/>
    <w:rsid w:val="006E5B68"/>
    <w:rsid w:val="006F2007"/>
    <w:rsid w:val="006F3605"/>
    <w:rsid w:val="006F4899"/>
    <w:rsid w:val="006F779E"/>
    <w:rsid w:val="00707219"/>
    <w:rsid w:val="007144DB"/>
    <w:rsid w:val="00723C33"/>
    <w:rsid w:val="00730F69"/>
    <w:rsid w:val="00730FCB"/>
    <w:rsid w:val="007379E9"/>
    <w:rsid w:val="00751CF5"/>
    <w:rsid w:val="007521AF"/>
    <w:rsid w:val="00752A1F"/>
    <w:rsid w:val="0075546E"/>
    <w:rsid w:val="00755757"/>
    <w:rsid w:val="00756124"/>
    <w:rsid w:val="007576A4"/>
    <w:rsid w:val="0076081A"/>
    <w:rsid w:val="007637BB"/>
    <w:rsid w:val="007714EF"/>
    <w:rsid w:val="00775415"/>
    <w:rsid w:val="007769B5"/>
    <w:rsid w:val="00781370"/>
    <w:rsid w:val="00781F39"/>
    <w:rsid w:val="00785AFF"/>
    <w:rsid w:val="00785DDF"/>
    <w:rsid w:val="0079158F"/>
    <w:rsid w:val="00792F1D"/>
    <w:rsid w:val="00794187"/>
    <w:rsid w:val="00796E89"/>
    <w:rsid w:val="007A16FB"/>
    <w:rsid w:val="007A189D"/>
    <w:rsid w:val="007A3607"/>
    <w:rsid w:val="007B19D5"/>
    <w:rsid w:val="007B3680"/>
    <w:rsid w:val="007B36F0"/>
    <w:rsid w:val="007B684A"/>
    <w:rsid w:val="007C444B"/>
    <w:rsid w:val="007D1B21"/>
    <w:rsid w:val="007E080D"/>
    <w:rsid w:val="007F19AE"/>
    <w:rsid w:val="007F5473"/>
    <w:rsid w:val="0080078E"/>
    <w:rsid w:val="00800DE4"/>
    <w:rsid w:val="00801793"/>
    <w:rsid w:val="0081126E"/>
    <w:rsid w:val="0081332A"/>
    <w:rsid w:val="008139EF"/>
    <w:rsid w:val="0082140E"/>
    <w:rsid w:val="00824603"/>
    <w:rsid w:val="00825935"/>
    <w:rsid w:val="008306F4"/>
    <w:rsid w:val="0083623D"/>
    <w:rsid w:val="008509D5"/>
    <w:rsid w:val="008555E5"/>
    <w:rsid w:val="008657D3"/>
    <w:rsid w:val="0087746D"/>
    <w:rsid w:val="00877682"/>
    <w:rsid w:val="00881D29"/>
    <w:rsid w:val="008B12CE"/>
    <w:rsid w:val="008B2690"/>
    <w:rsid w:val="008B2927"/>
    <w:rsid w:val="008B595C"/>
    <w:rsid w:val="008B73CD"/>
    <w:rsid w:val="008C1D6D"/>
    <w:rsid w:val="008D1B48"/>
    <w:rsid w:val="008D1DB6"/>
    <w:rsid w:val="008D2013"/>
    <w:rsid w:val="008D3C35"/>
    <w:rsid w:val="008D490E"/>
    <w:rsid w:val="008D72B9"/>
    <w:rsid w:val="008E224A"/>
    <w:rsid w:val="008F4F8D"/>
    <w:rsid w:val="008F5E7B"/>
    <w:rsid w:val="009004DC"/>
    <w:rsid w:val="00900F9E"/>
    <w:rsid w:val="00912A40"/>
    <w:rsid w:val="0093521F"/>
    <w:rsid w:val="00936CDD"/>
    <w:rsid w:val="00947184"/>
    <w:rsid w:val="009518F0"/>
    <w:rsid w:val="009615EC"/>
    <w:rsid w:val="00962188"/>
    <w:rsid w:val="009650D7"/>
    <w:rsid w:val="00967035"/>
    <w:rsid w:val="009757D5"/>
    <w:rsid w:val="009802C7"/>
    <w:rsid w:val="00983B9A"/>
    <w:rsid w:val="00985A13"/>
    <w:rsid w:val="00993552"/>
    <w:rsid w:val="0099711B"/>
    <w:rsid w:val="009A0479"/>
    <w:rsid w:val="009C04D5"/>
    <w:rsid w:val="009C0B65"/>
    <w:rsid w:val="009C0CE5"/>
    <w:rsid w:val="009C0F51"/>
    <w:rsid w:val="009C3635"/>
    <w:rsid w:val="009D0B9A"/>
    <w:rsid w:val="009D3CDF"/>
    <w:rsid w:val="009D7F27"/>
    <w:rsid w:val="009E11A4"/>
    <w:rsid w:val="009E48E7"/>
    <w:rsid w:val="009F7E83"/>
    <w:rsid w:val="00A11700"/>
    <w:rsid w:val="00A14ADD"/>
    <w:rsid w:val="00A157B8"/>
    <w:rsid w:val="00A271F2"/>
    <w:rsid w:val="00A27FE3"/>
    <w:rsid w:val="00A4291F"/>
    <w:rsid w:val="00A45EA3"/>
    <w:rsid w:val="00A461DE"/>
    <w:rsid w:val="00A6061E"/>
    <w:rsid w:val="00A632ED"/>
    <w:rsid w:val="00A65363"/>
    <w:rsid w:val="00A82531"/>
    <w:rsid w:val="00A856CD"/>
    <w:rsid w:val="00A900BB"/>
    <w:rsid w:val="00A91CA2"/>
    <w:rsid w:val="00A93D33"/>
    <w:rsid w:val="00AA1EDA"/>
    <w:rsid w:val="00AA3042"/>
    <w:rsid w:val="00AA30FE"/>
    <w:rsid w:val="00AA34CD"/>
    <w:rsid w:val="00AB1482"/>
    <w:rsid w:val="00AB6411"/>
    <w:rsid w:val="00AB6BFA"/>
    <w:rsid w:val="00AD6374"/>
    <w:rsid w:val="00AD7293"/>
    <w:rsid w:val="00AE7FB8"/>
    <w:rsid w:val="00AF3222"/>
    <w:rsid w:val="00AF3A61"/>
    <w:rsid w:val="00AF647B"/>
    <w:rsid w:val="00AF64C7"/>
    <w:rsid w:val="00B02867"/>
    <w:rsid w:val="00B06132"/>
    <w:rsid w:val="00B127DA"/>
    <w:rsid w:val="00B153D4"/>
    <w:rsid w:val="00B27FB4"/>
    <w:rsid w:val="00B325B9"/>
    <w:rsid w:val="00B33101"/>
    <w:rsid w:val="00B35687"/>
    <w:rsid w:val="00B37BEE"/>
    <w:rsid w:val="00B42AF7"/>
    <w:rsid w:val="00B42B47"/>
    <w:rsid w:val="00B4531F"/>
    <w:rsid w:val="00B45D0D"/>
    <w:rsid w:val="00B47787"/>
    <w:rsid w:val="00B61340"/>
    <w:rsid w:val="00B61488"/>
    <w:rsid w:val="00B62971"/>
    <w:rsid w:val="00B6684C"/>
    <w:rsid w:val="00B72CBA"/>
    <w:rsid w:val="00B824A4"/>
    <w:rsid w:val="00B825A9"/>
    <w:rsid w:val="00B877F1"/>
    <w:rsid w:val="00BA0C3A"/>
    <w:rsid w:val="00BB4F51"/>
    <w:rsid w:val="00BB610F"/>
    <w:rsid w:val="00BB737A"/>
    <w:rsid w:val="00BC24FB"/>
    <w:rsid w:val="00BC6EB5"/>
    <w:rsid w:val="00BC774A"/>
    <w:rsid w:val="00BC7D98"/>
    <w:rsid w:val="00BD0516"/>
    <w:rsid w:val="00BD436A"/>
    <w:rsid w:val="00BD5D09"/>
    <w:rsid w:val="00BE3A70"/>
    <w:rsid w:val="00C0189A"/>
    <w:rsid w:val="00C01B18"/>
    <w:rsid w:val="00C2380B"/>
    <w:rsid w:val="00C3034F"/>
    <w:rsid w:val="00C353D4"/>
    <w:rsid w:val="00C36472"/>
    <w:rsid w:val="00C40E96"/>
    <w:rsid w:val="00C43BC0"/>
    <w:rsid w:val="00C600AB"/>
    <w:rsid w:val="00C62ED2"/>
    <w:rsid w:val="00CA71A5"/>
    <w:rsid w:val="00CA73B9"/>
    <w:rsid w:val="00CB3791"/>
    <w:rsid w:val="00CC30EC"/>
    <w:rsid w:val="00CD23AD"/>
    <w:rsid w:val="00CE3A3E"/>
    <w:rsid w:val="00CE5DCE"/>
    <w:rsid w:val="00CF4CD3"/>
    <w:rsid w:val="00CF4FB3"/>
    <w:rsid w:val="00D032F2"/>
    <w:rsid w:val="00D06F17"/>
    <w:rsid w:val="00D13AA3"/>
    <w:rsid w:val="00D24A74"/>
    <w:rsid w:val="00D24C2F"/>
    <w:rsid w:val="00D24EC1"/>
    <w:rsid w:val="00D24F60"/>
    <w:rsid w:val="00D27990"/>
    <w:rsid w:val="00D352B8"/>
    <w:rsid w:val="00D40DBC"/>
    <w:rsid w:val="00D5464C"/>
    <w:rsid w:val="00D618CE"/>
    <w:rsid w:val="00D6216B"/>
    <w:rsid w:val="00D665D0"/>
    <w:rsid w:val="00D72B5F"/>
    <w:rsid w:val="00D81FBD"/>
    <w:rsid w:val="00D82C6D"/>
    <w:rsid w:val="00D92D43"/>
    <w:rsid w:val="00D92F1E"/>
    <w:rsid w:val="00D97158"/>
    <w:rsid w:val="00DA32E5"/>
    <w:rsid w:val="00DA5231"/>
    <w:rsid w:val="00DB4758"/>
    <w:rsid w:val="00DB6063"/>
    <w:rsid w:val="00DC5332"/>
    <w:rsid w:val="00DC5B59"/>
    <w:rsid w:val="00DC631E"/>
    <w:rsid w:val="00DC6692"/>
    <w:rsid w:val="00DD05A3"/>
    <w:rsid w:val="00DD1B87"/>
    <w:rsid w:val="00DF14D0"/>
    <w:rsid w:val="00DF71F5"/>
    <w:rsid w:val="00E06CD0"/>
    <w:rsid w:val="00E11595"/>
    <w:rsid w:val="00E13E4C"/>
    <w:rsid w:val="00E22183"/>
    <w:rsid w:val="00E22262"/>
    <w:rsid w:val="00E226B1"/>
    <w:rsid w:val="00E24807"/>
    <w:rsid w:val="00E24E6F"/>
    <w:rsid w:val="00E27776"/>
    <w:rsid w:val="00E31F2D"/>
    <w:rsid w:val="00E3407F"/>
    <w:rsid w:val="00E3427E"/>
    <w:rsid w:val="00E35BF1"/>
    <w:rsid w:val="00E37423"/>
    <w:rsid w:val="00E44C45"/>
    <w:rsid w:val="00E50BC9"/>
    <w:rsid w:val="00E572AE"/>
    <w:rsid w:val="00E6248E"/>
    <w:rsid w:val="00E6510A"/>
    <w:rsid w:val="00E77E52"/>
    <w:rsid w:val="00E90DD0"/>
    <w:rsid w:val="00E92B74"/>
    <w:rsid w:val="00EA1A13"/>
    <w:rsid w:val="00EA540E"/>
    <w:rsid w:val="00EB1644"/>
    <w:rsid w:val="00EB3358"/>
    <w:rsid w:val="00EC47A2"/>
    <w:rsid w:val="00EC6FF6"/>
    <w:rsid w:val="00ED118F"/>
    <w:rsid w:val="00ED348B"/>
    <w:rsid w:val="00ED70DB"/>
    <w:rsid w:val="00ED7E74"/>
    <w:rsid w:val="00EE0275"/>
    <w:rsid w:val="00EF5637"/>
    <w:rsid w:val="00F11874"/>
    <w:rsid w:val="00F129D0"/>
    <w:rsid w:val="00F1595C"/>
    <w:rsid w:val="00F164D2"/>
    <w:rsid w:val="00F2011A"/>
    <w:rsid w:val="00F31196"/>
    <w:rsid w:val="00F34EBA"/>
    <w:rsid w:val="00F5239E"/>
    <w:rsid w:val="00F552BC"/>
    <w:rsid w:val="00F56540"/>
    <w:rsid w:val="00F5667F"/>
    <w:rsid w:val="00F6176A"/>
    <w:rsid w:val="00F65933"/>
    <w:rsid w:val="00F6725D"/>
    <w:rsid w:val="00F812E8"/>
    <w:rsid w:val="00F903C6"/>
    <w:rsid w:val="00FA6A60"/>
    <w:rsid w:val="00FA6EDA"/>
    <w:rsid w:val="00FB17FF"/>
    <w:rsid w:val="00FB1AC7"/>
    <w:rsid w:val="00FD72E7"/>
    <w:rsid w:val="00FF0C17"/>
    <w:rsid w:val="00FF24AB"/>
    <w:rsid w:val="00FF4D14"/>
    <w:rsid w:val="00FF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B292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57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57A1"/>
  </w:style>
  <w:style w:styleId="Tekstbalonia" w:type="paragraph">
    <w:name w:val="Balloon Text"/>
    <w:basedOn w:val="Normal"/>
    <w:semiHidden/>
    <w:rsid w:val="005F71D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E60E8"/>
    <w:pPr>
      <w:jc w:val="both"/>
    </w:pPr>
  </w:style>
  <w:style w:customStyle="true" w:styleId="TijelotekstaChar" w:type="character">
    <w:name w:val="Tijelo teksta Char"/>
    <w:link w:val="Tijeloteksta"/>
    <w:rsid w:val="004C1DB5"/>
    <w:rPr>
      <w:sz w:val="24"/>
      <w:szCs w:val="24"/>
    </w:rPr>
  </w:style>
  <w:style w:styleId="Bezproreda" w:type="paragraph">
    <w:name w:val="No Spacing"/>
    <w:uiPriority w:val="1"/>
    <w:qFormat/>
    <w:rsid w:val="00BB737A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007C8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A73B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A73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73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73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73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B292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57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57A1"/>
  </w:style>
  <w:style w:styleId="Tekstbalonia" w:type="paragraph">
    <w:name w:val="Balloon Text"/>
    <w:basedOn w:val="Normal"/>
    <w:semiHidden/>
    <w:rsid w:val="005F71D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E60E8"/>
    <w:pPr>
      <w:jc w:val="both"/>
    </w:pPr>
  </w:style>
  <w:style w:customStyle="1" w:styleId="TijelotekstaChar" w:type="character">
    <w:name w:val="Tijelo teksta Char"/>
    <w:link w:val="Tijeloteksta"/>
    <w:rsid w:val="004C1DB5"/>
    <w:rPr>
      <w:sz w:val="24"/>
      <w:szCs w:val="24"/>
    </w:rPr>
  </w:style>
  <w:style w:styleId="Bezproreda" w:type="paragraph">
    <w:name w:val="No Spacing"/>
    <w:uiPriority w:val="1"/>
    <w:qFormat/>
    <w:rsid w:val="00BB737A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007C8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A73B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A73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73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73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73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</izvorni_sadrzaj>
    <derivirana_varijabla naziv="DomainObject.Predmet.Broj_1">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siječnja 2017.</izvorni_sadrzaj>
    <derivirana_varijabla naziv="DomainObject.Predmet.DatumRjesavanja_1">12.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St-801/2016</izvorni_sadrzaj>
    <derivirana_varijabla naziv="DomainObject.Predmet.OznakaBroj_1">St-801/2016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EKOHELIOS društvo s ograničenom odgovornošću za istraživanje, proizvodnju i trgovinu alternativnim izvorima energije</izvorni_sadrzaj>
    <derivirana_varijabla naziv="DomainObject.Predmet.ProtustrankaFormated_1">  EKOHELIOS društvo s ograničenom odgovornošću za istraživanje, proizvodnju i trgovinu alternativnim izvorima energije</derivirana_varijabla>
  </DomainObject.Predmet.ProtustrankaFormated>
  <DomainObject.Predmet.ProtustrankaFormatedOIB>
    <izvorni_sadrzaj>  EKOHELIOS društvo s ograničenom odgovornošću za istraživanje, proizvodnju i trgovinu alternativnim izvorima energije, OIB 60875701378</izvorni_sadrzaj>
    <derivirana_varijabla naziv="DomainObject.Predmet.ProtustrankaFormatedOIB_1">  EKOHELIOS društvo s ograničenom odgovornošću za istraživanje, proizvodnju i trgovinu alternativnim izvorima energije, OIB 60875701378</derivirana_varijabla>
  </DomainObject.Predmet.ProtustrankaFormatedOIB>
  <DomainObject.Predmet.ProtustrankaFormatedWithAdress>
    <izvorni_sadrzaj> EKOHELIOS društvo s ograničenom odgovornošću za istraživanje, proizvodnju i trgovinu alternativnim izvorima energije, Ante Starčevića 40, 32213 Tordinci</izvorni_sadrzaj>
    <derivirana_varijabla naziv="DomainObject.Predmet.ProtustrankaFormatedWithAdress_1"> EKOHELIOS društvo s ograničenom odgovornošću za istraživanje, proizvodnju i trgovinu alternativnim izvorima energije, Ante Starčevića 40, 32213 Tordinci</derivirana_varijabla>
  </DomainObject.Predmet.ProtustrankaFormatedWithAdress>
  <DomainObject.Predmet.ProtustrankaFormatedWithAdressOIB>
    <izvorni_sadrzaj> EKOHELIOS društvo s ograničenom odgovornošću za istraživanje, proizvodnju i trgovinu alternativnim izvorima energije, OIB 60875701378, Ante Starčevića 40, 32213 Tordinci</izvorni_sadrzaj>
    <derivirana_varijabla naziv="DomainObject.Predmet.ProtustrankaFormatedWithAdressOIB_1"> EKOHELIOS društvo s ograničenom odgovornošću za istraživanje, proizvodnju i trgovinu alternativnim izvorima energije, OIB 60875701378, Ante Starčevića 40, 32213 Tordinci</derivirana_varijabla>
  </DomainObject.Predmet.ProtustrankaFormatedWithAdressOIB>
  <DomainObject.Predmet.ProtustrankaWithAdress>
    <izvorni_sadrzaj>EKOHELIOS društvo s ograničenom odgovornošću za istraživanje, proizvodnju i trgovinu alternativnim izvorima energije Ante Starčevića 40, 32213 Tordinci</izvorni_sadrzaj>
    <derivirana_varijabla naziv="DomainObject.Predmet.ProtustrankaWithAdress_1">EKOHELIOS društvo s ograničenom odgovornošću za istraživanje, proizvodnju i trgovinu alternativnim izvorima energije Ante Starčevića 40, 32213 Tordinci</derivirana_varijabla>
  </DomainObject.Predmet.ProtustrankaWithAdress>
  <DomainObject.Predmet.ProtustrankaWithAdressOIB>
    <izvorni_sadrzaj>EKOHELIOS društvo s ograničenom odgovornošću za istraživanje, proizvodnju i trgovinu alternativnim izvorima energije, OIB 60875701378, Ante Starčevića 40, 32213 Tordinci</izvorni_sadrzaj>
    <derivirana_varijabla naziv="DomainObject.Predmet.ProtustrankaWithAdressOIB_1">EKOHELIOS društvo s ograničenom odgovornošću za istraživanje, proizvodnju i trgovinu alternativnim izvorima energije, OIB 60875701378, Ante Starčevića 40, 32213 Tordinci</derivirana_varijabla>
  </DomainObject.Predmet.ProtustrankaWithAdressOIB>
  <DomainObject.Predmet.ProtustrankaNazivFormated>
    <izvorni_sadrzaj>EKOHELIOS društvo s ograničenom odgovornošću za istraživanje, proizvodnju i trgovinu alternativnim izvorima energije</izvorni_sadrzaj>
    <derivirana_varijabla naziv="DomainObject.Predmet.ProtustrankaNazivFormated_1">EKOHELIOS društvo s ograničenom odgovornošću za istraživanje, proizvodnju i trgovinu alternativnim izvorima energije</derivirana_varijabla>
  </DomainObject.Predmet.ProtustrankaNazivFormated>
  <DomainObject.Predmet.ProtustrankaNazivFormatedOIB>
    <izvorni_sadrzaj>EKOHELIOS društvo s ograničenom odgovornošću za istraživanje, proizvodnju i trgovinu alternativnim izvorima energije, OIB 60875701378</izvorni_sadrzaj>
    <derivirana_varijabla naziv="DomainObject.Predmet.ProtustrankaNazivFormatedOIB_1">EKOHELIOS društvo s ograničenom odgovornošću za istraživanje, proizvodnju i trgovinu alternativnim izvorima energije, OIB 60875701378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60875701378</izvorni_sadrzaj>
    <derivirana_varijabla naziv="DomainObject.Predmet.StrankaFormatedOIB_1">  FINA RC OSIJEK, OIB 60875701378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60875701378</izvorni_sadrzaj>
    <derivirana_varijabla naziv="DomainObject.Predmet.StrankaFormatedWithAdressOIB_1"> FINA RC OSIJEK, OIB 60875701378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60875701378</izvorni_sadrzaj>
    <derivirana_varijabla naziv="DomainObject.Predmet.StrankaWithAdressOIB_1">FINA RC OSIJEK, OIB 60875701378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60875701378</izvorni_sadrzaj>
    <derivirana_varijabla naziv="DomainObject.Predmet.StrankaNazivFormatedOIB_1">FINA RC OSIJEK, OIB 60875701378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60875701378</item>
    </izvorni_sadrzaj>
    <derivirana_varijabla naziv="DomainObject.Predmet.StrankaListFormatedOIB_1">
      <item>FINA RC OSIJEK, OIB 60875701378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60875701378</item>
    </izvorni_sadrzaj>
    <derivirana_varijabla naziv="DomainObject.Predmet.StrankaListFormatedWithAdressOIB_1">
      <item>FINA RC OSIJEK, OIB 60875701378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60875701378</item>
    </izvorni_sadrzaj>
    <derivirana_varijabla naziv="DomainObject.Predmet.StrankaListNazivFormatedOIB_1">
      <item>FINA RC OSIJEK, OIB 60875701378</item>
    </derivirana_varijabla>
  </DomainObject.Predmet.StrankaListNazivFormatedOIB>
  <DomainObject.Predmet.ProtuStrankaListFormated>
    <izvorni_sadrzaj>
      <item>EKOHELIOS društvo s ograničenom odgovornošću za istraživanje, proizvodnju i trgovinu alternativnim izvorima energije</item>
    </izvorni_sadrzaj>
    <derivirana_varijabla naziv="DomainObject.Predmet.ProtuStrankaListFormated_1">
      <item>EKOHELIOS društvo s ograničenom odgovornošću za istraživanje, proizvodnju i trgovinu alternativnim izvorima energije</item>
    </derivirana_varijabla>
  </DomainObject.Predmet.ProtuStrankaListFormated>
  <DomainObject.Predmet.ProtuStrankaListFormatedOIB>
    <izvorni_sadrzaj>
      <item>EKOHELIOS društvo s ograničenom odgovornošću za istraživanje, proizvodnju i trgovinu alternativnim izvorima energije, OIB 60875701378</item>
    </izvorni_sadrzaj>
    <derivirana_varijabla naziv="DomainObject.Predmet.ProtuStrankaListFormatedOIB_1">
      <item>EKOHELIOS društvo s ograničenom odgovornošću za istraživanje, proizvodnju i trgovinu alternativnim izvorima energije, OIB 60875701378</item>
    </derivirana_varijabla>
  </DomainObject.Predmet.ProtuStrankaListFormatedOIB>
  <DomainObject.Predmet.ProtuStrankaListFormatedWithAdress>
    <izvorni_sadrzaj>
      <item>EKOHELIOS društvo s ograničenom odgovornošću za istraživanje, proizvodnju i trgovinu alternativnim izvorima energije, Ante Starčevića 40, 32213 Tordinci</item>
    </izvorni_sadrzaj>
    <derivirana_varijabla naziv="DomainObject.Predmet.ProtuStrankaListFormatedWithAdress_1">
      <item>EKOHELIOS društvo s ograničenom odgovornošću za istraživanje, proizvodnju i trgovinu alternativnim izvorima energije, Ante Starčevića 40, 32213 Tordinci</item>
    </derivirana_varijabla>
  </DomainObject.Predmet.ProtuStrankaListFormatedWithAdress>
  <DomainObject.Predmet.ProtuStrankaListFormatedWithAdressOIB>
    <izvorni_sadrzaj>
      <item>EKOHELIOS društvo s ograničenom odgovornošću za istraživanje, proizvodnju i trgovinu alternativnim izvorima energije, OIB 60875701378, Ante Starčevića 40, 32213 Tordinci</item>
    </izvorni_sadrzaj>
    <derivirana_varijabla naziv="DomainObject.Predmet.ProtuStrankaListFormatedWithAdressOIB_1">
      <item>EKOHELIOS društvo s ograničenom odgovornošću za istraživanje, proizvodnju i trgovinu alternativnim izvorima energije, OIB 60875701378, Ante Starčevića 40, 32213 Tordinci</item>
    </derivirana_varijabla>
  </DomainObject.Predmet.ProtuStrankaListFormatedWithAdressOIB>
  <DomainObject.Predmet.ProtuStrankaListNazivFormated>
    <izvorni_sadrzaj>
      <item>EKOHELIOS društvo s ograničenom odgovornošću za istraživanje, proizvodnju i trgovinu alternativnim izvorima energije</item>
    </izvorni_sadrzaj>
    <derivirana_varijabla naziv="DomainObject.Predmet.ProtuStrankaListNazivFormated_1">
      <item>EKOHELIOS društvo s ograničenom odgovornošću za istraživanje, proizvodnju i trgovinu alternativnim izvorima energije</item>
    </derivirana_varijabla>
  </DomainObject.Predmet.ProtuStrankaListNazivFormated>
  <DomainObject.Predmet.ProtuStrankaListNazivFormatedOIB>
    <izvorni_sadrzaj>
      <item>EKOHELIOS društvo s ograničenom odgovornošću za istraživanje, proizvodnju i trgovinu alternativnim izvorima energije, OIB 60875701378</item>
    </izvorni_sadrzaj>
    <derivirana_varijabla naziv="DomainObject.Predmet.ProtuStrankaListNazivFormatedOIB_1">
      <item>EKOHELIOS društvo s ograničenom odgovornošću za istraživanje, proizvodnju i trgovinu alternativnim izvorima energije, OIB 60875701378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EKOHELIOS društvo s ograničenom odgovornošću za istraživanje, proizvodnju i trgovinu alternativnim izvorima energije</izvorni_sadrzaj>
    <derivirana_varijabla naziv="DomainObject.Predmet.ProtustrankaIDrugi_1">EKOHELIOS društvo s ograničenom odgovornošću za istraživanje, proizvodnju i trgovinu alternativnim izvorima energije</derivirana_varijabla>
  </DomainObject.Predmet.ProtustrankaIDrugi>
  <DomainObject.Predmet.StrankaIDrugiAdressOIB>
    <izvorni_sadrzaj>FINA RC OSIJEK, OIB 60875701378</izvorni_sadrzaj>
    <derivirana_varijabla naziv="DomainObject.Predmet.StrankaIDrugiAdressOIB_1">FINA RC OSIJEK, OIB 60875701378</derivirana_varijabla>
  </DomainObject.Predmet.StrankaIDrugiAdressOIB>
  <DomainObject.Predmet.ProtustrankaIDrugiAdressOIB>
    <izvorni_sadrzaj>EKOHELIOS društvo s ograničenom odgovornošću za istraživanje, proizvodnju i trgovinu alternativnim izvorima energije, OIB 60875701378, Ante Starčevića 40, 32213 Tordinci</izvorni_sadrzaj>
    <derivirana_varijabla naziv="DomainObject.Predmet.ProtustrankaIDrugiAdressOIB_1">EKOHELIOS društvo s ograničenom odgovornošću za istraživanje, proizvodnju i trgovinu alternativnim izvorima energije, OIB 60875701378, Ante Starčevića 40, 32213 Tordinci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siječnja 2017.</izvorni_sadrzaj>
    <derivirana_varijabla naziv="DomainObject.Predmet.OdlukaRjesenje.DatumDonosenjaOdluke_1">11. siječnja 2017.</derivirana_varijabla>
  </DomainObject.Predmet.OdlukaRjesenje.DatumDonosenjaOdluke>
  <DomainObject.Predmet.OdlukaRjesenje.DatumPravomocnosti>
    <izvorni_sadrzaj>30. siječnja 2017.</izvorni_sadrzaj>
    <derivirana_varijabla naziv="DomainObject.Predmet.OdlukaRjesenje.DatumPravomocnosti_1">30. siječnja 2017.</derivirana_varijabla>
  </DomainObject.Predmet.OdlukaRjesenje.DatumPravomocnosti>
  <DomainObject.Predmet.OdlukaRjesenje.Oznaka>
    <izvorni_sadrzaj>St-801/2016-20</izvorni_sadrzaj>
    <derivirana_varijabla naziv="DomainObject.Predmet.OdlukaRjesenje.Oznaka_1">St-801/2016-20</derivirana_varijabla>
  </DomainObject.Predmet.OdlukaRjesenje.Oznaka>
  <DomainObject.Predmet.SudioniciListNaziv>
    <izvorni_sadrzaj>
      <item>FINA RC OSIJEK</item>
      <item>EKOHELIOS društvo s ograničenom odgovornošću za istraživanje, proizvodnju i trgovinu alternativnim izvorima energije</item>
    </izvorni_sadrzaj>
    <derivirana_varijabla naziv="DomainObject.Predmet.SudioniciListNaziv_1">
      <item>FINA RC OSIJEK</item>
      <item>EKOHELIOS društvo s ograničenom odgovornošću za istraživanje, proizvodnju i trgovinu alternativnim izvorima energije</item>
    </derivirana_varijabla>
  </DomainObject.Predmet.SudioniciListNaziv>
  <DomainObject.Predmet.SudioniciListAdressOIB>
    <izvorni_sadrzaj>
      <item>FINA RC OSIJEK, OIB 60875701378</item>
      <item>EKOHELIOS društvo s ograničenom odgovornošću za istraživanje, proizvodnju i trgovinu alternativnim izvorima energije, OIB 60875701378, Ante Starčevića 40,32213 Tordinci</item>
    </izvorni_sadrzaj>
    <derivirana_varijabla naziv="DomainObject.Predmet.SudioniciListAdressOIB_1">
      <item>FINA RC OSIJEK, OIB 60875701378</item>
      <item>EKOHELIOS društvo s ograničenom odgovornošću za istraživanje, proizvodnju i trgovinu alternativnim izvorima energije, OIB 60875701378, Ante Starčevića 40,32213 Tordinci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60875701378</item>
      <item>, OIB 60875701378</item>
    </izvorni_sadrzaj>
    <derivirana_varijabla naziv="DomainObject.Predmet.SudioniciListNazivOIB_1">
      <item>, OIB 60875701378</item>
      <item>, OIB 60875701378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8C1164-DB1E-486C-928E-A2C03D0FE4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167</properties:Words>
  <properties:Characters>835</properties:Characters>
  <properties:Lines>53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V-St-213/01-</vt:lpstr>
    </vt:vector>
  </properties:TitlesOfParts>
  <properties:LinksUpToDate>false</properties:LinksUpToDate>
  <properties:CharactersWithSpaces>1017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2016-09-16T09:17:00Z</dcterms:created>
  <dc:creator>Korisnik</dc:creator>
  <cp:lastModifiedBy>Danijela Sekulić</cp:lastModifiedBy>
  <cp:lastPrinted>2017-04-12T10:16:00Z</cp:lastPrinted>
  <dcterms:modified xmlns:xsi="http://www.w3.org/2001/XMLSchema-instance" xsi:type="dcterms:W3CDTF">2017-04-12T10:17:00Z</dcterms:modified>
  <cp:revision>13</cp:revision>
  <dc:title>V-St-213/01-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