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0cbf" w14:paraId="7180cb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252801">
        <w:rPr>
          <w:lang w:val="hr-HR"/>
        </w:rPr>
        <w:t>267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252801">
        <w:rPr>
          <w:lang w:val="hr-HR"/>
        </w:rPr>
        <w:t xml:space="preserve"> MAM jednostavno društvo s ograničenom odgovornošću za proizvodnju, trgovinu i usluge</w:t>
      </w:r>
      <w:r w:rsidR="006F1DF4">
        <w:rPr>
          <w:lang w:val="hr-HR"/>
        </w:rPr>
        <w:t xml:space="preserve">, </w:t>
      </w:r>
      <w:r w:rsidR="00252801">
        <w:rPr>
          <w:lang w:val="hr-HR"/>
        </w:rPr>
        <w:t>Gradina</w:t>
      </w:r>
      <w:r w:rsidR="00B97F89">
        <w:rPr>
          <w:lang w:val="hr-HR"/>
        </w:rPr>
        <w:t>,</w:t>
      </w:r>
      <w:r w:rsidR="005609E1">
        <w:rPr>
          <w:lang w:val="hr-HR"/>
        </w:rPr>
        <w:t xml:space="preserve"> </w:t>
      </w:r>
      <w:r w:rsidR="00252801">
        <w:rPr>
          <w:lang w:val="hr-HR"/>
        </w:rPr>
        <w:t>Matije Gupca 18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6F1DF4">
        <w:rPr>
          <w:lang w:val="hr-HR"/>
        </w:rPr>
        <w:t xml:space="preserve"> </w:t>
      </w:r>
      <w:r w:rsidR="00252801">
        <w:rPr>
          <w:lang w:val="hr-HR"/>
        </w:rPr>
        <w:t>010090307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6F1DF4">
        <w:rPr>
          <w:lang w:val="hr-HR"/>
        </w:rPr>
        <w:t xml:space="preserve"> </w:t>
      </w:r>
      <w:r w:rsidR="00252801">
        <w:rPr>
          <w:lang w:val="hr-HR"/>
        </w:rPr>
        <w:t>05609623233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252801">
        <w:rPr>
          <w:lang w:val="hr-HR"/>
        </w:rPr>
        <w:t>267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252801">
        <w:rPr>
          <w:lang w:val="hr-HR"/>
        </w:rPr>
        <w:t>30</w:t>
      </w:r>
      <w:r w:rsidR="004629E7">
        <w:rPr>
          <w:lang w:val="hr-HR"/>
        </w:rPr>
        <w:t xml:space="preserve">. </w:t>
      </w:r>
      <w:r w:rsidR="00252801">
        <w:rPr>
          <w:lang w:val="hr-HR"/>
        </w:rPr>
        <w:t>listopada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52801">
        <w:rPr>
          <w:lang w:val="hr-HR"/>
        </w:rPr>
        <w:t>12.699,26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52801">
        <w:rPr>
          <w:lang w:val="hr-HR"/>
        </w:rPr>
        <w:t>Alen Horvat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252801">
        <w:rPr>
          <w:lang w:val="hr-HR"/>
        </w:rPr>
        <w:t xml:space="preserve"> </w:t>
      </w:r>
      <w:proofErr w:type="spellStart"/>
      <w:r w:rsidR="00252801">
        <w:rPr>
          <w:lang w:val="hr-HR"/>
        </w:rPr>
        <w:t>Milanovca</w:t>
      </w:r>
      <w:proofErr w:type="spellEnd"/>
      <w:r w:rsidR="005609E1">
        <w:rPr>
          <w:lang w:val="hr-HR"/>
        </w:rPr>
        <w:t xml:space="preserve">, </w:t>
      </w:r>
      <w:r w:rsidR="00252801">
        <w:rPr>
          <w:lang w:val="hr-HR"/>
        </w:rPr>
        <w:t>30.Svibnja 68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52801">
        <w:rPr>
          <w:lang w:val="hr-HR"/>
        </w:rPr>
        <w:t xml:space="preserve">99576921503,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252801">
        <w:rPr>
          <w:lang w:val="hr-HR"/>
        </w:rPr>
        <w:t>8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</w:t>
      </w:r>
      <w:r w:rsidR="00252801">
        <w:rPr>
          <w:lang w:val="hr-HR"/>
        </w:rPr>
        <w:t>8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D2F" w:rsidR="00CE0D2F">
      <w:r>
        <w:separator/>
      </w:r>
    </w:p>
  </w:endnote>
  <w:endnote w:id="0" w:type="continuationSeparator">
    <w:p w:rsidRDefault="00CE0D2F" w:rsidR="00CE0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D2F" w:rsidR="00CE0D2F">
      <w:r>
        <w:separator/>
      </w:r>
    </w:p>
  </w:footnote>
  <w:footnote w:id="0" w:type="continuationSeparator">
    <w:p w:rsidRDefault="00CE0D2F" w:rsidR="00CE0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52801"/>
    <w:rsid w:val="0032457F"/>
    <w:rsid w:val="003E56D2"/>
    <w:rsid w:val="004525DA"/>
    <w:rsid w:val="004629E7"/>
    <w:rsid w:val="004B7E8E"/>
    <w:rsid w:val="0052619D"/>
    <w:rsid w:val="005609E1"/>
    <w:rsid w:val="00592D60"/>
    <w:rsid w:val="005A21BE"/>
    <w:rsid w:val="005B4D52"/>
    <w:rsid w:val="005D3406"/>
    <w:rsid w:val="00605F99"/>
    <w:rsid w:val="006107FD"/>
    <w:rsid w:val="00617995"/>
    <w:rsid w:val="00674F9D"/>
    <w:rsid w:val="006767EE"/>
    <w:rsid w:val="00685D29"/>
    <w:rsid w:val="006B32F7"/>
    <w:rsid w:val="006F1DF4"/>
    <w:rsid w:val="007E27E0"/>
    <w:rsid w:val="007F4681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23790"/>
    <w:rsid w:val="00C435AB"/>
    <w:rsid w:val="00CA6057"/>
    <w:rsid w:val="00CD08D1"/>
    <w:rsid w:val="00CD6B0C"/>
    <w:rsid w:val="00CE0D2F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1D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1DF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B4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D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D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D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D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1D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1DF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B4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D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D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D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D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 jednostavno društvo s ograničenom odgovornošću za proizvodnju, trgovinu i usluge, Gradina zastupanog po punomoćniku Alen Horvat</izvorni_sadrzaj>
    <derivirana_varijabla naziv="DomainObject.Predmet.ProtustrankaFormated_1">  MAM jednostavno društvo s ograničenom odgovornošću za proizvodnju, trgovinu i usluge, Gradina zastupanog po punomoćniku Alen Horvat</derivirana_varijabla>
  </DomainObject.Predmet.ProtustrankaFormated>
  <DomainObject.Predmet.ProtustrankaFormatedOIB>
    <izvorni_sadrzaj>  MAM jednostavno društvo s ograničenom odgovornošću za proizvodnju, trgovinu i usluge, Gradina, OIB 05609623233 zastupanog po punomoćniku Alen Horvat</izvorni_sadrzaj>
    <derivirana_varijabla naziv="DomainObject.Predmet.ProtustrankaFormatedOIB_1">  MAM jednostavno društvo s ograničenom odgovornošću za proizvodnju, trgovinu i usluge, Gradina, OIB 05609623233 zastupanog po punomoćniku Alen Horvat</derivirana_varijabla>
  </DomainObject.Predmet.ProtustrankaFormatedOIB>
  <DomainObject.Predmet.ProtustrankaFormatedWithAdress>
    <izvorni_sadrzaj> MAM jednostavno društvo s ograničenom odgovornošću za proizvodnju, trgovinu i usluge, Gradina, Matije Gupca 18, 33411 Gradina zastupanog po punomoćniku Alen Horvat</izvorni_sadrzaj>
    <derivirana_varijabla naziv="DomainObject.Predmet.ProtustrankaFormatedWithAdress_1"> MAM jednostavno društvo s ograničenom odgovornošću za proizvodnju, trgovinu i usluge, Gradina, Matije Gupca 18, 33411 Gradina zastupanog po punomoćniku Alen Horvat</derivirana_varijabla>
  </DomainObject.Predmet.ProtustrankaFormatedWithAdress>
  <DomainObject.Predmet.ProtustrankaFormatedWithAdressOIB>
    <izvorni_sadrzaj> MAM jednostavno društvo s ograničenom odgovornošću za proizvodnju, trgovinu i usluge, Gradina, OIB 05609623233, Matije Gupca 18, 33411 Gradina zastupanog po punomoćniku Alen Horvat</izvorni_sadrzaj>
    <derivirana_varijabla naziv="DomainObject.Predmet.ProtustrankaFormatedWithAdressOIB_1"> MAM jednostavno društvo s ograničenom odgovornošću za proizvodnju, trgovinu i usluge, Gradina, OIB 05609623233, Matije Gupca 18, 33411 Gradina zastupanog po punomoćniku Alen Horvat</derivirana_varijabla>
  </DomainObject.Predmet.ProtustrankaFormatedWithAdressOIB>
  <DomainObject.Predmet.ProtustrankaWithAdress>
    <izvorni_sadrzaj>MAM jednostavno društvo s ograničenom odgovornošću za proizvodnju, trgovinu i usluge, Gradina Matije Gupca 18, 33411 Gradina</izvorni_sadrzaj>
    <derivirana_varijabla naziv="DomainObject.Predmet.ProtustrankaWithAdress_1">MAM jednostavno društvo s ograničenom odgovornošću za proizvodnju, trgovinu i usluge, Gradina Matije Gupca 18, 33411 Gradina</derivirana_varijabla>
  </DomainObject.Predmet.ProtustrankaWithAdress>
  <DomainObject.Predmet.ProtustrankaWithAdressOIB>
    <izvorni_sadrzaj>MAM jednostavno društvo s ograničenom odgovornošću za proizvodnju, trgovinu i usluge, Gradina, OIB 05609623233, Matije Gupca 18, 33411 Gradina</izvorni_sadrzaj>
    <derivirana_varijabla naziv="DomainObject.Predmet.ProtustrankaWithAdressOIB_1">MAM jednostavno društvo s ograničenom odgovornošću za proizvodnju, trgovinu i usluge, Gradina, OIB 05609623233, Matije Gupca 18, 33411 Gradina</derivirana_varijabla>
  </DomainObject.Predmet.ProtustrankaWithAdressOIB>
  <DomainObject.Predmet.ProtustrankaNazivFormated>
    <izvorni_sadrzaj>MAM jednostavno društvo s ograničenom odgovornošću za proizvodnju, trgovinu i usluge, Gradina</izvorni_sadrzaj>
    <derivirana_varijabla naziv="DomainObject.Predmet.ProtustrankaNazivFormated_1">MAM jednostavno društvo s ograničenom odgovornošću za proizvodnju, trgovinu i usluge, Gradina</derivirana_varijabla>
  </DomainObject.Predmet.ProtustrankaNazivFormated>
  <DomainObject.Predmet.ProtustrankaNazivFormatedOIB>
    <izvorni_sadrzaj>MAM jednostavno društvo s ograničenom odgovornošću za proizvodnju, trgovinu i usluge, Gradina, OIB 05609623233</izvorni_sadrzaj>
    <derivirana_varijabla naziv="DomainObject.Predmet.ProtustrankaNazivFormatedOIB_1">MAM jednostavno društvo s ograničenom odgovornošću za proizvodnju, trgovinu i usluge, Gradina, OIB 05609623233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MAM jednostavno društvo s ograničenom odgovornošću za proizvodnju, trgovinu i usluge, Gradina zastupanog po punomoćniku Alen Horvat</item>
    </izvorni_sadrzaj>
    <derivirana_varijabla naziv="DomainObject.Predmet.ProtuStrankaListFormated_1">
      <item>MAM jednostavno društvo s ograničenom odgovornošću za proizvodnju, trgovinu i usluge, Gradina zastupanog po punomoćniku Alen Horvat</item>
    </derivirana_varijabla>
  </DomainObject.Predmet.ProtuStrankaListFormated>
  <DomainObject.Predmet.ProtuStrankaListFormatedOIB>
    <izvorni_sadrzaj>
      <item>MAM jednostavno društvo s ograničenom odgovornošću za proizvodnju, trgovinu i usluge, Gradina, OIB 05609623233 zastupanog po punomoćniku Alen Horvat</item>
    </izvorni_sadrzaj>
    <derivirana_varijabla naziv="DomainObject.Predmet.ProtuStrankaListFormatedOIB_1">
      <item>MAM jednostavno društvo s ograničenom odgovornošću za proizvodnju, trgovinu i usluge, Gradina, OIB 05609623233 zastupanog po punomoćniku Alen Horvat</item>
    </derivirana_varijabla>
  </DomainObject.Predmet.ProtuStrankaListFormatedOIB>
  <DomainObject.Predmet.ProtuStrankaListFormatedWithAdress>
    <izvorni_sadrzaj>
      <item>MAM jednostavno društvo s ograničenom odgovornošću za proizvodnju, trgovinu i usluge, Gradina, Matije Gupca 18, 33411 Gradina zastupanog po punomoćniku Alen Horvat</item>
    </izvorni_sadrzaj>
    <derivirana_varijabla naziv="DomainObject.Predmet.ProtuStrankaListFormatedWithAdress_1">
      <item>MAM jednostavno društvo s ograničenom odgovornošću za proizvodnju, trgovinu i usluge, Gradina, Matije Gupca 18, 33411 Gradina zastupanog po punomoćniku Alen Horvat</item>
    </derivirana_varijabla>
  </DomainObject.Predmet.ProtuStrankaListFormatedWithAdress>
  <DomainObject.Predmet.ProtuStrankaListFormatedWithAdressOIB>
    <izvorni_sadrzaj>
      <item>MAM jednostavno društvo s ograničenom odgovornošću za proizvodnju, trgovinu i usluge, Gradina, OIB 05609623233, Matije Gupca 18, 33411 Gradina zastupanog po punomoćniku Alen Horvat</item>
    </izvorni_sadrzaj>
    <derivirana_varijabla naziv="DomainObject.Predmet.ProtuStrankaListFormatedWithAdressOIB_1">
      <item>MAM jednostavno društvo s ograničenom odgovornošću za proizvodnju, trgovinu i usluge, Gradina, OIB 05609623233, Matije Gupca 18, 33411 Gradina zastupanog po punomoćniku Alen Horvat</item>
    </derivirana_varijabla>
  </DomainObject.Predmet.ProtuStrankaListFormatedWithAdressOIB>
  <DomainObject.Predmet.ProtuStrankaListNazivFormated>
    <izvorni_sadrzaj>
      <item>MAM jednostavno društvo s ograničenom odgovornošću za proizvodnju, trgovinu i usluge, Gradina</item>
    </izvorni_sadrzaj>
    <derivirana_varijabla naziv="DomainObject.Predmet.ProtuStrankaListNazivFormated_1">
      <item>MAM jednostavno društvo s ograničenom odgovornošću za proizvodnju, trgovinu i usluge, Gradina</item>
    </derivirana_varijabla>
  </DomainObject.Predmet.ProtuStrankaListNazivFormated>
  <DomainObject.Predmet.ProtuStrankaListNazivFormatedOIB>
    <izvorni_sadrzaj>
      <item>MAM jednostavno društvo s ograničenom odgovornošću za proizvodnju, trgovinu i usluge, Gradina, OIB 05609623233</item>
    </izvorni_sadrzaj>
    <derivirana_varijabla naziv="DomainObject.Predmet.ProtuStrankaListNazivFormatedOIB_1">
      <item>MAM jednostavno društvo s ograničenom odgovornošću za proizvodnju, trgovinu i usluge, Gradina, OIB 05609623233</item>
    </derivirana_varijabla>
  </DomainObject.Predmet.ProtuStrankaListNazivFormatedOIB>
  <DomainObject.Predmet.OstaliListFormated>
    <izvorni_sadrzaj>
      <item>Alen Horvat punomoćnik sudionika u postupku MAM jednostavno društvo s ograničenom odgovornošću za proizvodnju, trgovinu i usluge, Gradina</item>
    </izvorni_sadrzaj>
    <derivirana_varijabla naziv="DomainObject.Predmet.OstaliListFormated_1">
      <item>Alen Horvat punomoćnik sudionika u postupku MAM jednostavno društvo s ograničenom odgovornošću za proizvodnju, trgovinu i usluge, Gradina</item>
    </derivirana_varijabla>
  </DomainObject.Predmet.OstaliListFormated>
  <DomainObject.Predmet.OstaliListFormatedOIB>
    <izvorni_sadrzaj>
      <item>Alen Horvat, OIB 99576921503 punomoćnik sudionika u postupku MAM jednostavno društvo s ograničenom odgovornošću za proizvodnju, trgovinu i usluge, Gradina</item>
    </izvorni_sadrzaj>
    <derivirana_varijabla naziv="DomainObject.Predmet.OstaliListFormatedOIB_1">
      <item>Alen Horvat, OIB 99576921503 punomoćnik sudionika u postupku MAM jednostavno društvo s ograničenom odgovornošću za proizvodnju, trgovinu i usluge, Gradina</item>
    </derivirana_varijabla>
  </DomainObject.Predmet.OstaliListFormatedOIB>
  <DomainObject.Predmet.OstaliListFormatedWithAdress>
    <izvorni_sadrzaj>
      <item>Alen Horvat, 30.Svibnja 68, 33000 Milanovac punomoćnik sudionika u postupku MAM jednostavno društvo s ograničenom odgovornošću za proizvodnju, trgovinu i usluge, Gradina</item>
    </izvorni_sadrzaj>
    <derivirana_varijabla naziv="DomainObject.Predmet.OstaliListFormatedWithAdress_1">
      <item>Alen Horvat, 30.Svibnja 68, 33000 Milanovac punomoćnik sudionika u postupku MAM jednostavno društvo s ograničenom odgovornošću za proizvodnju, trgovinu i usluge, Gradina</item>
    </derivirana_varijabla>
  </DomainObject.Predmet.OstaliListFormatedWithAdress>
  <DomainObject.Predmet.OstaliListFormatedWithAdressOIB>
    <izvorni_sadrzaj>
      <item>Alen Horvat, OIB 99576921503, 30.Svibnja 68, 33000 Milanovac punomoćnik sudionika u postupku MAM jednostavno društvo s ograničenom odgovornošću za proizvodnju, trgovinu i usluge, Gradina</item>
    </izvorni_sadrzaj>
    <derivirana_varijabla naziv="DomainObject.Predmet.OstaliListFormatedWithAdressOIB_1">
      <item>Alen Horvat, OIB 99576921503, 30.Svibnja 68, 33000 Milanovac punomoćnik sudionika u postupku MAM jednostavno društvo s ograničenom odgovornošću za proizvodnju, trgovinu i usluge, Gradina</item>
    </derivirana_varijabla>
  </DomainObject.Predmet.OstaliListFormatedWithAdressOIB>
  <DomainObject.Predmet.OstaliListNazivFormated>
    <izvorni_sadrzaj>
      <item>Alen Horvat</item>
    </izvorni_sadrzaj>
    <derivirana_varijabla naziv="DomainObject.Predmet.OstaliListNazivFormated_1">
      <item>Alen Horvat</item>
    </derivirana_varijabla>
  </DomainObject.Predmet.OstaliListNazivFormated>
  <DomainObject.Predmet.OstaliListNazivFormatedOIB>
    <izvorni_sadrzaj>
      <item>Alen Horvat, OIB 99576921503</item>
    </izvorni_sadrzaj>
    <derivirana_varijabla naziv="DomainObject.Predmet.OstaliListNazivFormatedOIB_1">
      <item>Alen Horvat, OIB 99576921503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MAM jednostavno društvo s ograničenom odgovornošću za proizvodnju, trgovinu i usluge, Gradina</izvorni_sadrzaj>
    <derivirana_varijabla naziv="DomainObject.Predmet.ProtustrankaIDrugi_1">MAM jednostavno društvo s ograničenom odgovornošću za proizvodnju, trgovinu i usluge, Gradina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MAM jednostavno društvo s ograničenom odgovornošću za proizvodnju, trgovinu i usluge, Gradina, OIB 05609623233, Matije Gupca 18, 33411 Gradina</izvorni_sadrzaj>
    <derivirana_varijabla naziv="DomainObject.Predmet.ProtustrankaIDrugiAdressOIB_1">MAM jednostavno društvo s ograničenom odgovornošću za proizvodnju, trgovinu i usluge, Gradina, OIB 05609623233, Matije Gupca 18, 33411 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MAM jednostavno društvo s ograničenom odgovornošću za proizvodnju, trgovinu i usluge, Gradina</item>
      <item>Alen Horvat</item>
    </izvorni_sadrzaj>
    <derivirana_varijabla naziv="DomainObject.Predmet.SudioniciListNaziv_1">
      <item>FINA, RC ZAGREB, Podružnica Bjelovar</item>
      <item>MAM jednostavno društvo s ograničenom odgovornošću za proizvodnju, trgovinu i usluge, Gradina</item>
      <item>Alen Horvat</item>
    </derivirana_varijabla>
  </DomainObject.Predmet.SudioniciListNaziv>
  <DomainObject.Predmet.SudioniciListAdressOIB>
    <izvorni_sadrzaj>
      <item>FINA, RC ZAGREB, Podružnica Bjelovar, OIB 85821130368, F. Supila 4,43000 Bjelovar</item>
      <item>MAM jednostavno društvo s ograničenom odgovornošću za proizvodnju, trgovinu i usluge, Gradina, OIB 05609623233, Matije Gupca 18,33411 Gradina</item>
      <item>Alen Horvat, OIB 99576921503, 30.Svibnja 68,33000 Milanovac</item>
    </izvorni_sadrzaj>
    <derivirana_varijabla naziv="DomainObject.Predmet.SudioniciListAdressOIB_1">
      <item>FINA, RC ZAGREB, Podružnica Bjelovar, OIB 85821130368, F. Supila 4,43000 Bjelovar</item>
      <item>MAM jednostavno društvo s ograničenom odgovornošću za proizvodnju, trgovinu i usluge, Gradina, OIB 05609623233, Matije Gupca 18,33411 Gradina</item>
      <item>Alen Horvat, OIB 99576921503, 30.Svibnja 68,33000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05609623233</item>
      <item>, OIB 99576921503</item>
    </izvorni_sadrzaj>
    <derivirana_varijabla naziv="DomainObject.Predmet.SudioniciListNazivOIB_1">
      <item>, OIB 85821130368</item>
      <item>, OIB 05609623233</item>
      <item>, OIB 99576921503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FD5F6-3EEF-40C7-A90C-BAB3B1AED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2015-11-18T12:46:00Z</dcterms:created>
  <dc:creator>ssabljic</dc:creator>
  <cp:lastModifiedBy>Miroslav Lovreković</cp:lastModifiedBy>
  <cp:lastPrinted>2015-11-18T12:46:00Z</cp:lastPrinted>
  <dcterms:modified xmlns:xsi="http://www.w3.org/2001/XMLSchema-instance" xsi:type="dcterms:W3CDTF">2015-11-20T13:40:00Z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