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d6d8" w14:paraId="ed0d6d8" w:rsidRDefault="00AE649C" w:rsidP="00FA5B5E" w:rsidR="00AE649C" w:rsidRPr="00B76F3C">
      <w:pPr>
        <w:pStyle w:val="Naslov3"/>
        <w15:collapsed w:val="false"/>
      </w:pPr>
    </w:p>
    <w:p w:rsidRDefault="004806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8064C" w:rsidP="0048064C" w:rsidR="0048064C">
      <w:pPr>
        <w:jc w:val="right"/>
        <w:rPr>
          <w:b/>
        </w:rPr>
      </w:pPr>
      <w:r>
        <w:rPr>
          <w:b/>
        </w:rPr>
        <w:t>3 St-137/2016-10</w:t>
      </w:r>
    </w:p>
    <w:p w:rsidRDefault="0048064C" w:rsidP="0048064C" w:rsidR="0048064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8064C" w:rsidP="0048064C" w:rsidR="0048064C" w:rsidRPr="0048064C">
      <w:pPr>
        <w:jc w:val="center"/>
        <w:rPr>
          <w:b/>
        </w:rPr>
      </w:pPr>
      <w:r>
        <w:rPr>
          <w:b/>
        </w:rPr>
        <w:t>R J E Š E N J E</w:t>
      </w:r>
    </w:p>
    <w:p w:rsidRDefault="0048064C" w:rsidP="0048064C" w:rsidR="0048064C" w:rsidRPr="0048064C">
      <w:pPr>
        <w:ind w:firstLine="708"/>
        <w:jc w:val="both"/>
      </w:pPr>
      <w:r>
        <w:t xml:space="preserve">TRGOVAČKI SUD U BJELOVARU, OIB 07942269267, po stečajnom sucu Sanjani Zorinc odlučujući po prijedlogu Republike Hrvatske, Ministarstva financija, Porezne uprave, Područnog ureda Sjeverna Hrvatska, koju zastupa Županijsko državno odvjetništvo u Bjelovaru, za otvaranje stečajnog postupka nad dužnikom PROMESOM d.o.o. iz Velike Pisanice, Logorska 4,  OIB 75427477802, MBS 010082036,  dana 10. svibnja 2016. godine </w:t>
      </w:r>
    </w:p>
    <w:p w:rsidRDefault="0048064C" w:rsidP="0048064C" w:rsidR="0048064C">
      <w:pPr>
        <w:jc w:val="center"/>
        <w:rPr>
          <w:b/>
        </w:rPr>
      </w:pPr>
      <w:r>
        <w:rPr>
          <w:b/>
        </w:rPr>
        <w:t>r i j e š i o  j e</w:t>
      </w:r>
    </w:p>
    <w:p w:rsidRDefault="0048064C" w:rsidP="0048064C" w:rsidR="0048064C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21.500,00 kn. </w:t>
      </w:r>
    </w:p>
    <w:p w:rsidRDefault="0048064C" w:rsidP="0048064C" w:rsidR="0048064C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48064C" w:rsidP="0048064C" w:rsidR="0048064C">
      <w:pPr>
        <w:jc w:val="center"/>
      </w:pPr>
      <w:r>
        <w:rPr>
          <w:b/>
        </w:rPr>
        <w:t>Obrazloženje</w:t>
      </w:r>
    </w:p>
    <w:p w:rsidRDefault="0048064C" w:rsidP="0048064C" w:rsidR="0048064C">
      <w:pPr>
        <w:jc w:val="both"/>
      </w:pPr>
      <w:r>
        <w:tab/>
        <w:t xml:space="preserve">Budući da iz izvješća privremenog stečajnog upravitelja prije otvaranja stečajnog postupka, od 19. travnja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48064C" w:rsidP="0048064C" w:rsidR="0048064C" w:rsidRPr="0048064C">
      <w:pPr>
        <w:jc w:val="center"/>
      </w:pPr>
      <w:r>
        <w:t xml:space="preserve">U Bjelovaru, 10. svibnja 2016. godine </w:t>
      </w:r>
    </w:p>
    <w:p w:rsidRDefault="0048064C" w:rsidP="0048064C" w:rsidR="0048064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48064C" w:rsidP="0048064C" w:rsidR="004806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48064C" w:rsidP="0048064C" w:rsidR="0048064C">
      <w:pPr>
        <w:jc w:val="both"/>
      </w:pPr>
    </w:p>
    <w:p w:rsidRDefault="0048064C" w:rsidP="0048064C" w:rsidR="0048064C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48064C" w:rsidP="0048064C" w:rsidR="0048064C">
      <w:pPr>
        <w:jc w:val="both"/>
      </w:pPr>
      <w:proofErr w:type="spellStart"/>
      <w:r>
        <w:t>Rj</w:t>
      </w:r>
      <w:proofErr w:type="spellEnd"/>
      <w:r>
        <w:t>.</w:t>
      </w:r>
    </w:p>
    <w:p w:rsidRDefault="0048064C" w:rsidP="0048064C" w:rsidR="0048064C">
      <w:pPr>
        <w:jc w:val="both"/>
      </w:pPr>
      <w:r>
        <w:t>Dna: e-oglasna ploča</w:t>
      </w:r>
    </w:p>
    <w:p w:rsidRDefault="0048064C" w:rsidP="0048064C" w:rsidR="00DA0242">
      <w:pPr>
        <w:jc w:val="both"/>
      </w:pPr>
      <w:proofErr w:type="spellStart"/>
      <w:r>
        <w:t>Bj</w:t>
      </w:r>
      <w:proofErr w:type="spellEnd"/>
      <w:r>
        <w:t>. 10.5.2016.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64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92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St-137/2016-10</izvorni_sadrzaj>
    <derivirana_varijabla naziv="DomainObject.Oznaka_1">St-137/2016-10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PROMESOM društvo s ograničenom odgovornošću za proizvodnju, trgovinu i usluge, Velika Pisanica</izvorni_sadrzaj>
    <derivirana_varijabla naziv="DomainObject.Predmet.ProtustrankaFormated_1">  PROMESOM društvo s ograničenom odgovornošću za proizvodnju, trgovinu i usluge, Velika Pisanica</derivirana_varijabla>
  </DomainObject.Predmet.ProtustrankaFormated>
  <DomainObject.Predmet.ProtustrankaFormatedOIB>
    <izvorni_sadrzaj>  PROMESOM društvo s ograničenom odgovornošću za proizvodnju, trgovinu i usluge, Velika Pisanica, OIB 75427477802</izvorni_sadrzaj>
    <derivirana_varijabla naziv="DomainObject.Predmet.ProtustrankaFormatedOIB_1">  PROMESOM društvo s ograničenom odgovornošću za proizvodnju, trgovinu i usluge, Velika Pisanica, OIB 75427477802</derivirana_varijabla>
  </DomainObject.Predmet.ProtustrankaFormatedOIB>
  <DomainObject.Predmet.ProtustrankaFormatedWithAdress>
    <izvorni_sadrzaj> PROMESOM društvo s ograničenom odgovornošću za proizvodnju, trgovinu i usluge, Velika Pisanica, Logorska 4, 43270 Velika Pisanica</izvorni_sadrzaj>
    <derivirana_varijabla naziv="DomainObject.Predmet.ProtustrankaFormatedWithAdress_1"> PROMESOM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PROMESOM društvo s ograničenom odgovornošću za proizvodnju, trgovinu i usluge, Velika Pisanica, OIB 75427477802, Logorska 4, 43270 Velika Pisanica</izvorni_sadrzaj>
    <derivirana_varijabla naziv="DomainObject.Predmet.ProtustrankaFormatedWithAdressOIB_1"> PROMESOM društvo s ograničenom odgovornošću za proizvodnju, trgovinu i usluge, Velika Pisanica, OIB 75427477802, Logorska 4, 43270 Velika Pisanica</derivirana_varijabla>
  </DomainObject.Predmet.ProtustrankaFormatedWithAdressOIB>
  <DomainObject.Predmet.ProtustrankaWithAdress>
    <izvorni_sadrzaj>PROMESOM društvo s ograničenom odgovornošću za proizvodnju, trgovinu i usluge, Velika Pisanica Logorska 4, 43270 Velika Pisanica</izvorni_sadrzaj>
    <derivirana_varijabla naziv="DomainObject.Predmet.ProtustrankaWithAdress_1">PROMESOM društvo s ograničenom odgovornošću za proizvodnju, trgovinu i usluge, Velika Pisanica Logorska 4, 43270 Velika Pisanica</derivirana_varijabla>
  </DomainObject.Predmet.ProtustrankaWithAdress>
  <DomainObject.Predmet.ProtustrankaWithAdressOIB>
    <izvorni_sadrzaj>PROMESOM društvo s ograničenom odgovornošću za proizvodnju, trgovinu i usluge, Velika Pisanica, OIB 75427477802, Logorska 4, 43270 Velika Pisanica</izvorni_sadrzaj>
    <derivirana_varijabla naziv="DomainObject.Predmet.ProtustrankaWithAdressOIB_1">PROMESOM društvo s ograničenom odgovornošću za proizvodnju, trgovinu i usluge, Velika Pisanica, OIB 75427477802, Logorska 4, 43270 Velika Pisanica</derivirana_varijabla>
  </DomainObject.Predmet.ProtustrankaWithAdressOIB>
  <DomainObject.Predmet.ProtustrankaNazivFormated>
    <izvorni_sadrzaj>PROMESOM društvo s ograničenom odgovornošću za proizvodnju, trgovinu i usluge, Velika Pisanica</izvorni_sadrzaj>
    <derivirana_varijabla naziv="DomainObject.Predmet.ProtustrankaNazivFormated_1">PROMESOM društvo s ograničenom odgovornošću za proizvodnju, trgovinu i usluge, Velika Pisanica</derivirana_varijabla>
  </DomainObject.Predmet.ProtustrankaNazivFormated>
  <DomainObject.Predmet.ProtustrankaNazivFormatedOIB>
    <izvorni_sadrzaj>PROMESOM društvo s ograničenom odgovornošću za proizvodnju, trgovinu i usluge, Velika Pisanica, OIB 75427477802</izvorni_sadrzaj>
    <derivirana_varijabla naziv="DomainObject.Predmet.ProtustrankaNazivFormatedOIB_1">PROMESOM društvo s ograničenom odgovornošću za proizvodnju, trgovinu i usluge, Velika Pisanica, OIB 75427477802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 zastupanog po punomoćniku Županijsko državno odvjetništvo u Bjelovaru</izvorni_sadrzaj>
    <derivirana_varijabla naziv="DomainObject.Predmet.StrankaFormated_1">  Republika Hrvatska,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Slavonija i Baranja, OIB 52634238587 zastupanog po punomoćniku Županijsko državno odvjetništvo u Bjelovaru</izvorni_sadrzaj>
    <derivirana_varijabla naziv="DomainObject.Predmet.StrankaFormatedOIB_1">  Republika Hrvatska,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Slavonija i Baranja zastupanog po punomoćniku Županijsko državno odvjetništvo u Bjelovaru</izvorni_sadrzaj>
    <derivirana_varijabla naziv="DomainObject.Predmet.StrankaFormatedWithAdress_1"> Republika Hrvatska,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Slavonija i Baranja, OIB 52634238587 zastupanog po punomoćniku Županijsko državno odvjetništvo u Bjelovaru</izvorni_sadrzaj>
    <derivirana_varijabla naziv="DomainObject.Predmet.StrankaFormatedWithAdressOIB_1"> Republika Hrvatska,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Slavonija i Baranja </izvorni_sadrzaj>
    <derivirana_varijabla naziv="DomainObject.Predmet.StrankaWithAdress_1">Republika Hrvatska, Ministarstvo financija, Porezna uprava, Područni ured Slavonija i Baranja </derivirana_varijabla>
  </DomainObject.Predmet.StrankaWithAdress>
  <DomainObject.Predmet.StrankaWithAdressOIB>
    <izvorni_sadrzaj>Republika Hrvatska, Ministarstvo financija, Porezna uprava, Područni ured Slavonija i Baranja, OIB 52634238587</izvorni_sadrzaj>
    <derivirana_varijabla naziv="DomainObject.Predmet.StrankaWithAdressOIB_1">Republika Hrvatska, Ministarstvo financija, Porezna uprava, Područni ured Slavonija i Baranja, OIB 52634238587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52634238587</izvorni_sadrzaj>
    <derivirana_varijabla naziv="DomainObject.Predmet.StrankaNazivFormatedOIB_1">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_1">
      <item>Republika Hrvatska,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52634238587</item>
    </izvorni_sadrzaj>
    <derivirana_varijabla naziv="DomainObject.Predmet.StrankaListNazivFormatedOIB_1"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PROMESOM društvo s ograničenom odgovornošću za proizvodnju, trgovinu i usluge, Velika Pisanica</item>
    </izvorni_sadrzaj>
    <derivirana_varijabla naziv="DomainObject.Predmet.ProtuStrankaListFormated_1">
      <item>PROMESOM društvo s ograničenom odgovornošću za proizvodnju, trgovinu i usluge, Velika Pisanica</item>
    </derivirana_varijabla>
  </DomainObject.Predmet.ProtuStrankaListFormated>
  <DomainObject.Predmet.ProtuStrankaListFormatedOIB>
    <izvorni_sadrzaj>
      <item>PROMESOM društvo s ograničenom odgovornošću za proizvodnju, trgovinu i usluge, Velika Pisanica, OIB 75427477802</item>
    </izvorni_sadrzaj>
    <derivirana_varijabla naziv="DomainObject.Predmet.ProtuStrankaListFormatedOIB_1">
      <item>PROMESOM društvo s ograničenom odgovornošću za proizvodnju, trgovinu i usluge, Velika Pisanica, OIB 75427477802</item>
    </derivirana_varijabla>
  </DomainObject.Predmet.ProtuStrankaListFormatedOIB>
  <DomainObject.Predmet.ProtuStrankaListFormatedWithAdress>
    <izvorni_sadrzaj>
      <item>PROMESOM društvo s ograničenom odgovornošću za proizvodnju, trgovinu i usluge, Velika Pisanica, Logorska 4, 43270 Velika Pisanica</item>
    </izvorni_sadrzaj>
    <derivirana_varijabla naziv="DomainObject.Predmet.ProtuStrankaListFormatedWithAdress_1">
      <item>PROMESOM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PROMESOM društvo s ograničenom odgovornošću za proizvodnju, trgovinu i usluge, Velika Pisanica, OIB 75427477802, Logorska 4, 43270 Velika Pisanica</item>
    </izvorni_sadrzaj>
    <derivirana_varijabla naziv="DomainObject.Predmet.ProtuStrankaListFormatedWithAdressOIB_1">
      <item>PROMESOM društvo s ograničenom odgovornošću za proizvodnju, trgovinu i usluge, Velika Pisanica, OIB 75427477802, Logorska 4, 43270 Velika Pisanica</item>
    </derivirana_varijabla>
  </DomainObject.Predmet.ProtuStrankaListFormatedWithAdressOIB>
  <DomainObject.Predmet.ProtuStrankaListNazivFormated>
    <izvorni_sadrzaj>
      <item>PROMESOM društvo s ograničenom odgovornošću za proizvodnju, trgovinu i usluge, Velika Pisanica</item>
    </izvorni_sadrzaj>
    <derivirana_varijabla naziv="DomainObject.Predmet.ProtuStrankaListNazivFormated_1">
      <item>PROMESOM društvo s ograničenom odgovornošću za proizvodnju, trgovinu i usluge, Velika Pisanica</item>
    </derivirana_varijabla>
  </DomainObject.Predmet.ProtuStrankaListNazivFormated>
  <DomainObject.Predmet.ProtuStrankaListNazivFormatedOIB>
    <izvorni_sadrzaj>
      <item>PROMESOM društvo s ograničenom odgovornošću za proizvodnju, trgovinu i usluge, Velika Pisanica, OIB 75427477802</item>
    </izvorni_sadrzaj>
    <derivirana_varijabla naziv="DomainObject.Predmet.ProtuStrankaListNazivFormatedOIB_1">
      <item>PROMESOM društvo s ograničenom odgovornošću za proizvodnju, trgovinu i usluge, Velika Pisanica, OIB 75427477802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_1">
      <item>Županijsko državno odvjetništvo u Bjelovaru punomoćnik sudionika u postupku Republika Hrvatska, Ministarstvo financija, Porezna uprava, Područni ured Slavonija i Baranja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Slavonija i Baranja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St-137/2016-10</izvorni_sadrzaj>
    <derivirana_varijabla naziv="DomainObject.PoslovniBrojDokumenta_1">St-137/2016-10</derivirana_varijabla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PROMESOM društvo s ograničenom odgovornošću za proizvodnju, trgovinu i usluge, Velika Pisanica</izvorni_sadrzaj>
    <derivirana_varijabla naziv="DomainObject.Predmet.ProtustrankaIDrugi_1">PROMESOM društvo s ograničenom odgovornošću za proizvodnju, trgovinu i usluge, Velika Pisanica</derivirana_varijabla>
  </DomainObject.Predmet.ProtustrankaIDrugi>
  <DomainObject.Predmet.StrankaIDrugiAdressOIB>
    <izvorni_sadrzaj>Republika Hrvatska, Ministarstvo financija, Porezna uprava, Područni ured Slavonija i Baranja, OIB 52634238587</izvorni_sadrzaj>
    <derivirana_varijabla naziv="DomainObject.Predmet.StrankaIDrugiAdressOIB_1">Republika Hrvatska, Ministarstvo financija, Porezna uprava, Područni ured Slavonija i Baranja, OIB 52634238587</derivirana_varijabla>
  </DomainObject.Predmet.StrankaIDrugiAdressOIB>
  <DomainObject.Predmet.ProtustrankaIDrugiAdressOIB>
    <izvorni_sadrzaj>PROMESOM društvo s ograničenom odgovornošću za proizvodnju, trgovinu i usluge, Velika Pisanica, OIB 75427477802, Logorska 4, 43270 Velika Pisanica</izvorni_sadrzaj>
    <derivirana_varijabla naziv="DomainObject.Predmet.ProtustrankaIDrugiAdressOIB_1">PROMESOM društvo s ograničenom odgovornošću za proizvodnju, trgovinu i usluge, Velika Pisanica, OIB 75427477802,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674A8-9946-43DC-9439-46007B27C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1144</properties:Characters>
  <properties:Lines>30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2016-05-10T07:27:00Z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