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eba8" w14:paraId="633eba8" w:rsidRDefault="00097609" w:rsidR="00EF4FB9" w:rsidRPr="00706145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4FB9" w:rsidR="00EF4FB9" w:rsidRPr="00706145"/>
    <w:p w:rsidRDefault="00EF4FB9" w:rsidR="00EF4FB9" w:rsidRPr="00706145">
      <w:pPr>
        <w:rPr>
          <w:bCs/>
        </w:rPr>
      </w:pPr>
      <w:r w:rsidRPr="00706145">
        <w:t xml:space="preserve">   </w:t>
      </w:r>
      <w:r w:rsidRPr="00706145">
        <w:rPr>
          <w:bCs/>
        </w:rPr>
        <w:t xml:space="preserve">REPUBLIKA HRVATSKA </w:t>
      </w:r>
    </w:p>
    <w:p w:rsidRDefault="00EF4FB9" w:rsidR="0033424E" w:rsidRPr="00706145">
      <w:pPr>
        <w:rPr>
          <w:bCs/>
        </w:rPr>
      </w:pPr>
      <w:r w:rsidRPr="00706145">
        <w:rPr>
          <w:bCs/>
        </w:rPr>
        <w:t xml:space="preserve">TRGOVAČKI </w:t>
      </w:r>
      <w:r w:rsidR="006D70A4" w:rsidRPr="00706145">
        <w:rPr>
          <w:bCs/>
        </w:rPr>
        <w:t>SUD U ZAGREBU</w:t>
      </w:r>
    </w:p>
    <w:p w:rsidRDefault="0033424E" w:rsidR="00EF4FB9">
      <w:pPr>
        <w:rPr>
          <w:bCs/>
        </w:rPr>
      </w:pPr>
      <w:r w:rsidRPr="00706145">
        <w:rPr>
          <w:bCs/>
        </w:rPr>
        <w:t>Zagreb, Amruševa 2/II</w:t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20533C">
        <w:rPr>
          <w:bCs/>
        </w:rPr>
        <w:t>31-ST-</w:t>
      </w:r>
      <w:r w:rsidR="005E769B">
        <w:rPr>
          <w:bCs/>
        </w:rPr>
        <w:t>874/13-66</w:t>
      </w:r>
    </w:p>
    <w:p w:rsidRDefault="0020533C" w:rsidR="0020533C" w:rsidRPr="00706145">
      <w:pPr>
        <w:rPr>
          <w:bCs/>
        </w:rPr>
      </w:pPr>
    </w:p>
    <w:p w:rsidRDefault="0020533C" w:rsidP="0020533C" w:rsidR="00EF4FB9" w:rsidRPr="00706145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EF4FB9" w:rsidR="00EF4FB9" w:rsidRPr="00706145">
      <w:pPr>
        <w:pStyle w:val="Naslov1"/>
        <w:rPr>
          <w:rFonts w:cs="Times New Roman" w:hAnsi="Times New Roman" w:ascii="Times New Roman"/>
          <w:b w:val="false"/>
        </w:rPr>
      </w:pPr>
      <w:r w:rsidRPr="00706145">
        <w:rPr>
          <w:rFonts w:cs="Times New Roman" w:hAnsi="Times New Roman" w:ascii="Times New Roman"/>
          <w:b w:val="false"/>
        </w:rPr>
        <w:t xml:space="preserve">R J E Š E N J E </w:t>
      </w:r>
    </w:p>
    <w:p w:rsidRDefault="00EF4FB9" w:rsidR="00EF4FB9" w:rsidRPr="00706145">
      <w:pPr>
        <w:jc w:val="center"/>
        <w:rPr>
          <w:bCs/>
        </w:rPr>
      </w:pPr>
    </w:p>
    <w:p w:rsidRDefault="00EF4FB9" w:rsidR="00EF4FB9">
      <w:r w:rsidRPr="00706145">
        <w:rPr>
          <w:bCs/>
        </w:rPr>
        <w:tab/>
        <w:t xml:space="preserve">TRGOVAČKI SUD U ZAGREBU </w:t>
      </w:r>
      <w:r w:rsidRPr="00706145">
        <w:t xml:space="preserve">po sucu Nadi Kraljić u stečajnom </w:t>
      </w:r>
      <w:r w:rsidR="005B2F9B">
        <w:t xml:space="preserve">postupku nad </w:t>
      </w:r>
      <w:r w:rsidR="000E0CF8">
        <w:t xml:space="preserve">stečajnim dužnikom </w:t>
      </w:r>
      <w:r w:rsidR="000E0CF8" w:rsidRPr="00E56F2A">
        <w:t>FANTAZIJA SPORT d.o.o. – u stečaju,  Samobor, Perkovčeva 9 MBS: 080638343, OIB: 35688333718</w:t>
      </w:r>
      <w:r w:rsidR="000E0CF8">
        <w:t xml:space="preserve">  </w:t>
      </w:r>
      <w:r w:rsidR="00913498" w:rsidRPr="00706145">
        <w:t>dana</w:t>
      </w:r>
      <w:r w:rsidR="0020533C">
        <w:t xml:space="preserve"> </w:t>
      </w:r>
      <w:r w:rsidR="000E0CF8">
        <w:t xml:space="preserve">7.rujna </w:t>
      </w:r>
      <w:r w:rsidR="00736764">
        <w:t xml:space="preserve"> 2016</w:t>
      </w:r>
      <w:r w:rsidR="0020533C">
        <w:t>.</w:t>
      </w:r>
      <w:r w:rsidR="0033424E" w:rsidRPr="00706145">
        <w:t xml:space="preserve"> </w:t>
      </w:r>
      <w:r w:rsidRPr="00706145">
        <w:t xml:space="preserve">godine </w:t>
      </w:r>
    </w:p>
    <w:p w:rsidRDefault="005B2F9B" w:rsidR="005B2F9B" w:rsidRPr="00706145"/>
    <w:p w:rsidRDefault="00EF4FB9" w:rsidR="00EF4FB9" w:rsidRPr="00706145">
      <w:pPr>
        <w:jc w:val="center"/>
        <w:rPr>
          <w:bCs/>
        </w:rPr>
      </w:pPr>
      <w:r w:rsidRPr="00706145">
        <w:rPr>
          <w:bCs/>
        </w:rPr>
        <w:t xml:space="preserve">r i j e š i o   j e </w:t>
      </w:r>
    </w:p>
    <w:p w:rsidRDefault="00EF4FB9" w:rsidR="00EF4FB9" w:rsidRPr="00706145"/>
    <w:p w:rsidRDefault="00EF4FB9" w:rsidR="0033424E">
      <w:r w:rsidRPr="00706145">
        <w:tab/>
      </w:r>
      <w:r w:rsidRPr="00706145">
        <w:rPr>
          <w:bCs/>
        </w:rPr>
        <w:t>I</w:t>
      </w:r>
      <w:r w:rsidRPr="00706145">
        <w:rPr>
          <w:bCs/>
        </w:rPr>
        <w:tab/>
      </w:r>
      <w:r w:rsidRPr="00706145">
        <w:t xml:space="preserve">Saziva se </w:t>
      </w:r>
      <w:r w:rsidR="007D59FB" w:rsidRPr="00706145">
        <w:t xml:space="preserve">temeljem čl. </w:t>
      </w:r>
      <w:r w:rsidR="00F96E8D" w:rsidRPr="00706145">
        <w:t xml:space="preserve">155a </w:t>
      </w:r>
      <w:r w:rsidR="00A76F89" w:rsidRPr="00706145">
        <w:t xml:space="preserve">Stečajnog zakona </w:t>
      </w:r>
      <w:r w:rsidRPr="00706145">
        <w:t xml:space="preserve">Skupština vjerovnika u stečajnom postupku nad </w:t>
      </w:r>
      <w:r w:rsidR="000E0CF8">
        <w:t xml:space="preserve">stečajnim dužnikom </w:t>
      </w:r>
      <w:r w:rsidR="000E0CF8" w:rsidRPr="00E56F2A">
        <w:t>FANTAZIJA SPORT d.o.o. – u stečaju,  Samobor, Perkovčeva 9 MBS: 080638343, OIB: 35688333718</w:t>
      </w:r>
      <w:r w:rsidR="000E0CF8">
        <w:t xml:space="preserve"> </w:t>
      </w:r>
      <w:r w:rsidR="005B2F9B" w:rsidRPr="00056AE6">
        <w:t xml:space="preserve">  </w:t>
      </w:r>
      <w:r w:rsidRPr="00706145">
        <w:t xml:space="preserve">za </w:t>
      </w:r>
      <w:r w:rsidR="006D70A4" w:rsidRPr="00706145">
        <w:t>dan</w:t>
      </w:r>
    </w:p>
    <w:p w:rsidRDefault="000E0CF8" w:rsidP="0020533C" w:rsidR="0020533C" w:rsidRPr="00706145">
      <w:pPr>
        <w:jc w:val="center"/>
      </w:pPr>
      <w:r>
        <w:t>12. listopada</w:t>
      </w:r>
      <w:r w:rsidR="003F6DAF">
        <w:t xml:space="preserve"> 2016. </w:t>
      </w:r>
      <w:r w:rsidR="00097609">
        <w:t xml:space="preserve"> u 10</w:t>
      </w:r>
      <w:r>
        <w:t>,3</w:t>
      </w:r>
      <w:r w:rsidR="0020533C">
        <w:t xml:space="preserve">0 sati </w:t>
      </w:r>
    </w:p>
    <w:p w:rsidRDefault="00EF4FB9" w:rsidR="00EF4FB9" w:rsidRPr="00706145">
      <w:r w:rsidRPr="00706145">
        <w:t xml:space="preserve">u prostorijama Trgovačkog suda </w:t>
      </w:r>
      <w:r w:rsidR="00A76F89" w:rsidRPr="00706145">
        <w:t>u Zagrebu, Petrinjska 8, soba 89</w:t>
      </w:r>
      <w:r w:rsidRPr="00706145">
        <w:t>/II</w:t>
      </w:r>
      <w:r w:rsidR="00A76F89" w:rsidRPr="00706145">
        <w:t xml:space="preserve"> (ulična zgrada)</w:t>
      </w:r>
      <w:r w:rsidRPr="00706145">
        <w:t xml:space="preserve"> sa slijedećim dnevnim redom: </w:t>
      </w:r>
    </w:p>
    <w:p w:rsidRDefault="00A76F89" w:rsidP="000E0CF8" w:rsidR="006D70A4">
      <w:r w:rsidRPr="00706145">
        <w:tab/>
      </w:r>
      <w:r w:rsidRPr="00706145">
        <w:tab/>
        <w:t>1.</w:t>
      </w:r>
      <w:r w:rsidR="00617DD8">
        <w:t xml:space="preserve"> </w:t>
      </w:r>
      <w:r w:rsidR="000E0CF8">
        <w:t xml:space="preserve">Izvješće stečajnog upravitelja </w:t>
      </w:r>
    </w:p>
    <w:p w:rsidRDefault="000E0CF8" w:rsidP="000E0CF8" w:rsidR="000E0CF8" w:rsidRPr="00706145">
      <w:r>
        <w:tab/>
      </w:r>
      <w:r>
        <w:tab/>
        <w:t>2. Donošenje odluke o preuzimanju parničnog postupka broj P-2693/13</w:t>
      </w:r>
    </w:p>
    <w:p w:rsidRDefault="00EF4FB9" w:rsidP="00C25276" w:rsidR="00EF4FB9" w:rsidRPr="00706145">
      <w:r w:rsidRPr="00706145">
        <w:rPr>
          <w:bCs/>
        </w:rPr>
        <w:tab/>
      </w:r>
      <w:r w:rsidR="00C25276" w:rsidRPr="00706145">
        <w:t>II</w:t>
      </w:r>
      <w:r w:rsidR="00C25276" w:rsidRPr="00706145">
        <w:tab/>
        <w:t xml:space="preserve">Na Skupštinu se pozivaju pristupiti vjerovnici stečajne mase, stečajni upravitelj i stečajni vjerovnici. </w:t>
      </w:r>
      <w:r w:rsidRPr="00706145">
        <w:t xml:space="preserve"> </w:t>
      </w:r>
    </w:p>
    <w:p w:rsidRDefault="00EF4FB9" w:rsidR="00EF4FB9" w:rsidRPr="00706145"/>
    <w:p w:rsidRDefault="00913498" w:rsidR="00EF4FB9" w:rsidRPr="00706145">
      <w:r w:rsidRPr="00706145">
        <w:tab/>
        <w:t xml:space="preserve">U Zagrebu, </w:t>
      </w:r>
      <w:r w:rsidR="000E0CF8">
        <w:t xml:space="preserve">7. rujna </w:t>
      </w:r>
      <w:r w:rsidR="003F6DAF">
        <w:t xml:space="preserve"> 2016.</w:t>
      </w:r>
      <w:r w:rsidR="0020533C">
        <w:t xml:space="preserve"> </w:t>
      </w:r>
    </w:p>
    <w:p w:rsidRDefault="00EF4FB9" w:rsidR="00EF4FB9" w:rsidRPr="00706145"/>
    <w:p w:rsidRDefault="00EF4FB9" w:rsidR="00EF4FB9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  <w:t xml:space="preserve">SUDAC </w:t>
      </w:r>
    </w:p>
    <w:p w:rsidRDefault="00EF4FB9" w:rsidR="002B440A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  <w:t>Nada Kraljić</w:t>
      </w:r>
      <w:r w:rsidR="00C77719">
        <w:t>,v.r.</w:t>
      </w:r>
    </w:p>
    <w:p w:rsidRDefault="007414D8" w:rsidR="007414D8" w:rsidRPr="00706145"/>
    <w:p w:rsidRDefault="005B2F9B" w:rsidP="005B2F9B" w:rsidR="005B2F9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77719" w:rsidR="00C777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77719" w:rsidP="00C77719" w:rsidR="00C77719">
      <w:pPr>
        <w:ind w:firstLine="708" w:left="5664"/>
      </w:pPr>
      <w:r>
        <w:t>Vinka Mihalinčić</w:t>
      </w:r>
    </w:p>
    <w:p w:rsidRDefault="002B440A" w:rsidR="002B440A" w:rsidRPr="00706145"/>
    <w:p w:rsidRDefault="002B440A" w:rsidR="00EF4FB9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="00EF4FB9" w:rsidRPr="00706145">
        <w:t xml:space="preserve"> </w:t>
      </w:r>
    </w:p>
    <w:p w:rsidRDefault="00A76F89" w:rsidR="00A76F89" w:rsidRPr="00706145"/>
    <w:p w:rsidRDefault="00A76F89" w:rsidP="00A76F89" w:rsidR="00A76F89" w:rsidRPr="00706145">
      <w:pPr>
        <w:ind w:left="360"/>
      </w:pPr>
      <w:r w:rsidRPr="00706145">
        <w:t xml:space="preserve"> </w:t>
      </w:r>
    </w:p>
    <w:sectPr w:rsidR="00A76F89" w:rsidRPr="0070614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DC4548"/>
    <w:multiLevelType w:val="hybridMultilevel"/>
    <w:tmpl w:val="EBFCCFBC"/>
    <w:lvl w:tplc="DFBA6AD6" w:ilvl="0">
      <w:start w:val="2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39134E16"/>
    <w:multiLevelType w:val="hybridMultilevel"/>
    <w:tmpl w:val="5CA80FFC"/>
    <w:lvl w:tplc="CF184F8E" w:ilvl="0">
      <w:start w:val="1"/>
      <w:numFmt w:val="decimal"/>
      <w:lvlText w:val="%1."/>
      <w:lvlJc w:val="left"/>
      <w:pPr>
        <w:tabs>
          <w:tab w:pos="1845" w:val="num"/>
        </w:tabs>
        <w:ind w:hanging="435" w:left="18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C28215C"/>
    <w:multiLevelType w:val="hybridMultilevel"/>
    <w:tmpl w:val="6AF0EDE0"/>
    <w:lvl w:tplc="8C9EFC6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B43AF4"/>
    <w:multiLevelType w:val="hybridMultilevel"/>
    <w:tmpl w:val="BECC3254"/>
    <w:lvl w:tplc="9558F9E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98"/>
    <w:rsid w:val="00097609"/>
    <w:rsid w:val="000E0CF8"/>
    <w:rsid w:val="0020533C"/>
    <w:rsid w:val="002B440A"/>
    <w:rsid w:val="0033424E"/>
    <w:rsid w:val="003F6DAF"/>
    <w:rsid w:val="005B2F9B"/>
    <w:rsid w:val="005E769B"/>
    <w:rsid w:val="00617DD8"/>
    <w:rsid w:val="006D70A4"/>
    <w:rsid w:val="00706145"/>
    <w:rsid w:val="00736764"/>
    <w:rsid w:val="007414D8"/>
    <w:rsid w:val="007D59FB"/>
    <w:rsid w:val="00913498"/>
    <w:rsid w:val="00A76F89"/>
    <w:rsid w:val="00B5302D"/>
    <w:rsid w:val="00C25276"/>
    <w:rsid w:val="00C77719"/>
    <w:rsid w:val="00E07DD3"/>
    <w:rsid w:val="00EF4FB9"/>
    <w:rsid w:val="00F9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976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76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77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7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7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7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7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976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76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77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7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7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7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7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St-874/2013</izvorni_sadrzaj>
    <derivirana_varijabla naziv="DomainObject.Predmet.OznakaBroj_1">St-874/2013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FANTAZIJA SPORT d.o.o.</izvorni_sadrzaj>
    <derivirana_varijabla naziv="DomainObject.Predmet.ProtustrankaFormated_1">  FANTAZIJA SPORT d.o.o.</derivirana_varijabla>
  </DomainObject.Predmet.ProtustrankaFormated>
  <DomainObject.Predmet.ProtustrankaFormatedOIB>
    <izvorni_sadrzaj>  FANTAZIJA SPORT d.o.o., OIB 35688333718</izvorni_sadrzaj>
    <derivirana_varijabla naziv="DomainObject.Predmet.ProtustrankaFormatedOIB_1">  FANTAZIJA SPORT d.o.o., OIB 35688333718</derivirana_varijabla>
  </DomainObject.Predmet.ProtustrankaFormatedOIB>
  <DomainObject.Predmet.ProtustrankaFormatedWithAdress>
    <izvorni_sadrzaj> FANTAZIJA SPORT d.o.o., Perkovčeva 9, 10430 Samobor</izvorni_sadrzaj>
    <derivirana_varijabla naziv="DomainObject.Predmet.ProtustrankaFormatedWithAdress_1"> FANTAZIJA SPORT d.o.o., Perkovčeva 9, 10430 Samobor</derivirana_varijabla>
  </DomainObject.Predmet.ProtustrankaFormatedWithAdress>
  <DomainObject.Predmet.ProtustrankaFormatedWithAdressOIB>
    <izvorni_sadrzaj> FANTAZIJA SPORT d.o.o., OIB 35688333718, Perkovčeva 9, 10430 Samobor</izvorni_sadrzaj>
    <derivirana_varijabla naziv="DomainObject.Predmet.ProtustrankaFormatedWithAdressOIB_1"> FANTAZIJA SPORT d.o.o., OIB 35688333718, Perkovčeva 9, 10430 Samobor</derivirana_varijabla>
  </DomainObject.Predmet.ProtustrankaFormatedWithAdressOIB>
  <DomainObject.Predmet.ProtustrankaWithAdress>
    <izvorni_sadrzaj>FANTAZIJA SPORT d.o.o. Perkovčeva 9, 10430 Samobor</izvorni_sadrzaj>
    <derivirana_varijabla naziv="DomainObject.Predmet.ProtustrankaWithAdress_1">FANTAZIJA SPORT d.o.o. Perkovčeva 9, 10430 Samobor</derivirana_varijabla>
  </DomainObject.Predmet.ProtustrankaWithAdress>
  <DomainObject.Predmet.ProtustrankaWithAdressOIB>
    <izvorni_sadrzaj>FANTAZIJA SPORT d.o.o., OIB 35688333718, Perkovčeva 9, 10430 Samobor</izvorni_sadrzaj>
    <derivirana_varijabla naziv="DomainObject.Predmet.ProtustrankaWithAdressOIB_1">FANTAZIJA SPORT d.o.o., OIB 35688333718, Perkovčeva 9, 10430 Samobor</derivirana_varijabla>
  </DomainObject.Predmet.ProtustrankaWithAdressOIB>
  <DomainObject.Predmet.ProtustrankaNazivFormated>
    <izvorni_sadrzaj>FANTAZIJA SPORT d.o.o.</izvorni_sadrzaj>
    <derivirana_varijabla naziv="DomainObject.Predmet.ProtustrankaNazivFormated_1">FANTAZIJA SPORT d.o.o.</derivirana_varijabla>
  </DomainObject.Predmet.ProtustrankaNazivFormated>
  <DomainObject.Predmet.ProtustrankaNazivFormatedOIB>
    <izvorni_sadrzaj>FANTAZIJA SPORT d.o.o., OIB 35688333718</izvorni_sadrzaj>
    <derivirana_varijabla naziv="DomainObject.Predmet.ProtustrankaNazivFormatedOIB_1">FANTAZIJA SPORT d.o.o., OIB 35688333718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TVORNICE RUBLJA MODEA, MARIJAN BELANI</izvorni_sadrzaj>
    <derivirana_varijabla naziv="DomainObject.Predmet.StrankaFormated_1">  STEČAJNA MASA TVORNICE RUBLJA MODEA, MARIJAN BELANI</derivirana_varijabla>
  </DomainObject.Predmet.StrankaFormated>
  <DomainObject.Predmet.StrankaFormatedOIB>
    <izvorni_sadrzaj>  STEČAJNA MASA TVORNICE RUBLJA MODEA, MARIJAN BELANI, OIB 00000000001</izvorni_sadrzaj>
    <derivirana_varijabla naziv="DomainObject.Predmet.StrankaFormatedOIB_1">  STEČAJNA MASA TVORNICE RUBLJA MODEA, MARIJAN BELANI, OIB 00000000001</derivirana_varijabla>
  </DomainObject.Predmet.StrankaFormatedOIB>
  <DomainObject.Predmet.StrankaFormatedWithAdress>
    <izvorni_sadrzaj> STEČAJNA MASA TVORNICE RUBLJA MODEA, MARIJAN BELANI, I.Z. DIJANKOVEČKOG 4, 48260 Križevci</izvorni_sadrzaj>
    <derivirana_varijabla naziv="DomainObject.Predmet.StrankaFormatedWithAdress_1"> STEČAJNA MASA TVORNICE RUBLJA MODEA, MARIJAN BELANI, I.Z. DIJANKOVEČKOG 4, 48260 Križevci</derivirana_varijabla>
  </DomainObject.Predmet.StrankaFormatedWithAdress>
  <DomainObject.Predmet.StrankaFormatedWithAdressOIB>
    <izvorni_sadrzaj> STEČAJNA MASA TVORNICE RUBLJA MODEA, MARIJAN BELANI, OIB 00000000001, I.Z. DIJANKOVEČKOG 4, 48260 Križevci</izvorni_sadrzaj>
    <derivirana_varijabla naziv="DomainObject.Predmet.StrankaFormatedWithAdressOIB_1"> STEČAJNA MASA TVORNICE RUBLJA MODEA, MARIJAN BELANI, OIB 00000000001, I.Z. DIJANKOVEČKOG 4, 48260 Križevci</derivirana_varijabla>
  </DomainObject.Predmet.StrankaFormatedWithAdressOIB>
  <DomainObject.Predmet.StrankaWithAdress>
    <izvorni_sadrzaj>STEČAJNA MASA TVORNICE RUBLJA MODEA, MARIJAN BELANI I.Z. DIJANKOVEČKOG 4,48260 Križevci</izvorni_sadrzaj>
    <derivirana_varijabla naziv="DomainObject.Predmet.StrankaWithAdress_1">STEČAJNA MASA TVORNICE RUBLJA MODEA, MARIJAN BELANI I.Z. DIJANKOVEČKOG 4,48260 Križevci</derivirana_varijabla>
  </DomainObject.Predmet.StrankaWithAdress>
  <DomainObject.Predmet.StrankaWithAdressOIB>
    <izvorni_sadrzaj>STEČAJNA MASA TVORNICE RUBLJA MODEA, MARIJAN BELANI, OIB 00000000001, I.Z. DIJANKOVEČKOG 4,48260 Križevci</izvorni_sadrzaj>
    <derivirana_varijabla naziv="DomainObject.Predmet.StrankaWithAdressOIB_1">STEČAJNA MASA TVORNICE RUBLJA MODEA, MARIJAN BELANI, OIB 00000000001, I.Z. DIJANKOVEČKOG 4,48260 Križevci</derivirana_varijabla>
  </DomainObject.Predmet.StrankaWithAdressOIB>
  <DomainObject.Predmet.StrankaNazivFormated>
    <izvorni_sadrzaj>STEČAJNA MASA TVORNICE RUBLJA MODEA, MARIJAN BELANI</izvorni_sadrzaj>
    <derivirana_varijabla naziv="DomainObject.Predmet.StrankaNazivFormated_1">STEČAJNA MASA TVORNICE RUBLJA MODEA, MARIJAN BELANI</derivirana_varijabla>
  </DomainObject.Predmet.StrankaNazivFormated>
  <DomainObject.Predmet.StrankaNazivFormatedOIB>
    <izvorni_sadrzaj>STEČAJNA MASA TVORNICE RUBLJA MODEA, MARIJAN BELANI, OIB 00000000001</izvorni_sadrzaj>
    <derivirana_varijabla naziv="DomainObject.Predmet.StrankaNazivFormatedOIB_1">STEČAJNA MASA TVORNICE RUBLJA MODEA, MARIJAN BELANI,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STEČAJNA MASA TVORNICE RUBLJA MODEA, MARIJAN BELANI</item>
    </izvorni_sadrzaj>
    <derivirana_varijabla naziv="DomainObject.Predmet.StrankaListFormated_1">
      <item>STEČAJNA MASA TVORNICE RUBLJA MODEA, MARIJAN BELANI</item>
    </derivirana_varijabla>
  </DomainObject.Predmet.StrankaListFormated>
  <DomainObject.Predmet.StrankaListFormatedOIB>
    <izvorni_sadrzaj>
      <item>STEČAJNA MASA TVORNICE RUBLJA MODEA, MARIJAN BELANI, OIB 00000000001</item>
    </izvorni_sadrzaj>
    <derivirana_varijabla naziv="DomainObject.Predmet.StrankaListFormatedOIB_1">
      <item>STEČAJNA MASA TVORNICE RUBLJA MODEA, MARIJAN BELANI, OIB 00000000001</item>
    </derivirana_varijabla>
  </DomainObject.Predmet.StrankaListFormatedOIB>
  <DomainObject.Predmet.StrankaListFormatedWithAdress>
    <izvorni_sadrzaj>
      <item>STEČAJNA MASA TVORNICE RUBLJA MODEA, MARIJAN BELANI, I.Z. DIJANKOVEČKOG 4, 48260 Križevci</item>
    </izvorni_sadrzaj>
    <derivirana_varijabla naziv="DomainObject.Predmet.StrankaListFormatedWithAdress_1">
      <item>STEČAJNA MASA TVORNICE RUBLJA MODEA, MARIJAN BELANI, I.Z. DIJANKOVEČKOG 4, 48260 Križevci</item>
    </derivirana_varijabla>
  </DomainObject.Predmet.StrankaListFormatedWithAdress>
  <DomainObject.Predmet.StrankaListFormatedWithAdressOIB>
    <izvorni_sadrzaj>
      <item>STEČAJNA MASA TVORNICE RUBLJA MODEA, MARIJAN BELANI, OIB 00000000001, I.Z. DIJANKOVEČKOG 4, 48260 Križevci</item>
    </izvorni_sadrzaj>
    <derivirana_varijabla naziv="DomainObject.Predmet.StrankaListFormatedWithAdressOIB_1">
      <item>STEČAJNA MASA TVORNICE RUBLJA MODEA, MARIJAN BELANI, OIB 00000000001, I.Z. DIJANKOVEČKOG 4, 48260 Križevci</item>
    </derivirana_varijabla>
  </DomainObject.Predmet.StrankaListFormatedWithAdressOIB>
  <DomainObject.Predmet.StrankaListNazivFormated>
    <izvorni_sadrzaj>
      <item>STEČAJNA MASA TVORNICE RUBLJA MODEA, MARIJAN BELANI</item>
    </izvorni_sadrzaj>
    <derivirana_varijabla naziv="DomainObject.Predmet.StrankaListNazivFormated_1">
      <item>STEČAJNA MASA TVORNICE RUBLJA MODEA, MARIJAN BELANI</item>
    </derivirana_varijabla>
  </DomainObject.Predmet.StrankaListNazivFormated>
  <DomainObject.Predmet.StrankaListNazivFormatedOIB>
    <izvorni_sadrzaj>
      <item>STEČAJNA MASA TVORNICE RUBLJA MODEA, MARIJAN BELANI, OIB 00000000001</item>
    </izvorni_sadrzaj>
    <derivirana_varijabla naziv="DomainObject.Predmet.StrankaListNazivFormatedOIB_1">
      <item>STEČAJNA MASA TVORNICE RUBLJA MODEA, MARIJAN BELANI, OIB 00000000001</item>
    </derivirana_varijabla>
  </DomainObject.Predmet.StrankaListNazivFormatedOIB>
  <DomainObject.Predmet.ProtuStrankaListFormated>
    <izvorni_sadrzaj>
      <item>FANTAZIJA SPORT d.o.o.</item>
    </izvorni_sadrzaj>
    <derivirana_varijabla naziv="DomainObject.Predmet.ProtuStrankaListFormated_1">
      <item>FANTAZIJA SPORT d.o.o.</item>
    </derivirana_varijabla>
  </DomainObject.Predmet.ProtuStrankaListFormated>
  <DomainObject.Predmet.ProtuStrankaListFormatedOIB>
    <izvorni_sadrzaj>
      <item>FANTAZIJA SPORT d.o.o., OIB 35688333718</item>
    </izvorni_sadrzaj>
    <derivirana_varijabla naziv="DomainObject.Predmet.ProtuStrankaListFormatedOIB_1">
      <item>FANTAZIJA SPORT d.o.o., OIB 35688333718</item>
    </derivirana_varijabla>
  </DomainObject.Predmet.ProtuStrankaListFormatedOIB>
  <DomainObject.Predmet.ProtuStrankaListFormatedWithAdress>
    <izvorni_sadrzaj>
      <item>FANTAZIJA SPORT d.o.o., Perkovčeva 9, 10430 Samobor</item>
    </izvorni_sadrzaj>
    <derivirana_varijabla naziv="DomainObject.Predmet.ProtuStrankaListFormatedWithAdress_1">
      <item>FANTAZIJA SPORT d.o.o., Perkovčeva 9, 10430 Samobor</item>
    </derivirana_varijabla>
  </DomainObject.Predmet.ProtuStrankaListFormatedWithAdress>
  <DomainObject.Predmet.ProtuStrankaListFormatedWithAdressOIB>
    <izvorni_sadrzaj>
      <item>FANTAZIJA SPORT d.o.o., OIB 35688333718, Perkovčeva 9, 10430 Samobor</item>
    </izvorni_sadrzaj>
    <derivirana_varijabla naziv="DomainObject.Predmet.ProtuStrankaListFormatedWithAdressOIB_1">
      <item>FANTAZIJA SPORT d.o.o., OIB 35688333718, Perkovčeva 9, 10430 Samobor</item>
    </derivirana_varijabla>
  </DomainObject.Predmet.ProtuStrankaListFormatedWithAdressOIB>
  <DomainObject.Predmet.ProtuStrankaListNazivFormated>
    <izvorni_sadrzaj>
      <item>FANTAZIJA SPORT d.o.o.</item>
    </izvorni_sadrzaj>
    <derivirana_varijabla naziv="DomainObject.Predmet.ProtuStrankaListNazivFormated_1">
      <item>FANTAZIJA SPORT d.o.o.</item>
    </derivirana_varijabla>
  </DomainObject.Predmet.ProtuStrankaListNazivFormated>
  <DomainObject.Predmet.ProtuStrankaListNazivFormatedOIB>
    <izvorni_sadrzaj>
      <item>FANTAZIJA SPORT d.o.o., OIB 35688333718</item>
    </izvorni_sadrzaj>
    <derivirana_varijabla naziv="DomainObject.Predmet.ProtuStrankaListNazivFormatedOIB_1">
      <item>FANTAZIJA SPORT d.o.o., OIB 35688333718</item>
    </derivirana_varijabla>
  </DomainObject.Predmet.ProtuStrankaListNazivFormatedOIB>
  <DomainObject.Predmet.OstaliListFormated>
    <izvorni_sadrzaj>
      <item>Alma Klepac</item>
    </izvorni_sadrzaj>
    <derivirana_varijabla naziv="DomainObject.Predmet.OstaliListFormated_1">
      <item>Alma Klepac</item>
    </derivirana_varijabla>
  </DomainObject.Predmet.OstaliListFormated>
  <DomainObject.Predmet.OstaliListFormatedOIB>
    <izvorni_sadrzaj>
      <item>Alma Klepac, OIB 20525854329</item>
    </izvorni_sadrzaj>
    <derivirana_varijabla naziv="DomainObject.Predmet.OstaliListFormatedOIB_1">
      <item>Alma Klepac, OIB 20525854329</item>
    </derivirana_varijabla>
  </DomainObject.Predmet.OstaliListFormatedOIB>
  <DomainObject.Predmet.OstaliListFormatedWithAdress>
    <izvorni_sadrzaj>
      <item>Alma Klepac, Drage Gervaisa 4, 10000 Zagreb</item>
    </izvorni_sadrzaj>
    <derivirana_varijabla naziv="DomainObject.Predmet.OstaliListFormatedWithAdress_1">
      <item>Alma Klepac, Drage Gervaisa 4, 10000 Zagreb</item>
    </derivirana_varijabla>
  </DomainObject.Predmet.OstaliListFormatedWithAdress>
  <DomainObject.Predmet.OstaliListFormatedWithAdressOIB>
    <izvorni_sadrzaj>
      <item>Alma Klepac, OIB 20525854329, Drage Gervaisa 4, 10000 Zagreb</item>
    </izvorni_sadrzaj>
    <derivirana_varijabla naziv="DomainObject.Predmet.OstaliListFormatedWithAdressOIB_1">
      <item>Alma Klepac, OIB 20525854329, Drage Gervaisa 4, 10000 Zagreb</item>
    </derivirana_varijabla>
  </DomainObject.Predmet.OstaliListFormatedWithAdressOIB>
  <DomainObject.Predmet.OstaliListNazivFormated>
    <izvorni_sadrzaj>
      <item>Alma Klepac</item>
    </izvorni_sadrzaj>
    <derivirana_varijabla naziv="DomainObject.Predmet.OstaliListNazivFormated_1">
      <item>Alma Klepac</item>
    </derivirana_varijabla>
  </DomainObject.Predmet.OstaliListNazivFormated>
  <DomainObject.Predmet.OstaliListNazivFormatedOIB>
    <izvorni_sadrzaj>
      <item>Alma Klepac, OIB 20525854329</item>
    </izvorni_sadrzaj>
    <derivirana_varijabla naziv="DomainObject.Predmet.OstaliListNazivFormatedOIB_1"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TVORNICE RUBLJA MODEA, MARIJAN BELANI</izvorni_sadrzaj>
    <derivirana_varijabla naziv="DomainObject.Predmet.StrankaIDrugi_1">STEČAJNA MASA TVORNICE RUBLJA MODEA, MARIJAN BELANI</derivirana_varijabla>
  </DomainObject.Predmet.StrankaIDrugi>
  <DomainObject.Predmet.ProtustrankaIDrugi>
    <izvorni_sadrzaj>FANTAZIJA SPORT d.o.o.</izvorni_sadrzaj>
    <derivirana_varijabla naziv="DomainObject.Predmet.ProtustrankaIDrugi_1">FANTAZIJA SPORT d.o.o.</derivirana_varijabla>
  </DomainObject.Predmet.ProtustrankaIDrugi>
  <DomainObject.Predmet.StrankaIDrugiAdressOIB>
    <izvorni_sadrzaj>STEČAJNA MASA TVORNICE RUBLJA MODEA, MARIJAN BELANI, OIB 00000000001, I.Z. DIJANKOVEČKOG 4, 48260 Križevci</izvorni_sadrzaj>
    <derivirana_varijabla naziv="DomainObject.Predmet.StrankaIDrugiAdressOIB_1">STEČAJNA MASA TVORNICE RUBLJA MODEA, MARIJAN BELANI, OIB 00000000001, I.Z. DIJANKOVEČKOG 4, 48260 Križevci</derivirana_varijabla>
  </DomainObject.Predmet.StrankaIDrugiAdressOIB>
  <DomainObject.Predmet.ProtustrankaIDrugiAdressOIB>
    <izvorni_sadrzaj>FANTAZIJA SPORT d.o.o., OIB 35688333718, Perkovčeva 9, 10430 Samobor</izvorni_sadrzaj>
    <derivirana_varijabla naziv="DomainObject.Predmet.ProtustrankaIDrugiAdressOIB_1">FANTAZIJA SPORT d.o.o., OIB 35688333718, Perkovčeva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FANTAZIJA SPORT d.o.o.</item>
      <item>Alma Klepac</item>
      <item>STEČAJNA MASA TVORNICE RUBLJA MODEA, MARIJAN BELANI</item>
    </izvorni_sadrzaj>
    <derivirana_varijabla naziv="DomainObject.Predmet.SudioniciListNaziv_1">
      <item>FANTAZIJA SPORT d.o.o.</item>
      <item>Alma Klepac</item>
      <item>STEČAJNA MASA TVORNICE RUBLJA MODEA, MARIJAN BELANI</item>
    </derivirana_varijabla>
  </DomainObject.Predmet.SudioniciListNaziv>
  <DomainObject.Predmet.SudioniciListAdressOIB>
    <izvorni_sadrzaj>
      <item>FANTAZIJA SPORT d.o.o., OIB 35688333718, Perkovčeva 9,10430 Samobor</item>
      <item>Alma Klepac, OIB 20525854329, Drage Gervaisa 4,10000 Zagreb</item>
      <item>STEČAJNA MASA TVORNICE RUBLJA MODEA, MARIJAN BELANI, OIB 00000000001, I.Z. DIJANKOVEČKOG 4,48260 Križevci</item>
    </izvorni_sadrzaj>
    <derivirana_varijabla naziv="DomainObject.Predmet.SudioniciListAdressOIB_1">
      <item>FANTAZIJA SPORT d.o.o., OIB 35688333718, Perkovčeva 9,10430 Samobor</item>
      <item>Alma Klepac, OIB 20525854329, Drage Gervaisa 4,10000 Zagreb</item>
      <item>STEČAJNA MASA TVORNICE RUBLJA MODEA, MARIJAN BELANI, OIB 00000000001, I.Z. DIJANKOVEČKOG 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35688333718</item>
      <item>, OIB 20525854329</item>
      <item>, OIB 00000000001</item>
    </izvorni_sadrzaj>
    <derivirana_varijabla naziv="DomainObject.Predmet.SudioniciListNazivOIB_1">
      <item>, OIB 35688333718</item>
      <item>, OIB 20525854329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166</properties:Words>
  <properties:Characters>853</properties:Characters>
  <properties:Lines>38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2016-09-07T11:26:00Z</dcterms:created>
  <dc:creator>Nada Kraljić</dc:creator>
  <cp:lastModifiedBy>Vinka Mihalinčić</cp:lastModifiedBy>
  <cp:lastPrinted>2016-07-06T09:10:00Z</cp:lastPrinted>
  <dcterms:modified xmlns:xsi="http://www.w3.org/2001/XMLSchema-instance" xsi:type="dcterms:W3CDTF">2016-09-07T11:31:00Z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