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2962" w14:paraId="96b29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E6EEA" w:rsidP="00FE6EEA" w:rsidR="00FE6EEA" w:rsidRPr="00FE6EE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E6EEA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FE6EEA">
        <w:rPr>
          <w:rFonts w:cs="Times New Roman" w:eastAsia="Times New Roman"/>
          <w:lang w:eastAsia="hr-HR"/>
        </w:rPr>
        <w:t>Broj: 14. St-1415/2015.</w:t>
      </w:r>
    </w:p>
    <w:p w:rsidRDefault="00FE6EEA" w:rsidP="00FE6EEA" w:rsidR="00FE6EEA" w:rsidRPr="00FE6EEA">
      <w:pPr>
        <w:spacing w:after="0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E6EEA" w:rsidP="00FE6EEA" w:rsidR="00FE6EEA" w:rsidRPr="00FE6EEA">
      <w:pPr>
        <w:spacing w:after="0"/>
        <w:rPr>
          <w:rFonts w:cs="Times New Roman" w:eastAsia="Times New Roman"/>
          <w:b/>
          <w:lang w:eastAsia="hr-HR"/>
        </w:rPr>
      </w:pPr>
      <w:r w:rsidRPr="00FE6EEA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6EE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6EEA">
        <w:rPr>
          <w:rFonts w:cs="Times New Roman" w:eastAsia="Times New Roman"/>
          <w:b/>
          <w:lang w:eastAsia="hr-HR"/>
        </w:rPr>
        <w:t>R J E Š E NJ E</w:t>
      </w: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b/>
          <w:lang w:eastAsia="hr-HR"/>
        </w:rPr>
        <w:tab/>
      </w:r>
      <w:r w:rsidRPr="00FE6EE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IUSSU, d.o.o., za trgovinu i usluge, Makarska, Splitska 14 A., OIB: 30948603787., MBS: 060272511., dana 05. svibnja 2016. godine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r i j e š i o  j e</w:t>
      </w: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Otvara se skraćeni stečajni postupak nad Dužnikom: IUSSU, d.o.o., za trgovinu i usluge, Makarska, Splitska 14 A., OIB: 30948603787., MBS: 060272511. Skraćeni stečajni postupak je otvoren dana 05. svibnja 2016. godine u 12,30 sati, kada je ovo rješenje objavljeno na mrežnoj stranici e-Oglasna ploča sudova.</w:t>
      </w:r>
    </w:p>
    <w:p w:rsidRDefault="00FE6EEA" w:rsidP="00FE6EEA" w:rsidR="00FE6EEA" w:rsidRPr="00FE6E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FE6EEA" w:rsidP="00FE6EEA" w:rsidR="00FE6EEA" w:rsidRPr="00FE6E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Zaključuje se skraćeni stečajni postupak nad Dužnikom: IUSSU, d.o.o., za trgovinu i usluge, Makarska, Splitska 14 A., OIB: 30948603787., MBS: 060272511.</w:t>
      </w:r>
    </w:p>
    <w:p w:rsidRDefault="00FE6EEA" w:rsidP="00FE6EEA" w:rsidR="00FE6EEA" w:rsidRPr="00FE6E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E6EEA" w:rsidP="00FE6EEA" w:rsidR="00FE6EEA" w:rsidRPr="00FE6EE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Obrazloženje</w:t>
      </w:r>
    </w:p>
    <w:p w:rsidRDefault="00FE6EEA" w:rsidP="00FE6EEA" w:rsidR="00FE6EEA" w:rsidRPr="00FE6E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IUSSU, d.o.o., za trgovinu i usluge, Makarska, Splitska 14 A.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4.768,82 kn, kao i da prema podacima koji su dostavljeni od Hrvatskog zavoda za mirovinskog osiguranje, Dužnik nema zaposlenih.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E6EE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FE6EEA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FE6EEA">
        <w:rPr>
          <w:rFonts w:cs="Times New Roman" w:eastAsia="Times New Roman"/>
          <w:b/>
          <w:lang w:eastAsia="hr-HR" w:val="en-AU"/>
        </w:rPr>
        <w:t xml:space="preserve">Broj: 14. </w:t>
      </w:r>
      <w:r w:rsidRPr="00FE6EEA">
        <w:rPr>
          <w:rFonts w:cs="Times New Roman" w:eastAsia="Times New Roman"/>
          <w:b/>
          <w:lang w:eastAsia="hr-HR"/>
        </w:rPr>
        <w:t>St-1415/2015.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čime su bile ispunjene pretpostavke iz čl. 428. Stečajnog zakona (</w:t>
      </w:r>
      <w:r w:rsidRPr="00FE6EEA">
        <w:rPr>
          <w:rFonts w:cs="Times New Roman" w:eastAsia="Times New Roman"/>
          <w:i/>
          <w:lang w:eastAsia="hr-HR"/>
        </w:rPr>
        <w:t>Narodne novine</w:t>
      </w:r>
      <w:r w:rsidRPr="00FE6EEA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ab/>
      </w: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U Splitu, 05. svibnja 2016. godine</w:t>
      </w:r>
    </w:p>
    <w:p w:rsidRDefault="00FE6EEA" w:rsidP="00FE6EEA" w:rsidR="00FE6EEA" w:rsidRPr="00FE6EE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S U D A C</w:t>
      </w:r>
    </w:p>
    <w:p w:rsidRDefault="00FE6EEA" w:rsidP="00FE6EEA" w:rsidR="00FE6EEA" w:rsidRPr="00FE6E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Jozo Ćaleta</w:t>
      </w:r>
    </w:p>
    <w:p w:rsidRDefault="00FE6EEA" w:rsidP="00FE6EEA" w:rsidR="00FE6EEA" w:rsidRPr="00FE6E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E6EE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E6EEA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FE6EEA">
        <w:rPr>
          <w:rFonts w:cs="Times New Roman" w:eastAsia="Times New Roman"/>
          <w:b/>
          <w:lang w:eastAsia="hr-HR" w:val="en-AU"/>
        </w:rPr>
        <w:t xml:space="preserve">Broj: 14. </w:t>
      </w:r>
      <w:r w:rsidRPr="00FE6EEA">
        <w:rPr>
          <w:rFonts w:cs="Times New Roman" w:eastAsia="Times New Roman"/>
          <w:b/>
          <w:lang w:eastAsia="hr-HR"/>
        </w:rPr>
        <w:t>St-1415/2015.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POUKA O PRAVNOM LIJEKU: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DNA: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Dužniku,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 xml:space="preserve">stečajnom upravitelju Renato Sabljić,  Zdenački zavoj 14., Zagreb, 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Županijsko državno odvjetništvo Split,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 xml:space="preserve">Porezna uprava Split, 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e-Oglasna ploča Suda – rok 20. dana,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sudski registar – nakon pravomoćnosti</w:t>
      </w:r>
    </w:p>
    <w:p w:rsidRDefault="00FE6EEA" w:rsidP="00FE6EEA" w:rsidR="00FE6EEA" w:rsidRPr="00FE6E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6EEA">
        <w:rPr>
          <w:rFonts w:cs="Times New Roman" w:eastAsia="Times New Roman"/>
          <w:lang w:eastAsia="hr-HR"/>
        </w:rPr>
        <w:t>u spis.</w:t>
      </w: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EEA" w:rsidP="00FE6EEA" w:rsidR="00FE6EEA" w:rsidRPr="00FE6E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EEA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50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St-1415/2015-5</izvorni_sadrzaj>
    <derivirana_varijabla naziv="DomainObject.Oznaka_1">St-1415/2015-5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St-1415/2015</izvorni_sadrzaj>
    <derivirana_varijabla naziv="DomainObject.Predmet.OznakaBroj_1">St-1415/2015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IUSSU društvo s ograničenom odgovornošću za trgovinu i usluge</izvorni_sadrzaj>
    <derivirana_varijabla naziv="DomainObject.Predmet.ProtustrankaFormated_1">  IUSSU društvo s ograničenom odgovornošću za trgovinu i usluge</derivirana_varijabla>
  </DomainObject.Predmet.ProtustrankaFormated>
  <DomainObject.Predmet.ProtustrankaFormatedOIB>
    <izvorni_sadrzaj>  IUSSU društvo s ograničenom odgovornošću za trgovinu i usluge, OIB 30948603787</izvorni_sadrzaj>
    <derivirana_varijabla naziv="DomainObject.Predmet.ProtustrankaFormatedOIB_1">  IUSSU društvo s ograničenom odgovornošću za trgovinu i usluge, OIB 30948603787</derivirana_varijabla>
  </DomainObject.Predmet.ProtustrankaFormatedOIB>
  <DomainObject.Predmet.ProtustrankaFormatedWithAdress>
    <izvorni_sadrzaj> IUSSU društvo s ograničenom odgovornošću za trgovinu i usluge, Splitska 14 A, 21300 Makarska</izvorni_sadrzaj>
    <derivirana_varijabla naziv="DomainObject.Predmet.ProtustrankaFormatedWithAdress_1"> IUSSU društvo s ograničenom odgovornošću za trgovinu i usluge, Splitska 14 A, 21300 Makarska</derivirana_varijabla>
  </DomainObject.Predmet.ProtustrankaFormatedWithAdress>
  <DomainObject.Predmet.ProtustrankaFormatedWithAdressOIB>
    <izvorni_sadrzaj> IUSSU društvo s ograničenom odgovornošću za trgovinu i usluge, OIB 30948603787, Splitska 14 A, 21300 Makarska</izvorni_sadrzaj>
    <derivirana_varijabla naziv="DomainObject.Predmet.ProtustrankaFormatedWithAdressOIB_1"> IUSSU društvo s ograničenom odgovornošću za trgovinu i usluge, OIB 30948603787, Splitska 14 A, 21300 Makarska</derivirana_varijabla>
  </DomainObject.Predmet.ProtustrankaFormatedWithAdressOIB>
  <DomainObject.Predmet.ProtustrankaWithAdress>
    <izvorni_sadrzaj>IUSSU društvo s ograničenom odgovornošću za trgovinu i usluge Splitska 14 A, 21300 Makarska</izvorni_sadrzaj>
    <derivirana_varijabla naziv="DomainObject.Predmet.ProtustrankaWithAdress_1">IUSSU društvo s ograničenom odgovornošću za trgovinu i usluge Splitska 14 A, 21300 Makarska</derivirana_varijabla>
  </DomainObject.Predmet.ProtustrankaWithAdress>
  <DomainObject.Predmet.ProtustrankaWithAdressOIB>
    <izvorni_sadrzaj>IUSSU društvo s ograničenom odgovornošću za trgovinu i usluge, OIB 30948603787, Splitska 14 A, 21300 Makarska</izvorni_sadrzaj>
    <derivirana_varijabla naziv="DomainObject.Predmet.ProtustrankaWithAdressOIB_1">IUSSU društvo s ograničenom odgovornošću za trgovinu i usluge, OIB 30948603787, Splitska 14 A, 21300 Makarska</derivirana_varijabla>
  </DomainObject.Predmet.ProtustrankaWithAdressOIB>
  <DomainObject.Predmet.ProtustrankaNazivFormated>
    <izvorni_sadrzaj>IUSSU društvo s ograničenom odgovornošću za trgovinu i usluge</izvorni_sadrzaj>
    <derivirana_varijabla naziv="DomainObject.Predmet.ProtustrankaNazivFormated_1">IUSSU društvo s ograničenom odgovornošću za trgovinu i usluge</derivirana_varijabla>
  </DomainObject.Predmet.ProtustrankaNazivFormated>
  <DomainObject.Predmet.ProtustrankaNazivFormatedOIB>
    <izvorni_sadrzaj>IUSSU društvo s ograničenom odgovornošću za trgovinu i usluge, OIB 30948603787</izvorni_sadrzaj>
    <derivirana_varijabla naziv="DomainObject.Predmet.ProtustrankaNazivFormatedOIB_1">IUSSU društvo s ograničenom odgovornošću za trgovinu i usluge, OIB 30948603787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4768.82</izvorni_sadrzaj>
    <derivirana_varijabla naziv="DomainObject.Predmet.TrenutnaVrijednost_1">4768.82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IUSSU društvo s ograničenom odgovornošću za trgovinu i usluge</item>
    </izvorni_sadrzaj>
    <derivirana_varijabla naziv="DomainObject.Predmet.ProtuStrankaListFormated_1">
      <item>IUSSU društvo s ograničenom odgovornošću za trgovinu i usluge</item>
    </derivirana_varijabla>
  </DomainObject.Predmet.ProtuStrankaListFormated>
  <DomainObject.Predmet.ProtuStrankaListFormatedOIB>
    <izvorni_sadrzaj>
      <item>IUSSU društvo s ograničenom odgovornošću za trgovinu i usluge, OIB 30948603787</item>
    </izvorni_sadrzaj>
    <derivirana_varijabla naziv="DomainObject.Predmet.ProtuStrankaListFormatedOIB_1">
      <item>IUSSU društvo s ograničenom odgovornošću za trgovinu i usluge, OIB 30948603787</item>
    </derivirana_varijabla>
  </DomainObject.Predmet.ProtuStrankaListFormatedOIB>
  <DomainObject.Predmet.ProtuStrankaListFormatedWithAdress>
    <izvorni_sadrzaj>
      <item>IUSSU društvo s ograničenom odgovornošću za trgovinu i usluge, Splitska 14 A, 21300 Makarska</item>
    </izvorni_sadrzaj>
    <derivirana_varijabla naziv="DomainObject.Predmet.ProtuStrankaListFormatedWithAdress_1">
      <item>IUSSU društvo s ograničenom odgovornošću za trgovinu i usluge, Splitska 14 A, 21300 Makarska</item>
    </derivirana_varijabla>
  </DomainObject.Predmet.ProtuStrankaListFormatedWithAdress>
  <DomainObject.Predmet.ProtuStrankaListFormatedWithAdressOIB>
    <izvorni_sadrzaj>
      <item>IUSSU društvo s ograničenom odgovornošću za trgovinu i usluge, OIB 30948603787, Splitska 14 A, 21300 Makarska</item>
    </izvorni_sadrzaj>
    <derivirana_varijabla naziv="DomainObject.Predmet.ProtuStrankaListFormatedWithAdressOIB_1">
      <item>IUSSU društvo s ograničenom odgovornošću za trgovinu i usluge, OIB 30948603787, Splitska 14 A, 21300 Makarska</item>
    </derivirana_varijabla>
  </DomainObject.Predmet.ProtuStrankaListFormatedWithAdressOIB>
  <DomainObject.Predmet.ProtuStrankaListNazivFormated>
    <izvorni_sadrzaj>
      <item>IUSSU društvo s ograničenom odgovornošću za trgovinu i usluge</item>
    </izvorni_sadrzaj>
    <derivirana_varijabla naziv="DomainObject.Predmet.ProtuStrankaListNazivFormated_1">
      <item>IUSSU društvo s ograničenom odgovornošću za trgovinu i usluge</item>
    </derivirana_varijabla>
  </DomainObject.Predmet.ProtuStrankaListNazivFormated>
  <DomainObject.Predmet.ProtuStrankaListNazivFormatedOIB>
    <izvorni_sadrzaj>
      <item>IUSSU društvo s ograničenom odgovornošću za trgovinu i usluge, OIB 30948603787</item>
    </izvorni_sadrzaj>
    <derivirana_varijabla naziv="DomainObject.Predmet.ProtuStrankaListNazivFormatedOIB_1">
      <item>IUSSU društvo s ograničenom odgovornošću za trgovinu i usluge, OIB 30948603787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St-1415/2015-5</izvorni_sadrzaj>
    <derivirana_varijabla naziv="DomainObject.PoslovniBrojDokumenta_1">St-1415/2015-5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IUSSU društvo s ograničenom odgovornošću za trgovinu i usluge</izvorni_sadrzaj>
    <derivirana_varijabla naziv="DomainObject.Predmet.ProtustrankaIDrugi_1">IUSSU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IUSSU društvo s ograničenom odgovornošću za trgovinu i usluge, OIB 30948603787, Splitska 14 A, 21300 Makarska</izvorni_sadrzaj>
    <derivirana_varijabla naziv="DomainObject.Predmet.ProtustrankaIDrugiAdressOIB_1">IUSSU društvo s ograničenom odgovornošću za trgovinu i usluge, OIB 30948603787, Splitska 14 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IUSSU društvo s ograničenom odgovornošću za trgovinu i usluge</item>
      <item>FINANCIJSKA AGENCIJA RC SPLIT</item>
    </izvorni_sadrzaj>
    <derivirana_varijabla naziv="DomainObject.Predmet.SudioniciListNaziv_1">
      <item>IUSSU društvo s ograničenom odgovornošću za trgovinu i usluge</item>
      <item>FINANCIJSKA AGENCIJA RC SPLIT</item>
    </derivirana_varijabla>
  </DomainObject.Predmet.SudioniciListNaziv>
  <DomainObject.Predmet.SudioniciListAdressOIB>
    <izvorni_sadrzaj>
      <item>IUSSU društvo s ograničenom odgovornošću za trgovinu i usluge, OIB 30948603787, Splitska 14 A,21300 Makarska</item>
      <item>FINANCIJSKA AGENCIJA RC SPLIT, OIB 85821130368, Mažuranićevo šetalište 24b,21000 Split</item>
    </izvorni_sadrzaj>
    <derivirana_varijabla naziv="DomainObject.Predmet.SudioniciListAdressOIB_1">
      <item>IUSSU društvo s ograničenom odgovornošću za trgovinu i usluge, OIB 30948603787, Splitska 14 A,21300 Makarska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FEA8A-F66B-4821-A376-D71690851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4206</properties:Characters>
  <properties:Lines>136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2016-05-05T10:16:00Z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