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1786" w:rsidR="00546A6A" w:rsidRPr="00C839AA">
        <w:tc>
          <w:tcPr>
            <w:tcW w:type="dxa" w:w="2985"/>
            <w:shd w:fill="auto" w:color="auto" w:val="clear"/>
          </w:tcPr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7b1f6fe" w14:paraId="7b1f6fe" w:rsidRDefault="00546A6A" w:rsidP="00546A6A" w:rsidR="00546A6A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1786" w:rsidR="00546A6A" w:rsidRPr="00C839AA">
        <w:trPr>
          <w:jc w:val="right"/>
        </w:trPr>
        <w:tc>
          <w:tcPr>
            <w:tcW w:type="dxa" w:w="4320"/>
          </w:tcPr>
          <w:p w:rsidRDefault="00546A6A" w:rsidP="00D42D71" w:rsidR="00546A6A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D42D71">
              <w:rPr>
                <w:rFonts w:hAnsi="Times New Roman" w:ascii="Times New Roman"/>
                <w:snapToGrid/>
                <w:szCs w:val="24"/>
                <w:lang w:eastAsia="hr-HR" w:val="hr-HR"/>
              </w:rPr>
              <w:t>738/16-49</w:t>
            </w:r>
          </w:p>
        </w:tc>
      </w:tr>
    </w:tbl>
    <w:p w:rsidRDefault="002B4DF8" w:rsidP="00546A6A" w:rsidR="00546A6A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2B4DF8" w:rsidP="00546A6A" w:rsidR="002B4DF8">
      <w:pPr>
        <w:rPr>
          <w:rFonts w:hAnsi="Times New Roman" w:ascii="Times New Roman"/>
          <w:bCs/>
          <w:szCs w:val="24"/>
          <w:lang w:val="hr-HR"/>
        </w:rPr>
      </w:pPr>
    </w:p>
    <w:p w:rsidRDefault="002B4DF8" w:rsidP="00546A6A" w:rsidR="002B4DF8" w:rsidRPr="002B4DF8">
      <w:pPr>
        <w:rPr>
          <w:rFonts w:hAnsi="Times New Roman" w:ascii="Times New Roman"/>
          <w:bCs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546A6A" w:rsidP="00546A6A" w:rsidR="00546A6A">
      <w:pPr>
        <w:jc w:val="center"/>
        <w:rPr>
          <w:rFonts w:hAnsi="Times New Roman" w:ascii="Times New Roman"/>
          <w:szCs w:val="24"/>
          <w:lang w:val="hr-HR"/>
        </w:rPr>
      </w:pPr>
    </w:p>
    <w:p w:rsidRDefault="002B4DF8" w:rsidP="00546A6A" w:rsidR="002B4DF8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350D1" w:rsidR="000350D1" w:rsidRPr="00852668">
      <w:pPr>
        <w:rPr>
          <w:rFonts w:hAnsi="Times New Roman" w:ascii="Times New Roman"/>
          <w:szCs w:val="24"/>
          <w:lang w:val="hr-HR"/>
        </w:rPr>
      </w:pPr>
    </w:p>
    <w:p w:rsidRDefault="007B215E" w:rsidP="00803597" w:rsidR="000350D1" w:rsidRPr="00546A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132F">
        <w:rPr>
          <w:rFonts w:hAnsi="Times New Roman" w:ascii="Times New Roman"/>
          <w:lang w:val="hr-HR"/>
        </w:rPr>
        <w:t>Trgovački sud u Varaždinu, po sucu pojedincu, Kseniji Flack-Makitan, u</w:t>
      </w:r>
      <w:r w:rsidR="00803597" w:rsidRPr="00803597">
        <w:rPr>
          <w:rFonts w:hAnsi="Times New Roman" w:ascii="Times New Roman"/>
          <w:szCs w:val="24"/>
          <w:lang w:val="hr-HR"/>
        </w:rPr>
        <w:t xml:space="preserve"> stečajnom postupku nad </w:t>
      </w:r>
      <w:r w:rsidR="00D42D71" w:rsidRPr="001B6C2E">
        <w:rPr>
          <w:rFonts w:hAnsi="Times New Roman" w:ascii="Times New Roman"/>
          <w:szCs w:val="24"/>
          <w:lang w:val="hr-HR"/>
        </w:rPr>
        <w:t>imovinom dužnika pojedinca MLADENA BRATINŠČAK, vlasnika obrta "MB" Završni građevinski obrtnički radovi u stečaju, OIB: 09880376426, Savska Ves, Radnička 128</w:t>
      </w:r>
      <w:r w:rsidR="002B4DF8">
        <w:rPr>
          <w:rFonts w:hAnsi="Times New Roman" w:ascii="Times New Roman"/>
          <w:szCs w:val="24"/>
          <w:lang w:val="hr-HR"/>
        </w:rPr>
        <w:t xml:space="preserve">, </w:t>
      </w:r>
      <w:r w:rsidR="00984FC8">
        <w:rPr>
          <w:rFonts w:hAnsi="Times New Roman" w:ascii="Times New Roman"/>
          <w:szCs w:val="24"/>
          <w:lang w:val="hr-HR"/>
        </w:rPr>
        <w:t>7</w:t>
      </w:r>
      <w:r w:rsidR="00D42D71">
        <w:rPr>
          <w:rFonts w:hAnsi="Times New Roman" w:ascii="Times New Roman"/>
          <w:szCs w:val="24"/>
          <w:lang w:val="hr-HR"/>
        </w:rPr>
        <w:t>. studenog</w:t>
      </w:r>
      <w:r w:rsidR="00546A6A">
        <w:rPr>
          <w:rFonts w:hAnsi="Times New Roman" w:ascii="Times New Roman"/>
          <w:szCs w:val="24"/>
          <w:lang w:val="hr-HR"/>
        </w:rPr>
        <w:t xml:space="preserve"> 2018.</w:t>
      </w:r>
    </w:p>
    <w:p w:rsidRDefault="002B4DF8" w:rsidP="00005973" w:rsidR="002B4DF8" w:rsidRPr="00852668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966883" w:rsidP="0024138D" w:rsidR="00EB6560" w:rsidRPr="0024138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Skupština</w:t>
      </w:r>
      <w:r w:rsidR="008F0F58" w:rsidRPr="0024138D">
        <w:rPr>
          <w:rFonts w:hAnsi="Times New Roman" w:ascii="Times New Roman"/>
          <w:szCs w:val="24"/>
          <w:lang w:val="hr-HR"/>
        </w:rPr>
        <w:t xml:space="preserve"> vjerovnika</w:t>
      </w:r>
      <w:r>
        <w:rPr>
          <w:rFonts w:hAnsi="Times New Roman" w:ascii="Times New Roman"/>
          <w:szCs w:val="24"/>
          <w:lang w:val="hr-HR"/>
        </w:rPr>
        <w:t xml:space="preserve"> u ovome predmetu zakazana</w:t>
      </w:r>
      <w:r w:rsidR="00EB6560" w:rsidRPr="0024138D">
        <w:rPr>
          <w:rFonts w:hAnsi="Times New Roman" w:ascii="Times New Roman"/>
          <w:szCs w:val="24"/>
          <w:lang w:val="hr-HR"/>
        </w:rPr>
        <w:t xml:space="preserve"> za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D42D71">
        <w:rPr>
          <w:rFonts w:hAnsi="Times New Roman" w:ascii="Times New Roman"/>
          <w:b/>
          <w:szCs w:val="24"/>
          <w:lang w:val="hr-HR"/>
        </w:rPr>
        <w:t>13. studenog</w:t>
      </w:r>
      <w:r w:rsidR="008F0F58" w:rsidRPr="0024138D">
        <w:rPr>
          <w:rFonts w:hAnsi="Times New Roman" w:ascii="Times New Roman"/>
          <w:b/>
          <w:szCs w:val="24"/>
          <w:lang w:val="hr-HR"/>
        </w:rPr>
        <w:t xml:space="preserve"> </w:t>
      </w:r>
      <w:r w:rsidR="00546A6A" w:rsidRPr="0024138D">
        <w:rPr>
          <w:rFonts w:hAnsi="Times New Roman" w:ascii="Times New Roman"/>
          <w:b/>
          <w:szCs w:val="24"/>
          <w:lang w:val="hr-HR"/>
        </w:rPr>
        <w:t>2018</w:t>
      </w:r>
      <w:r w:rsidR="007B215E" w:rsidRPr="0024138D">
        <w:rPr>
          <w:rFonts w:hAnsi="Times New Roman" w:ascii="Times New Roman"/>
          <w:b/>
          <w:szCs w:val="24"/>
          <w:lang w:val="hr-HR"/>
        </w:rPr>
        <w:t xml:space="preserve">. u </w:t>
      </w:r>
      <w:r w:rsidR="00D42D71">
        <w:rPr>
          <w:rFonts w:hAnsi="Times New Roman" w:ascii="Times New Roman"/>
          <w:b/>
          <w:szCs w:val="24"/>
          <w:lang w:val="hr-HR"/>
        </w:rPr>
        <w:t>11,45</w:t>
      </w:r>
      <w:r w:rsidR="00EB6560" w:rsidRPr="0024138D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24138D">
        <w:rPr>
          <w:rFonts w:hAnsi="Times New Roman" w:ascii="Times New Roman"/>
          <w:szCs w:val="24"/>
          <w:lang w:val="hr-HR"/>
        </w:rPr>
        <w:t xml:space="preserve">, </w:t>
      </w:r>
      <w:r w:rsidR="008F0F58" w:rsidRPr="0024138D">
        <w:rPr>
          <w:rFonts w:hAnsi="Times New Roman" w:ascii="Times New Roman"/>
          <w:lang w:val="hr-HR"/>
        </w:rPr>
        <w:t>kod Trgovačkog suda u Varaždinu, soba broj 232/II</w:t>
      </w:r>
      <w:r w:rsidR="008F0F58" w:rsidRPr="0024138D">
        <w:rPr>
          <w:rFonts w:hAnsi="Times New Roman" w:ascii="Times New Roman"/>
          <w:szCs w:val="24"/>
          <w:lang w:val="hr-HR"/>
        </w:rPr>
        <w:t xml:space="preserve">, </w:t>
      </w:r>
      <w:r w:rsidR="00EB6560" w:rsidRPr="0024138D">
        <w:rPr>
          <w:rFonts w:hAnsi="Times New Roman" w:ascii="Times New Roman"/>
          <w:szCs w:val="24"/>
          <w:lang w:val="hr-HR"/>
        </w:rPr>
        <w:t>odgađa se</w:t>
      </w:r>
      <w:r w:rsidR="00620DC3" w:rsidRPr="0024138D">
        <w:rPr>
          <w:rFonts w:hAnsi="Times New Roman" w:ascii="Times New Roman"/>
          <w:szCs w:val="24"/>
          <w:lang w:val="hr-HR"/>
        </w:rPr>
        <w:t xml:space="preserve"> zbog</w:t>
      </w:r>
      <w:r w:rsidR="00546A6A" w:rsidRPr="0024138D">
        <w:rPr>
          <w:rFonts w:hAnsi="Times New Roman" w:ascii="Times New Roman"/>
          <w:szCs w:val="24"/>
          <w:lang w:val="hr-HR"/>
        </w:rPr>
        <w:t xml:space="preserve"> </w:t>
      </w:r>
      <w:r w:rsidR="002B4DF8">
        <w:rPr>
          <w:rFonts w:hAnsi="Times New Roman" w:ascii="Times New Roman"/>
          <w:szCs w:val="24"/>
          <w:lang w:val="hr-HR"/>
        </w:rPr>
        <w:t xml:space="preserve">spriječenosti </w:t>
      </w:r>
      <w:r w:rsidR="00D42D71">
        <w:rPr>
          <w:rFonts w:hAnsi="Times New Roman" w:ascii="Times New Roman"/>
          <w:szCs w:val="24"/>
          <w:lang w:val="hr-HR"/>
        </w:rPr>
        <w:t>stečajnog upravitelja</w:t>
      </w:r>
      <w:r w:rsidR="00EB6560" w:rsidRPr="0024138D">
        <w:rPr>
          <w:rFonts w:hAnsi="Times New Roman" w:ascii="Times New Roman"/>
          <w:szCs w:val="24"/>
          <w:lang w:val="hr-HR"/>
        </w:rPr>
        <w:t xml:space="preserve">, te se </w:t>
      </w:r>
      <w:r w:rsidR="002B4DF8">
        <w:rPr>
          <w:rFonts w:hAnsi="Times New Roman" w:ascii="Times New Roman"/>
          <w:szCs w:val="24"/>
          <w:lang w:val="hr-HR"/>
        </w:rPr>
        <w:t>nova skupština</w:t>
      </w:r>
      <w:r w:rsidR="008F0F58" w:rsidRPr="0024138D">
        <w:rPr>
          <w:rFonts w:hAnsi="Times New Roman" w:ascii="Times New Roman"/>
          <w:szCs w:val="24"/>
          <w:lang w:val="hr-HR"/>
        </w:rPr>
        <w:t xml:space="preserve"> vjerovnika</w:t>
      </w:r>
      <w:r w:rsidR="00EB6560" w:rsidRPr="0024138D">
        <w:rPr>
          <w:rFonts w:hAnsi="Times New Roman" w:ascii="Times New Roman"/>
          <w:szCs w:val="24"/>
          <w:lang w:val="hr-HR"/>
        </w:rPr>
        <w:t xml:space="preserve"> zakazuje za </w:t>
      </w:r>
    </w:p>
    <w:p w:rsidRDefault="00EB6560" w:rsidP="00EB6560" w:rsidR="00EB656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B4DF8" w:rsidP="00EB6560" w:rsidR="002B4DF8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984FC8">
        <w:rPr>
          <w:rFonts w:hAnsi="Times New Roman" w:ascii="Times New Roman"/>
          <w:b/>
          <w:szCs w:val="24"/>
          <w:lang w:val="hr-HR"/>
        </w:rPr>
        <w:t>27. studenog</w:t>
      </w:r>
      <w:r w:rsidR="00546A6A">
        <w:rPr>
          <w:rFonts w:hAnsi="Times New Roman" w:ascii="Times New Roman"/>
          <w:b/>
          <w:szCs w:val="24"/>
          <w:lang w:val="hr-HR"/>
        </w:rPr>
        <w:t xml:space="preserve"> 2018.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u </w:t>
      </w:r>
      <w:r w:rsidR="00984FC8">
        <w:rPr>
          <w:rFonts w:hAnsi="Times New Roman" w:ascii="Times New Roman"/>
          <w:b/>
          <w:szCs w:val="24"/>
          <w:lang w:val="hr-HR"/>
        </w:rPr>
        <w:t>12,00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2B4DF8" w:rsidP="00EB6560" w:rsidR="002B4DF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2B4DF8" w:rsidP="00EB6560" w:rsidR="002B4DF8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2B4DF8" w:rsidP="00EB6560" w:rsidR="00EB6560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koju</w:t>
      </w:r>
      <w:r w:rsidR="00EB6560" w:rsidRPr="00852668">
        <w:rPr>
          <w:rFonts w:hAnsi="Times New Roman" w:ascii="Times New Roman"/>
          <w:szCs w:val="24"/>
          <w:lang w:val="hr-HR"/>
        </w:rPr>
        <w:t xml:space="preserve"> se </w:t>
      </w:r>
      <w:r w:rsidR="00546A6A"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="00EB6560" w:rsidRPr="00852668">
        <w:rPr>
          <w:rFonts w:hAnsi="Times New Roman" w:ascii="Times New Roman"/>
          <w:szCs w:val="24"/>
          <w:lang w:val="hr-HR"/>
        </w:rPr>
        <w:t>smatraju pozvani:</w:t>
      </w:r>
    </w:p>
    <w:p w:rsidRDefault="0024138D" w:rsidP="0024138D" w:rsidR="0024138D">
      <w:pPr>
        <w:rPr>
          <w:rFonts w:hAnsi="Times New Roman" w:ascii="Times New Roman"/>
          <w:szCs w:val="24"/>
          <w:lang w:val="hr-HR"/>
        </w:rPr>
      </w:pPr>
    </w:p>
    <w:p w:rsidRDefault="00D42D71" w:rsidP="00D42D71" w:rsidR="00D42D71" w:rsidRPr="00D42D71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-Stečajni upravitelj </w:t>
      </w:r>
      <w:r w:rsidRPr="001B6C2E">
        <w:rPr>
          <w:rFonts w:hAnsi="Times New Roman" w:ascii="Times New Roman"/>
          <w:szCs w:val="24"/>
          <w:lang w:val="hr-HR"/>
        </w:rPr>
        <w:t>Zlatko Kosec, Dubovica 4, Mali Bukovec,</w:t>
      </w:r>
    </w:p>
    <w:p w:rsidRDefault="0024138D" w:rsidP="0024138D" w:rsidR="0024138D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dužnika.</w:t>
      </w:r>
    </w:p>
    <w:p w:rsidRDefault="00803597" w:rsidP="00803597" w:rsidR="00803597" w:rsidRPr="00F4667A">
      <w:pPr>
        <w:rPr>
          <w:rFonts w:hAnsi="Times New Roman" w:ascii="Times New Roman"/>
          <w:szCs w:val="24"/>
          <w:lang w:val="hr-HR"/>
        </w:rPr>
      </w:pPr>
    </w:p>
    <w:p w:rsidRDefault="0024138D" w:rsidP="0024138D" w:rsidR="0024138D" w:rsidRPr="0024138D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24138D">
        <w:rPr>
          <w:rFonts w:hAnsi="Times New Roman" w:ascii="Times New Roman"/>
          <w:szCs w:val="24"/>
          <w:lang w:val="hr-HR"/>
        </w:rPr>
        <w:t xml:space="preserve">Za </w:t>
      </w:r>
      <w:r w:rsidR="002B4DF8">
        <w:rPr>
          <w:rFonts w:hAnsi="Times New Roman" w:ascii="Times New Roman"/>
          <w:szCs w:val="24"/>
          <w:lang w:val="hr-HR"/>
        </w:rPr>
        <w:t>skupštinu vjerovnika</w:t>
      </w:r>
      <w:r w:rsidRPr="0024138D">
        <w:rPr>
          <w:rFonts w:hAnsi="Times New Roman" w:ascii="Times New Roman"/>
          <w:szCs w:val="24"/>
          <w:lang w:val="hr-HR"/>
        </w:rPr>
        <w:t xml:space="preserve"> predlaže se sljedeći</w:t>
      </w:r>
    </w:p>
    <w:p w:rsidRDefault="0024138D" w:rsidP="0024138D" w:rsidR="0024138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4138D" w:rsidP="0024138D" w:rsidR="0024138D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4138D" w:rsidP="0024138D" w:rsidR="0024138D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4138D" w:rsidP="0024138D" w:rsidR="0024138D" w:rsidRPr="001C15BF">
      <w:pPr>
        <w:jc w:val="center"/>
        <w:rPr>
          <w:rFonts w:hAnsi="Times New Roman" w:ascii="Times New Roman"/>
          <w:szCs w:val="24"/>
          <w:lang w:val="hr-HR"/>
        </w:rPr>
      </w:pPr>
    </w:p>
    <w:p w:rsidRDefault="00984FC8" w:rsidP="002B4DF8" w:rsidR="002B4DF8">
      <w:pPr>
        <w:numPr>
          <w:ilvl w:val="0"/>
          <w:numId w:val="15"/>
        </w:numPr>
        <w:tabs>
          <w:tab w:pos="1440" w:val="clear"/>
          <w:tab w:pos="1080" w:val="num"/>
        </w:tabs>
        <w:ind w:left="1080"/>
        <w:jc w:val="both"/>
        <w:rPr>
          <w:rFonts w:hAnsi="Times New Roman" w:ascii="Times New Roman"/>
          <w:szCs w:val="24"/>
          <w:lang w:val="hr-HR"/>
        </w:rPr>
      </w:pPr>
      <w:r w:rsidRPr="00984FC8">
        <w:rPr>
          <w:rFonts w:hAnsi="Times New Roman" w:ascii="Times New Roman"/>
          <w:szCs w:val="24"/>
          <w:lang w:val="hr-HR"/>
        </w:rPr>
        <w:t xml:space="preserve">Odlučivanje o načinima i uvjetima unovčenje nekretnine dužnika pojedinca koja nije opterećena založnim pravima, </w:t>
      </w:r>
    </w:p>
    <w:p w:rsidRDefault="00984FC8" w:rsidP="00984FC8" w:rsidR="00984FC8" w:rsidRPr="00984F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B4DF8" w:rsidP="002B4DF8" w:rsidR="002B4DF8">
      <w:pPr>
        <w:numPr>
          <w:ilvl w:val="0"/>
          <w:numId w:val="15"/>
        </w:numPr>
        <w:tabs>
          <w:tab w:pos="1440" w:val="clear"/>
          <w:tab w:pos="1080" w:val="num"/>
        </w:tabs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2B4DF8" w:rsidP="002B4DF8" w:rsidR="002B4DF8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2B4DF8" w:rsidR="002B4DF8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2B4DF8" w:rsidR="002B4DF8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984FC8" w:rsidR="002B4DF8" w:rsidRPr="00984FC8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984FC8">
        <w:rPr>
          <w:rFonts w:hAnsi="Times New Roman" w:ascii="Times New Roman"/>
          <w:szCs w:val="24"/>
          <w:lang w:val="hr-HR"/>
        </w:rPr>
        <w:t>Stečajni vjerovnici se na ovu skupštinu vjerovnika pozivaju objavom ovog rješenja na e-Oglasnoj ploči ovoga suda.</w:t>
      </w:r>
    </w:p>
    <w:p w:rsidRDefault="002B4DF8" w:rsidP="0024138D" w:rsidR="002B4DF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84FC8" w:rsidP="0024138D" w:rsidR="00984FC8" w:rsidRPr="0024138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B4596" w:rsidP="002B4DF8" w:rsidR="00546A6A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984FC8">
        <w:rPr>
          <w:rFonts w:hAnsi="Times New Roman" w:ascii="Times New Roman"/>
          <w:szCs w:val="24"/>
          <w:lang w:val="hr-HR"/>
        </w:rPr>
        <w:t>7</w:t>
      </w:r>
      <w:r w:rsidR="00D42D71">
        <w:rPr>
          <w:rFonts w:hAnsi="Times New Roman" w:ascii="Times New Roman"/>
          <w:szCs w:val="24"/>
          <w:lang w:val="hr-HR"/>
        </w:rPr>
        <w:t>. studenog</w:t>
      </w:r>
      <w:r w:rsidR="00546A6A">
        <w:rPr>
          <w:rFonts w:hAnsi="Times New Roman" w:ascii="Times New Roman"/>
          <w:szCs w:val="24"/>
          <w:lang w:val="hr-HR"/>
        </w:rPr>
        <w:t xml:space="preserve"> 2018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2B4DF8" w:rsidP="002B4DF8" w:rsidR="002B4DF8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Sudac: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Ksenija Flack-Makitan, v. r.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Za točnost otpravka – ovlašteni službenik</w:t>
      </w:r>
    </w:p>
    <w:p w:rsidRDefault="00546A6A" w:rsidP="00546A6A" w:rsidR="00546A6A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P="00620DC3" w:rsid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620DC3" w:rsidR="002B4DF8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D42D71" w:rsidP="00D42D71" w:rsidR="00D42D7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D42D71" w:rsidP="00D42D71" w:rsidR="00D42D71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D42D71" w:rsidP="00D42D71" w:rsidR="00D42D71" w:rsidRPr="00204A80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D42D71" w:rsidP="00D42D71" w:rsidR="00D42D71" w:rsidRPr="001B6C2E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 xml:space="preserve">Stečajni upravitelj </w:t>
      </w:r>
      <w:r w:rsidRPr="001B6C2E">
        <w:rPr>
          <w:rFonts w:hAnsi="Times New Roman" w:ascii="Times New Roman"/>
          <w:szCs w:val="24"/>
          <w:lang w:val="hr-HR"/>
        </w:rPr>
        <w:t>Zlatko Kosec, Dubovica 4, Mali Bukovec,</w:t>
      </w:r>
    </w:p>
    <w:p w:rsidRDefault="00D42D71" w:rsidP="00D42D71" w:rsidR="00D42D71" w:rsidRPr="00204A80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p w:rsidRDefault="00852668" w:rsidP="00D42D71" w:rsidR="00852668" w:rsidRPr="00546A6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546A6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27A" w:rsidP="00432279" w:rsidR="0099727A">
      <w:r>
        <w:separator/>
      </w:r>
    </w:p>
  </w:endnote>
  <w:endnote w:id="0" w:type="continuationSeparator">
    <w:p w:rsidRDefault="0099727A" w:rsidP="00432279" w:rsidR="00997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27A" w:rsidP="00432279" w:rsidR="0099727A">
      <w:r>
        <w:separator/>
      </w:r>
    </w:p>
  </w:footnote>
  <w:footnote w:id="0" w:type="continuationSeparator">
    <w:p w:rsidRDefault="0099727A" w:rsidP="00432279" w:rsidR="00997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6A2DE8" w:rsidRPr="006A2DE8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803597">
      <w:rPr>
        <w:rFonts w:hAnsi="Times New Roman" w:ascii="Times New Roman"/>
        <w:szCs w:val="24"/>
        <w:lang w:val="hr-HR"/>
      </w:rPr>
      <w:t>St-</w:t>
    </w:r>
    <w:r w:rsidR="00D42D71">
      <w:rPr>
        <w:rFonts w:hAnsi="Times New Roman" w:ascii="Times New Roman"/>
        <w:szCs w:val="24"/>
        <w:lang w:val="hr-HR"/>
      </w:rPr>
      <w:t>738/16-49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01C5D24"/>
    <w:multiLevelType w:val="hybridMultilevel"/>
    <w:tmpl w:val="82B4D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5E054D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8"/>
  </w:num>
  <w:num w:numId="5">
    <w:abstractNumId w:val="11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9"/>
  </w:num>
  <w:num w:numId="12">
    <w:abstractNumId w:val="1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2FEE"/>
    <w:rsid w:val="001757DC"/>
    <w:rsid w:val="001B0C3E"/>
    <w:rsid w:val="001B4596"/>
    <w:rsid w:val="001E5CA5"/>
    <w:rsid w:val="001E6E1E"/>
    <w:rsid w:val="0022281B"/>
    <w:rsid w:val="0024138D"/>
    <w:rsid w:val="0029562A"/>
    <w:rsid w:val="002B4DF8"/>
    <w:rsid w:val="002E34EF"/>
    <w:rsid w:val="002F121C"/>
    <w:rsid w:val="00382F67"/>
    <w:rsid w:val="00396DCC"/>
    <w:rsid w:val="003B044A"/>
    <w:rsid w:val="003B2BDF"/>
    <w:rsid w:val="003C201B"/>
    <w:rsid w:val="003D2204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52522D"/>
    <w:rsid w:val="00533991"/>
    <w:rsid w:val="00546A6A"/>
    <w:rsid w:val="0056132F"/>
    <w:rsid w:val="00575E53"/>
    <w:rsid w:val="005775D5"/>
    <w:rsid w:val="0059465E"/>
    <w:rsid w:val="00605585"/>
    <w:rsid w:val="00605652"/>
    <w:rsid w:val="00620DC3"/>
    <w:rsid w:val="0068065F"/>
    <w:rsid w:val="006A2DE8"/>
    <w:rsid w:val="006E4704"/>
    <w:rsid w:val="00712ED8"/>
    <w:rsid w:val="007A7BFB"/>
    <w:rsid w:val="007B215E"/>
    <w:rsid w:val="007F4BBC"/>
    <w:rsid w:val="00803597"/>
    <w:rsid w:val="00844CA0"/>
    <w:rsid w:val="00852668"/>
    <w:rsid w:val="00854875"/>
    <w:rsid w:val="00855C8F"/>
    <w:rsid w:val="008B7796"/>
    <w:rsid w:val="008C34BC"/>
    <w:rsid w:val="008F0F58"/>
    <w:rsid w:val="009232B7"/>
    <w:rsid w:val="00923685"/>
    <w:rsid w:val="00966883"/>
    <w:rsid w:val="00973F7F"/>
    <w:rsid w:val="00984FC8"/>
    <w:rsid w:val="0099727A"/>
    <w:rsid w:val="009A46FA"/>
    <w:rsid w:val="009C013E"/>
    <w:rsid w:val="009E3C83"/>
    <w:rsid w:val="00A20499"/>
    <w:rsid w:val="00A340A7"/>
    <w:rsid w:val="00AA7C3D"/>
    <w:rsid w:val="00AB4EC6"/>
    <w:rsid w:val="00B04F48"/>
    <w:rsid w:val="00B75391"/>
    <w:rsid w:val="00B937BF"/>
    <w:rsid w:val="00BE1303"/>
    <w:rsid w:val="00C10464"/>
    <w:rsid w:val="00C16777"/>
    <w:rsid w:val="00C20E19"/>
    <w:rsid w:val="00C75812"/>
    <w:rsid w:val="00D42D71"/>
    <w:rsid w:val="00D47FDB"/>
    <w:rsid w:val="00D93EB1"/>
    <w:rsid w:val="00DA5BF0"/>
    <w:rsid w:val="00E43F0C"/>
    <w:rsid w:val="00EA53F1"/>
    <w:rsid w:val="00EB0196"/>
    <w:rsid w:val="00EB6560"/>
    <w:rsid w:val="00EE5638"/>
    <w:rsid w:val="00EF4924"/>
    <w:rsid w:val="00EF7C3E"/>
    <w:rsid w:val="00F00C24"/>
    <w:rsid w:val="00F4667A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A2DE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A2DE8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DE8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2DE8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A2DE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A2DE8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DE8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2DE8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Bratinšćak</izvorni_sadrzaj>
    <derivirana_varijabla naziv="DomainObject.Predmet.StrankaFormated_1">  Mladen Bratinšćak</derivirana_varijabla>
  </DomainObject.Predmet.StrankaFormated>
  <DomainObject.Predmet.StrankaFormatedOIB>
    <izvorni_sadrzaj>  Mladen Bratinšćak, OIB 09880376426</izvorni_sadrzaj>
    <derivirana_varijabla naziv="DomainObject.Predmet.StrankaFormatedOIB_1">  Mladen Bratinšćak, OIB 09880376426</derivirana_varijabla>
  </DomainObject.Predmet.StrankaFormatedOIB>
  <DomainObject.Predmet.StrankaFormatedWithAdress>
    <izvorni_sadrzaj> Mladen Bratinšćak, Radnička 128, 40000 Savska Ves</izvorni_sadrzaj>
    <derivirana_varijabla naziv="DomainObject.Predmet.StrankaFormatedWithAdress_1"> Mladen Bratinšćak, Radnička 128, 40000 Savska Ves</derivirana_varijabla>
  </DomainObject.Predmet.StrankaFormatedWithAdress>
  <DomainObject.Predmet.StrankaFormatedWithAdressOIB>
    <izvorni_sadrzaj> Mladen Bratinšćak, OIB 09880376426, Radnička 128, 40000 Savska Ves</izvorni_sadrzaj>
    <derivirana_varijabla naziv="DomainObject.Predmet.StrankaFormatedWithAdressOIB_1"> Mladen Bratinšćak, OIB 09880376426, Radnička 128, 40000 Savska Ves</derivirana_varijabla>
  </DomainObject.Predmet.StrankaFormatedWithAdressOIB>
  <DomainObject.Predmet.StrankaWithAdress>
    <izvorni_sadrzaj>Mladen Bratinšćak Radnička 128,40000 Savska Ves</izvorni_sadrzaj>
    <derivirana_varijabla naziv="DomainObject.Predmet.StrankaWithAdress_1">Mladen Bratinšćak Radnička 128,40000 Savska Ves</derivirana_varijabla>
  </DomainObject.Predmet.StrankaWithAdress>
  <DomainObject.Predmet.StrankaWithAdressOIB>
    <izvorni_sadrzaj>Mladen Bratinšćak, OIB 09880376426, Radnička 128,40000 Savska Ves</izvorni_sadrzaj>
    <derivirana_varijabla naziv="DomainObject.Predmet.StrankaWithAdressOIB_1">Mladen Bratinšćak, OIB 09880376426, Radnička 128,40000 Savska Ves</derivirana_varijabla>
  </DomainObject.Predmet.StrankaWithAdressOIB>
  <DomainObject.Predmet.StrankaNazivFormated>
    <izvorni_sadrzaj>Mladen Bratinšćak</izvorni_sadrzaj>
    <derivirana_varijabla naziv="DomainObject.Predmet.StrankaNazivFormated_1">Mladen Bratinšćak</derivirana_varijabla>
  </DomainObject.Predmet.StrankaNazivFormated>
  <DomainObject.Predmet.StrankaNazivFormatedOIB>
    <izvorni_sadrzaj>Mladen Bratinšćak, OIB 09880376426</izvorni_sadrzaj>
    <derivirana_varijabla naziv="DomainObject.Predmet.StrankaNazivFormatedOIB_1">Mladen Bratinšćak, OIB 09880376426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323720.63</izvorni_sadrzaj>
    <derivirana_varijabla naziv="DomainObject.Predmet.TrenutnaVrijednost_1">323720.63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Mladen Bratinšćak</item>
    </izvorni_sadrzaj>
    <derivirana_varijabla naziv="DomainObject.Predmet.StrankaListFormated_1">
      <item>Mladen Bratinšćak</item>
    </derivirana_varijabla>
  </DomainObject.Predmet.StrankaListFormated>
  <DomainObject.Predmet.StrankaListFormatedOIB>
    <izvorni_sadrzaj>
      <item>Mladen Bratinšćak, OIB 09880376426</item>
    </izvorni_sadrzaj>
    <derivirana_varijabla naziv="DomainObject.Predmet.StrankaListFormatedOIB_1">
      <item>Mladen Bratinšćak, OIB 09880376426</item>
    </derivirana_varijabla>
  </DomainObject.Predmet.StrankaListFormatedOIB>
  <DomainObject.Predmet.StrankaListFormatedWithAdress>
    <izvorni_sadrzaj>
      <item>Mladen Bratinšćak, Radnička 128, 40000 Savska Ves</item>
    </izvorni_sadrzaj>
    <derivirana_varijabla naziv="DomainObject.Predmet.StrankaListFormatedWithAdress_1">
      <item>Mladen Bratinšćak, Radnička 128, 40000 Savska Ves</item>
    </derivirana_varijabla>
  </DomainObject.Predmet.StrankaListFormatedWithAdress>
  <DomainObject.Predmet.StrankaListFormatedWithAdressOIB>
    <izvorni_sadrzaj>
      <item>Mladen Bratinšćak, OIB 09880376426, Radnička 128, 40000 Savska Ves</item>
    </izvorni_sadrzaj>
    <derivirana_varijabla naziv="DomainObject.Predmet.StrankaListFormatedWithAdressOIB_1">
      <item>Mladen Bratinšćak, OIB 09880376426, Radnička 128, 40000 Savska Ves</item>
    </derivirana_varijabla>
  </DomainObject.Predmet.StrankaListFormatedWithAdressOIB>
  <DomainObject.Predmet.StrankaListNazivFormated>
    <izvorni_sadrzaj>
      <item>Mladen Bratinšćak</item>
    </izvorni_sadrzaj>
    <derivirana_varijabla naziv="DomainObject.Predmet.StrankaListNazivFormated_1">
      <item>Mladen Bratinšćak</item>
    </derivirana_varijabla>
  </DomainObject.Predmet.StrankaListNazivFormated>
  <DomainObject.Predmet.StrankaListNazivFormatedOIB>
    <izvorni_sadrzaj>
      <item>Mladen Bratinšćak, OIB 09880376426</item>
    </izvorni_sadrzaj>
    <derivirana_varijabla naziv="DomainObject.Predmet.StrankaListNazivFormatedOIB_1">
      <item>Mladen Bratinšćak, OIB 09880376426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Bratinšćak</izvorni_sadrzaj>
    <derivirana_varijabla naziv="DomainObject.Predmet.StrankaIDrugi_1">Mladen Bratinšćak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Bratinšćak, OIB 09880376426, Radnička 128, 40000 Savska Ves</izvorni_sadrzaj>
    <derivirana_varijabla naziv="DomainObject.Predmet.StrankaIDrugiAdressOIB_1">Mladen Bratinšćak, OIB 09880376426, Radnička 128,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Bratinšćak</item>
    </izvorni_sadrzaj>
    <derivirana_varijabla naziv="DomainObject.Predmet.SudioniciListNaziv_1">
      <item>Mladen Bratinšćak</item>
    </derivirana_varijabla>
  </DomainObject.Predmet.SudioniciListNaziv>
  <DomainObject.Predmet.SudioniciListAdressOIB>
    <izvorni_sadrzaj>
      <item>Mladen Bratinšćak, OIB 09880376426, Radnička 128,40000 Savska Ves</item>
    </izvorni_sadrzaj>
    <derivirana_varijabla naziv="DomainObject.Predmet.SudioniciListAdressOIB_1"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09880376426</item>
    </izvorni_sadrzaj>
    <derivirana_varijabla naziv="DomainObject.Predmet.SudioniciListNazivOIB_1">
      <item>, OIB 09880376426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studenog 2016.</izvorni_sadrzaj>
    <derivirana_varijabla naziv="DomainObject.Predmet.DatumZadnjeOdrzaneSudskeRadnje_1">17. studenog 2016.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St-738/2016-45</izvorni_sadrzaj>
    <derivirana_varijabla naziv="DomainObject.PredzadnjaOdlukaIzPredmeta.Oznaka_1">St-738/2016-45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8FC9D-489C-4F30-944A-7424221EC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251</properties:Words>
  <properties:Characters>1284</properties:Characters>
  <properties:Lines>74</properties:Lines>
  <properties:Paragraphs>28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2018-11-07T08:23:00Z</cp:lastPrinted>
  <dcterms:modified xmlns:xsi="http://www.w3.org/2001/XMLSchema-instance" xsi:type="dcterms:W3CDTF">2018-11-07T08:23:00Z</dcterms:modified>
  <cp:revision>26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(ST-738-16-49 RJEŠENJE O ODGODI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