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862cb" w14:paraId="41862cb" w:rsidRDefault="00AE649C" w:rsidP="00A31A21" w:rsidR="00AE649C" w:rsidRPr="00B76F3C">
      <w:pPr>
        <w:pStyle w:val="Naslov3"/>
        <w:spacing w:after="0"/>
        <w15:collapsed w:val="false"/>
      </w:pPr>
      <w:bookmarkStart w:name="_GoBack" w:id="0"/>
      <w:bookmarkEnd w:id="0"/>
    </w:p>
    <w:p w:rsidRDefault="00A31A21" w:rsidP="00A31A21" w:rsidR="00A31A21" w:rsidRPr="00A31A21">
      <w:pPr>
        <w:pStyle w:val="SudNaziv"/>
        <w:ind w:firstLine="708" w:left="4956"/>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A31A21"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flipH="true">
                                      <a:off y="0" x="0"/>
                                      <a:ext cy="961200" cx="720000"/>
                                    </a:xfrm>
                                    <a:prstGeom prst="rect">
                                      <a:avLst/>
                                    </a:prstGeom>
                                    <a:noFill/>
                                    <a:ln>
                                      <a:noFill/>
                                    </a:ln>
                                  </pic:spPr>
                                </pic:pic>
                              </a:graphicData>
                            </a:graphic>
                          </wp:inline>
                        </w:drawing>
                      </w:r>
                    </w:p>
                  </w:sdtContent>
                </w:sdt>
              </w:txbxContent>
            </v:textbox>
            <w10:wrap anchory="page" anchorx="page"/>
          </v:shape>
        </w:pict>
      </w:r>
      <w:r>
        <w:rPr>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Pr>
          <w:bCs/>
        </w:rPr>
        <w:t>Poslovni broj: 4 St-145/16-11</w:t>
      </w:r>
      <w:r>
        <w:rPr>
          <w:bCs/>
        </w:rPr>
        <w:tab/>
      </w:r>
    </w:p>
    <w:p w:rsidRDefault="00A31A21" w:rsidP="00A31A21" w:rsidR="00A31A21">
      <w:pPr>
        <w:spacing w:after="0"/>
      </w:pPr>
    </w:p>
    <w:p w:rsidRDefault="00A31A21" w:rsidP="00A31A21" w:rsidR="00A31A21">
      <w:pPr>
        <w:spacing w:after="0"/>
        <w:ind w:firstLine="720"/>
        <w:rPr>
          <w:b/>
        </w:rPr>
      </w:pPr>
    </w:p>
    <w:p w:rsidRDefault="00A31A21" w:rsidP="00A31A21" w:rsidR="00A31A21">
      <w:pPr>
        <w:spacing w:after="0"/>
        <w:ind w:firstLine="720"/>
        <w:rPr>
          <w:b/>
        </w:rPr>
      </w:pPr>
    </w:p>
    <w:p w:rsidRDefault="00A31A21" w:rsidP="00A31A21" w:rsidR="00A31A21">
      <w:pPr>
        <w:spacing w:after="0"/>
        <w:rPr>
          <w:b/>
        </w:rPr>
      </w:pPr>
      <w:r>
        <w:rPr>
          <w:b/>
        </w:rPr>
        <w:t xml:space="preserve">       REPUBLIKA HRVATSKA</w:t>
      </w:r>
    </w:p>
    <w:p w:rsidRDefault="00A31A21" w:rsidP="00A31A21" w:rsidR="00A31A21">
      <w:pPr>
        <w:spacing w:after="0"/>
        <w:rPr>
          <w:b/>
        </w:rPr>
      </w:pPr>
      <w:r>
        <w:t>TRGOVAČKI SUD U VARAŽDINU</w:t>
      </w:r>
    </w:p>
    <w:p w:rsidRDefault="00A31A21" w:rsidP="00A31A21" w:rsidR="00A31A21">
      <w:pPr>
        <w:spacing w:after="0"/>
      </w:pPr>
      <w:r>
        <w:t xml:space="preserve">                 Braće Radića 2</w:t>
      </w:r>
    </w:p>
    <w:p w:rsidRDefault="00A31A21" w:rsidP="00A31A21" w:rsidR="00A31A21">
      <w:pPr>
        <w:spacing w:after="0"/>
        <w:jc w:val="both"/>
        <w:rPr>
          <w:rFonts w:cs="Times New Roman"/>
        </w:rPr>
      </w:pPr>
      <w:r>
        <w:rPr>
          <w:rFonts w:cs="Times New Roman"/>
        </w:rPr>
        <w:t xml:space="preserve">       </w:t>
      </w:r>
    </w:p>
    <w:p w:rsidRDefault="00A31A21" w:rsidP="00A31A21" w:rsidR="00A31A21">
      <w:pPr>
        <w:spacing w:after="0"/>
        <w:jc w:val="both"/>
        <w:rPr>
          <w:rFonts w:cs="Times New Roman"/>
        </w:rPr>
      </w:pPr>
    </w:p>
    <w:p w:rsidRDefault="00A31A21" w:rsidP="00A31A21" w:rsidR="00A31A21">
      <w:pPr>
        <w:spacing w:after="0"/>
        <w:jc w:val="center"/>
        <w:rPr>
          <w:rFonts w:cs="Times New Roman"/>
        </w:rPr>
      </w:pPr>
      <w:r>
        <w:rPr>
          <w:rFonts w:cs="Times New Roman"/>
        </w:rPr>
        <w:t>U    I M E    R E P U B L I K E    H R V A T S K E</w:t>
      </w:r>
    </w:p>
    <w:p w:rsidRDefault="00A31A21" w:rsidP="00A31A21" w:rsidR="00A31A21">
      <w:pPr>
        <w:spacing w:after="0"/>
        <w:jc w:val="center"/>
        <w:rPr>
          <w:rFonts w:cs="Times New Roman"/>
        </w:rPr>
      </w:pPr>
    </w:p>
    <w:p w:rsidRDefault="00A31A21" w:rsidP="00A31A21" w:rsidR="00A31A21">
      <w:pPr>
        <w:pStyle w:val="Naslov2"/>
        <w:spacing w:after="0"/>
        <w:rPr>
          <w:rFonts w:cs="Times New Roman"/>
          <w:b w:val="false"/>
          <w:sz w:val="24"/>
          <w:szCs w:val="24"/>
        </w:rPr>
      </w:pPr>
      <w:r>
        <w:rPr>
          <w:b w:val="false"/>
          <w:sz w:val="24"/>
          <w:szCs w:val="24"/>
        </w:rPr>
        <w:t>R J E Š E NJ E</w:t>
      </w:r>
    </w:p>
    <w:p w:rsidRDefault="00A31A21" w:rsidP="00A31A21" w:rsidR="00A31A21">
      <w:pPr>
        <w:spacing w:after="0"/>
        <w:jc w:val="both"/>
        <w:rPr>
          <w:rFonts w:cs="Times New Roman"/>
        </w:rPr>
      </w:pPr>
    </w:p>
    <w:p w:rsidRDefault="00A31A21" w:rsidP="00A31A21" w:rsidR="00A31A21">
      <w:pPr>
        <w:spacing w:after="0"/>
        <w:ind w:firstLine="708"/>
        <w:jc w:val="both"/>
        <w:rPr>
          <w:rFonts w:cs="Times New Roman"/>
        </w:rPr>
      </w:pPr>
      <w:r>
        <w:rPr>
          <w:rFonts w:cs="Times New Roman"/>
        </w:rPr>
        <w:t xml:space="preserve">Trgovački sud u Varaždinu, po sucu toga suda Iris Hatvalić Nemec, kao stečajnom sucu, u stečajnom predmetu povodom prijedloga podnositelja Financijske agencije,  Regionalni centar Zagreb, Podružnica Varaždin, Augusta Cesarca 2, Varaždin, zastupanog po Županijskom državnom odvjetništvu u Varaždinu, za pokretanje stečajnog postupka protiv dužnika </w:t>
      </w:r>
      <w:r>
        <w:t>SIVI MAČAK j.d.o.o., Čakovec, Trg Eugena Kvaternika 5, OIB: 39086379733</w:t>
      </w:r>
      <w:r>
        <w:rPr>
          <w:rFonts w:cs="Times New Roman"/>
        </w:rPr>
        <w:t xml:space="preserve">, dana 27. lipnja 2016. </w:t>
      </w:r>
    </w:p>
    <w:p w:rsidRDefault="00A31A21" w:rsidP="00A31A21" w:rsidR="00A31A21">
      <w:pPr>
        <w:spacing w:after="0"/>
        <w:jc w:val="both"/>
        <w:rPr>
          <w:rFonts w:cs="Times New Roman"/>
        </w:rPr>
      </w:pPr>
    </w:p>
    <w:p w:rsidRDefault="00A31A21" w:rsidP="00A31A21" w:rsidR="00A31A21">
      <w:pPr>
        <w:spacing w:after="0"/>
        <w:jc w:val="center"/>
        <w:rPr>
          <w:rFonts w:cs="Times New Roman"/>
        </w:rPr>
      </w:pPr>
      <w:r>
        <w:rPr>
          <w:rFonts w:cs="Times New Roman"/>
        </w:rPr>
        <w:t>r i j e š i o       j e</w:t>
      </w:r>
    </w:p>
    <w:p w:rsidRDefault="00A31A21" w:rsidP="00A31A21" w:rsidR="00A31A21">
      <w:pPr>
        <w:spacing w:after="0"/>
        <w:jc w:val="center"/>
        <w:rPr>
          <w:rFonts w:cs="Times New Roman"/>
        </w:rPr>
      </w:pPr>
    </w:p>
    <w:p w:rsidRDefault="00A31A21" w:rsidP="00A31A21" w:rsidR="00A31A21">
      <w:pPr>
        <w:numPr>
          <w:ilvl w:val="0"/>
          <w:numId w:val="47"/>
        </w:numPr>
        <w:tabs>
          <w:tab w:pos="1263" w:val="num"/>
        </w:tabs>
        <w:spacing w:after="0"/>
        <w:ind w:hanging="555" w:left="1263"/>
        <w:jc w:val="both"/>
        <w:rPr>
          <w:rFonts w:cs="Times New Roman"/>
        </w:rPr>
      </w:pPr>
      <w:r>
        <w:rPr>
          <w:rFonts w:cs="Times New Roman"/>
        </w:rPr>
        <w:t xml:space="preserve">Otvara se stečajni postupak nad stečajnim dužnikom </w:t>
      </w:r>
      <w:r>
        <w:t>SIVI MAČAK j.d.o.o., Čakovec, Trg Eugena Kvaternika 5, OIB: 39086379733</w:t>
      </w:r>
      <w:r>
        <w:rPr>
          <w:rFonts w:cs="Times New Roman"/>
        </w:rPr>
        <w:t>, s danom 27. lipnja 2016. u 13,30 sati.</w:t>
      </w:r>
    </w:p>
    <w:p w:rsidRDefault="00A31A21" w:rsidP="00A31A21" w:rsidR="00A31A21">
      <w:pPr>
        <w:spacing w:after="0"/>
        <w:jc w:val="both"/>
        <w:rPr>
          <w:rFonts w:cs="Times New Roman"/>
        </w:rPr>
      </w:pPr>
    </w:p>
    <w:p w:rsidRDefault="00A31A21" w:rsidP="00A31A21" w:rsidR="00A31A21">
      <w:pPr>
        <w:pStyle w:val="Odlomakpopisa"/>
        <w:numPr>
          <w:ilvl w:val="0"/>
          <w:numId w:val="47"/>
        </w:numPr>
        <w:tabs>
          <w:tab w:pos="851" w:val="clear"/>
          <w:tab w:pos="1276" w:val="num"/>
        </w:tabs>
        <w:spacing w:after="0"/>
        <w:ind w:hanging="571" w:left="1276"/>
        <w:contextualSpacing/>
        <w:rPr>
          <w:rFonts w:cs="Times New Roman"/>
          <w:bCs/>
        </w:rPr>
      </w:pPr>
      <w:r>
        <w:t>Za stečajnog upravitelja imenuje se Marijan Belani, Križevci, I. Z. Dijankovečkog 4, OIB : 73806587468.</w:t>
      </w:r>
    </w:p>
    <w:p w:rsidRDefault="00A31A21" w:rsidP="00A31A21" w:rsidR="00A31A21">
      <w:pPr>
        <w:spacing w:after="0"/>
        <w:rPr>
          <w:lang w:eastAsia="hr-HR"/>
        </w:rPr>
      </w:pPr>
    </w:p>
    <w:p w:rsidRDefault="00A31A21" w:rsidP="00A31A21" w:rsidR="00A31A21">
      <w:pPr>
        <w:numPr>
          <w:ilvl w:val="0"/>
          <w:numId w:val="47"/>
        </w:numPr>
        <w:tabs>
          <w:tab w:pos="1260" w:val="num"/>
        </w:tabs>
        <w:spacing w:after="0"/>
        <w:ind w:hanging="555" w:left="1260"/>
        <w:jc w:val="both"/>
        <w:rPr>
          <w:rFonts w:cs="Times New Roman"/>
        </w:rPr>
      </w:pPr>
      <w:r>
        <w:rPr>
          <w:rFonts w:cs="Times New Roman"/>
        </w:rPr>
        <w:t xml:space="preserve">Zaključuje se stečajni postupak nad stečajnim dužnikom </w:t>
      </w:r>
      <w:r>
        <w:t>SIVI MAČAK j.d.o.o., Čakovec, Trg Eugena Kvaternika 5, OIB: 39086379733</w:t>
      </w:r>
      <w:r>
        <w:rPr>
          <w:rFonts w:cs="Times New Roman"/>
        </w:rPr>
        <w:t>.</w:t>
      </w:r>
    </w:p>
    <w:p w:rsidRDefault="00A31A21" w:rsidP="00A31A21" w:rsidR="00A31A21">
      <w:pPr>
        <w:spacing w:after="0"/>
        <w:ind w:left="1260"/>
        <w:jc w:val="both"/>
        <w:rPr>
          <w:rFonts w:cs="Times New Roman"/>
        </w:rPr>
      </w:pPr>
    </w:p>
    <w:p w:rsidRDefault="00A31A21" w:rsidP="00A31A21" w:rsidR="00A31A21">
      <w:pPr>
        <w:numPr>
          <w:ilvl w:val="0"/>
          <w:numId w:val="47"/>
        </w:numPr>
        <w:tabs>
          <w:tab w:pos="1260" w:val="num"/>
        </w:tabs>
        <w:spacing w:after="0"/>
        <w:ind w:hanging="555" w:left="1260"/>
        <w:jc w:val="both"/>
        <w:rPr>
          <w:rFonts w:cs="Times New Roman"/>
        </w:rPr>
      </w:pPr>
      <w:r>
        <w:rPr>
          <w:rFonts w:cs="Times New Roman"/>
        </w:rPr>
        <w:t>Ovo rješenje objavit će se na oglasnoj ploči suda.</w:t>
      </w:r>
    </w:p>
    <w:p w:rsidRDefault="00A31A21" w:rsidP="00A31A21" w:rsidR="00A31A21">
      <w:pPr>
        <w:spacing w:after="0"/>
        <w:ind w:left="1260"/>
        <w:jc w:val="both"/>
        <w:rPr>
          <w:rFonts w:cs="Times New Roman"/>
        </w:rPr>
      </w:pPr>
    </w:p>
    <w:p w:rsidRDefault="00A31A21" w:rsidP="00A31A21" w:rsidR="00A31A21">
      <w:pPr>
        <w:numPr>
          <w:ilvl w:val="0"/>
          <w:numId w:val="47"/>
        </w:numPr>
        <w:tabs>
          <w:tab w:pos="1260" w:val="num"/>
        </w:tabs>
        <w:spacing w:after="0"/>
        <w:ind w:hanging="555" w:left="1260"/>
        <w:jc w:val="both"/>
        <w:rPr>
          <w:rFonts w:cs="Times New Roman"/>
        </w:rPr>
      </w:pPr>
      <w:r>
        <w:rPr>
          <w:rFonts w:cs="Times New Roman"/>
        </w:rPr>
        <w:t xml:space="preserve">Po pravomoćnosti ovoga rješenja stečajni dužnik </w:t>
      </w:r>
      <w:r>
        <w:t>SIVI MAČAK j.d.o.o., Čakovec, Trg Eugena Kvaternika 5, OIB: 39086379733</w:t>
      </w:r>
      <w:r>
        <w:rPr>
          <w:rFonts w:cs="Times New Roman"/>
        </w:rPr>
        <w:t>, biti će brisan iz sudskog registra.</w:t>
      </w:r>
    </w:p>
    <w:p w:rsidRDefault="00A31A21" w:rsidP="00A31A21" w:rsidR="00A31A21">
      <w:pPr>
        <w:numPr>
          <w:ilvl w:val="0"/>
          <w:numId w:val="47"/>
        </w:numPr>
        <w:tabs>
          <w:tab w:pos="1260" w:val="num"/>
        </w:tabs>
        <w:spacing w:after="0"/>
        <w:ind w:hanging="555" w:left="1260"/>
        <w:jc w:val="both"/>
        <w:rPr>
          <w:rFonts w:cs="Times New Roman"/>
        </w:rPr>
      </w:pPr>
      <w:r>
        <w:rPr>
          <w:rFonts w:cs="Times New Roman"/>
        </w:rPr>
        <w:t>Nalaže se Financijskoj agenciji da naloži banci prijenos zaplijenjenog iznosa od 5.000,00 kn na ime predujma, na račun Trgovačkog suda u Varaždinu broj  HR4023900011300002754, poziv na broj 22014516</w:t>
      </w:r>
    </w:p>
    <w:p w:rsidRDefault="00A31A21" w:rsidP="00A31A21" w:rsidR="00A31A21">
      <w:pPr>
        <w:spacing w:after="0"/>
        <w:jc w:val="both"/>
        <w:rPr>
          <w:rFonts w:cs="Times New Roman"/>
        </w:rPr>
      </w:pPr>
    </w:p>
    <w:p w:rsidRDefault="00A31A21" w:rsidP="00A31A21" w:rsidR="00A31A21">
      <w:pPr>
        <w:pStyle w:val="Naslov2"/>
        <w:spacing w:after="0"/>
        <w:rPr>
          <w:rFonts w:cs="Times New Roman"/>
          <w:b w:val="false"/>
          <w:sz w:val="24"/>
          <w:szCs w:val="24"/>
        </w:rPr>
      </w:pPr>
      <w:r>
        <w:rPr>
          <w:b w:val="false"/>
          <w:sz w:val="24"/>
          <w:szCs w:val="24"/>
        </w:rPr>
        <w:t>Obrazloženje</w:t>
      </w:r>
    </w:p>
    <w:p w:rsidRDefault="00A31A21" w:rsidP="00A31A21" w:rsidR="00A31A21">
      <w:pPr>
        <w:spacing w:after="0"/>
        <w:rPr>
          <w:rFonts w:cs="Times New Roman"/>
        </w:rPr>
      </w:pPr>
    </w:p>
    <w:p w:rsidRDefault="00A31A21" w:rsidP="00A31A21" w:rsidR="00A31A21">
      <w:pPr>
        <w:pStyle w:val="Tijeloteksta"/>
        <w:spacing w:after="0"/>
        <w:ind w:firstLine="708"/>
        <w:rPr>
          <w:rFonts w:cs="Times New Roman"/>
        </w:rPr>
      </w:pPr>
      <w:r>
        <w:t xml:space="preserve">Predlagatelj je sudu podnio prijedlog za otvaranje stečajnog postupka nad dužnikom tvrdeći da dužnik ima evidentirane neizvršene osnove za plaćanje u neprekinutom razdoblju od 120 dana, te je priložio Potvrdu o blokadi računa i novčanih sredstava dužnika, čime je </w:t>
      </w:r>
      <w:r>
        <w:lastRenderedPageBreak/>
        <w:t>dokazao da su ispunjene pretpostavke iz čl. 110. Stečajnog zakona (NN 71/15, u nastavku SZ), te je učinio vjerojatnim postojanje stečajnog razloga - nesposobnosti za plaćanje.</w:t>
      </w:r>
    </w:p>
    <w:p w:rsidRDefault="00A31A21" w:rsidP="00A31A21" w:rsidR="00A31A21">
      <w:pPr>
        <w:pStyle w:val="Tijeloteksta"/>
        <w:spacing w:after="0"/>
        <w:ind w:firstLine="720"/>
      </w:pPr>
    </w:p>
    <w:p w:rsidRDefault="00A31A21" w:rsidP="00A31A21" w:rsidR="00A31A21">
      <w:pPr>
        <w:pStyle w:val="Tijeloteksta"/>
        <w:spacing w:after="0"/>
        <w:ind w:firstLine="720"/>
      </w:pPr>
      <w:r>
        <w:t xml:space="preserve">Zbog navedenog sud je rješenjem broj St-145/16-5 od 11. veljače 2016. pokrenuo prethodni postupak radi utvrđivanja uvjeta za otvaranje stečajnog postupka. </w:t>
      </w:r>
    </w:p>
    <w:p w:rsidRDefault="00A31A21" w:rsidP="00A31A21" w:rsidR="00A31A21">
      <w:pPr>
        <w:spacing w:after="0"/>
        <w:ind w:firstLine="720"/>
        <w:jc w:val="both"/>
        <w:rPr>
          <w:rFonts w:cs="Times New Roman"/>
        </w:rPr>
      </w:pPr>
    </w:p>
    <w:p w:rsidRDefault="00A31A21" w:rsidP="00A31A21" w:rsidR="00A31A21">
      <w:pPr>
        <w:spacing w:after="0"/>
        <w:ind w:firstLine="708"/>
        <w:jc w:val="both"/>
        <w:rPr>
          <w:rFonts w:cs="Times New Roman"/>
        </w:rPr>
      </w:pPr>
      <w:r>
        <w:rPr>
          <w:rFonts w:cs="Times New Roman"/>
        </w:rPr>
        <w:t xml:space="preserve">Na ročištu radi utvrđivanja uvjeta za otvaranje stečajnog postupka direktor dužnika naveo je da je račun dužnika u blokadi u iznosu od oko 15.000,00 kn oko 3 mjeseca. Dužnik u svom vlasništvu nema nikakvu imovinu, nikada nije bio vlasnik nekretnina, poslovanje se odvijalo u unajmljenom prostoru i s unajmljenim inventarom tako da dužnik nema nikakve niti pokretne niti nepokretne imovine. Ne protivi otvaranju stečajnog postupka nad dužnikom. </w:t>
      </w:r>
    </w:p>
    <w:p w:rsidRDefault="00A31A21" w:rsidP="00A31A21" w:rsidR="00A31A21">
      <w:pPr>
        <w:spacing w:after="0"/>
        <w:jc w:val="both"/>
        <w:rPr>
          <w:rFonts w:cs="Times New Roman"/>
        </w:rPr>
      </w:pPr>
      <w:r>
        <w:rPr>
          <w:rFonts w:cs="Times New Roman"/>
        </w:rPr>
        <w:tab/>
      </w:r>
    </w:p>
    <w:p w:rsidRDefault="00A31A21" w:rsidP="00A31A21" w:rsidR="00A31A21">
      <w:pPr>
        <w:spacing w:after="0"/>
        <w:jc w:val="both"/>
        <w:rPr>
          <w:rFonts w:cs="Times New Roman"/>
        </w:rPr>
      </w:pPr>
      <w:r>
        <w:rPr>
          <w:rFonts w:cs="Times New Roman"/>
        </w:rPr>
        <w:tab/>
        <w:t xml:space="preserve">Tijekom prethodnog postupka nesporno je utvrđeno da je dužnik nesposoban za plaćanje obzirom dužnik u Očevidniku redoslijeda osnova za plaćanje koji vodi Financijska agencija na dan 27. siječnja 2016. ima evidentirane neizvršene osnove za plaćanje  u neprekinutom razdoblju dužem od 120 dana u ukupnom iznosu od 15.955,88 kn, iz čega proizlazi da je ispunjen stečajni razlog iz čl. 5. st. 2. Stečajnog zakona (NN 71/15). </w:t>
      </w:r>
    </w:p>
    <w:p w:rsidRDefault="00A31A21" w:rsidP="00A31A21" w:rsidR="00A31A21">
      <w:pPr>
        <w:spacing w:after="0"/>
        <w:jc w:val="both"/>
        <w:rPr>
          <w:rFonts w:cs="Times New Roman"/>
        </w:rPr>
      </w:pPr>
    </w:p>
    <w:p w:rsidRDefault="00A31A21" w:rsidP="00A31A21" w:rsidR="00A31A21">
      <w:pPr>
        <w:spacing w:after="0"/>
        <w:ind w:firstLine="720"/>
        <w:jc w:val="both"/>
        <w:rPr>
          <w:rFonts w:cs="Times New Roman"/>
        </w:rPr>
      </w:pPr>
      <w:r>
        <w:rPr>
          <w:rFonts w:cs="Times New Roman"/>
        </w:rPr>
        <w:t>Kako je prije otvaranja stečajnog postupka utvrđeno da dužnik nema nikakvu imovinu, tako da imovina dužnika nije dovoljna ni za namirenje troškova stečajnog postupka, sud je temeljem članka 132. stavak 1. SZ donio rješenje St-145/16-10 od 23. ožujka 2016. kojim je pozvao osobe koje imaju pravni interes za provedbom stečajnog postupka da u roku od 15 dana od dana objave oglasa u na e-oglasnoj ploči suda uplate predujam u iznosu od 5.000,00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A31A21" w:rsidP="00A31A21" w:rsidR="00A31A21">
      <w:pPr>
        <w:spacing w:after="0"/>
        <w:ind w:firstLine="720"/>
        <w:jc w:val="both"/>
        <w:rPr>
          <w:rFonts w:cs="Times New Roman"/>
        </w:rPr>
      </w:pPr>
    </w:p>
    <w:p w:rsidRDefault="00A31A21" w:rsidP="00A31A21" w:rsidR="00A31A21">
      <w:pPr>
        <w:spacing w:after="0"/>
        <w:ind w:firstLine="708"/>
        <w:jc w:val="both"/>
        <w:rPr>
          <w:rFonts w:cs="Times New Roman"/>
        </w:rPr>
      </w:pPr>
      <w:r>
        <w:rPr>
          <w:rFonts w:cs="Times New Roman"/>
        </w:rPr>
        <w:t>Budući nitko u ostavljenom roku nije uplatio predujam za pokriće troškova prethodnog i otvorenog stečajnog postupka, sud je temeljem čl. 132. st. 2. SZ donio rješenje o otvaranju i zaključenju stečajnog postupka.</w:t>
      </w:r>
    </w:p>
    <w:p w:rsidRDefault="00A31A21" w:rsidP="00A31A21" w:rsidR="00A31A21">
      <w:pPr>
        <w:spacing w:after="0"/>
        <w:ind w:firstLine="708"/>
        <w:jc w:val="both"/>
        <w:rPr>
          <w:rFonts w:cs="Times New Roman"/>
        </w:rPr>
      </w:pPr>
    </w:p>
    <w:p w:rsidRDefault="00A31A21" w:rsidP="00A31A21" w:rsidR="00A31A21">
      <w:pPr>
        <w:spacing w:after="0"/>
        <w:ind w:firstLine="708"/>
        <w:jc w:val="both"/>
        <w:rPr>
          <w:rFonts w:cs="Times New Roman"/>
        </w:rPr>
      </w:pPr>
      <w:r>
        <w:rPr>
          <w:rFonts w:cs="Times New Roman"/>
        </w:rPr>
        <w:t>Obzirom je financijska agencija obavijestila sud da dužnik na dan 27. siječnja 2016. na ime predujma za namirenje troškova stečajnog postupka ima zaplijenjena novčana sredstva u iznosu od 5.000,00 kn valjalo je u smislu odredbe čl. 112. st. 6. SZ naložiti Financijskoj agenciji da naloži banci prijenos zaplijenjenog iznosa predujma na račun suda.</w:t>
      </w:r>
    </w:p>
    <w:p w:rsidRDefault="00A31A21" w:rsidP="00A31A21" w:rsidR="00A31A21">
      <w:pPr>
        <w:spacing w:after="0"/>
        <w:ind w:firstLine="708"/>
        <w:jc w:val="both"/>
        <w:rPr>
          <w:rFonts w:cs="Times New Roman"/>
        </w:rPr>
      </w:pPr>
    </w:p>
    <w:p w:rsidRDefault="00A31A21" w:rsidP="00A31A21" w:rsidR="00A31A21">
      <w:pPr>
        <w:spacing w:after="0"/>
        <w:ind w:firstLine="708"/>
        <w:jc w:val="both"/>
        <w:rPr>
          <w:rFonts w:cs="Times New Roman"/>
        </w:rPr>
      </w:pPr>
    </w:p>
    <w:p w:rsidRDefault="00A31A21" w:rsidP="00A31A21" w:rsidR="00A31A21">
      <w:pPr>
        <w:spacing w:after="0"/>
        <w:jc w:val="center"/>
        <w:rPr>
          <w:rFonts w:cs="Times New Roman"/>
        </w:rPr>
      </w:pPr>
      <w:r>
        <w:rPr>
          <w:rFonts w:cs="Times New Roman"/>
        </w:rPr>
        <w:t>U Varaždinu, 27. lipnja 2016.</w:t>
      </w:r>
    </w:p>
    <w:p w:rsidRDefault="00A31A21" w:rsidP="00A31A21" w:rsidR="00A31A21">
      <w:pPr>
        <w:spacing w:after="0"/>
        <w:jc w:val="both"/>
        <w:rPr>
          <w:rFonts w:cs="Times New Roman"/>
        </w:rPr>
      </w:pPr>
    </w:p>
    <w:p w:rsidRDefault="00A31A21" w:rsidP="00A31A21" w:rsidR="00A31A21">
      <w:pPr>
        <w:spacing w:after="0"/>
        <w:jc w:val="both"/>
        <w:rPr>
          <w:rFonts w:cs="Times New Roman"/>
        </w:rPr>
      </w:pPr>
    </w:p>
    <w:p w:rsidRDefault="00A31A21" w:rsidP="00A31A21" w:rsidR="00A31A21">
      <w:pPr>
        <w:spacing w:after="0"/>
        <w:jc w:val="both"/>
        <w:rPr>
          <w:rFonts w:cs="Times New Roman"/>
        </w:rPr>
      </w:pPr>
      <w:r>
        <w:rPr>
          <w:rFonts w:cs="Times New Roman"/>
        </w:rPr>
        <w:t xml:space="preserve">                                                                                           STEČAJNI SUDAC: </w:t>
      </w:r>
    </w:p>
    <w:p w:rsidRDefault="00A31A21" w:rsidP="00A31A21" w:rsidR="00A31A21">
      <w:pPr>
        <w:spacing w:after="0"/>
        <w:jc w:val="both"/>
        <w:rPr>
          <w:rFonts w:cs="Times New Roman"/>
        </w:rPr>
      </w:pPr>
    </w:p>
    <w:p w:rsidRDefault="00A31A21" w:rsidP="00A31A21" w:rsidR="00A31A21">
      <w:pPr>
        <w:spacing w:after="0"/>
        <w:jc w:val="both"/>
        <w:rPr>
          <w:rFonts w:cs="Times New Roman"/>
        </w:rPr>
      </w:pPr>
      <w:r>
        <w:rPr>
          <w:rFonts w:cs="Times New Roman"/>
        </w:rPr>
        <w:t xml:space="preserve">                                                                                         Iris Hatvalić Nemec, v.r.</w:t>
      </w:r>
    </w:p>
    <w:p w:rsidRDefault="00A31A21" w:rsidP="00A31A21" w:rsidR="00A31A21">
      <w:pPr>
        <w:spacing w:after="0"/>
        <w:jc w:val="both"/>
        <w:rPr>
          <w:rFonts w:cs="Times New Roman"/>
        </w:rPr>
      </w:pPr>
    </w:p>
    <w:p w:rsidRDefault="00A31A21" w:rsidP="00A31A21" w:rsidR="00A31A21">
      <w:pPr>
        <w:spacing w:after="0"/>
        <w:ind w:firstLine="708" w:left="4248"/>
        <w:jc w:val="both"/>
        <w:rPr>
          <w:rFonts w:cs="Times New Roman"/>
        </w:rPr>
      </w:pPr>
      <w:r>
        <w:rPr>
          <w:rFonts w:cs="Times New Roman"/>
        </w:rPr>
        <w:t xml:space="preserve"> Za točnost otpravka-ovlašteni službenik: </w:t>
      </w:r>
    </w:p>
    <w:p w:rsidRDefault="00A31A21" w:rsidP="00A31A21" w:rsidR="00A31A21">
      <w:pPr>
        <w:spacing w:after="0"/>
        <w:ind w:firstLine="708" w:left="4248"/>
        <w:jc w:val="both"/>
        <w:rPr>
          <w:rFonts w:cs="Times New Roman"/>
        </w:rPr>
      </w:pPr>
    </w:p>
    <w:p w:rsidRDefault="00A31A21" w:rsidP="00A31A21" w:rsidR="00A31A21">
      <w:pPr>
        <w:spacing w:after="0"/>
        <w:ind w:firstLine="708" w:left="4248"/>
        <w:jc w:val="both"/>
        <w:rPr>
          <w:rFonts w:cs="Times New Roman"/>
        </w:rPr>
      </w:pPr>
    </w:p>
    <w:p w:rsidRDefault="00A31A21" w:rsidP="00A31A21" w:rsidR="00A31A21">
      <w:pPr>
        <w:spacing w:after="0"/>
        <w:jc w:val="both"/>
        <w:rPr>
          <w:rFonts w:cs="Times New Roman"/>
        </w:rPr>
      </w:pPr>
    </w:p>
    <w:p w:rsidRDefault="00A31A21" w:rsidP="00A31A21" w:rsidR="00A31A21">
      <w:pPr>
        <w:pStyle w:val="Podnaslov"/>
        <w:spacing w:after="0"/>
        <w:ind w:left="0"/>
        <w:rPr>
          <w:rFonts w:cs="Times New Roman" w:hAnsi="Times New Roman" w:ascii="Times New Roman"/>
          <w:i w:val="false"/>
          <w:color w:val="auto"/>
        </w:rPr>
      </w:pPr>
      <w:r>
        <w:rPr>
          <w:rFonts w:hAnsi="Times New Roman" w:ascii="Times New Roman"/>
          <w:i w:val="false"/>
          <w:color w:val="auto"/>
        </w:rPr>
        <w:t>UPUTA O PRAVNOM LIJEKU:</w:t>
      </w:r>
    </w:p>
    <w:p w:rsidRDefault="00A31A21" w:rsidP="00A31A21" w:rsidR="00A31A21">
      <w:pPr>
        <w:pStyle w:val="Podnaslov"/>
        <w:spacing w:after="0"/>
        <w:rPr>
          <w:rFonts w:hAnsi="Times New Roman" w:ascii="Times New Roman"/>
          <w:b/>
          <w:color w:val="auto"/>
        </w:rPr>
      </w:pPr>
    </w:p>
    <w:p w:rsidRDefault="00A31A21" w:rsidP="00A31A21" w:rsidR="00A31A21">
      <w:pPr>
        <w:spacing w:after="0"/>
        <w:jc w:val="both"/>
        <w:rPr>
          <w:rFonts w:cs="Times New Roman"/>
        </w:rPr>
      </w:pPr>
      <w:r>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A31A21" w:rsidP="00A31A21" w:rsidR="00A31A21">
      <w:pPr>
        <w:spacing w:after="0"/>
        <w:jc w:val="both"/>
        <w:rPr>
          <w:rFonts w:cs="Times New Roman"/>
        </w:rPr>
      </w:pPr>
      <w:r>
        <w:rPr>
          <w:rFonts w:cs="Times New Roman"/>
        </w:rPr>
        <w:t xml:space="preserve">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Pr>
            <w:rFonts w:cs="Times New Roman"/>
          </w:rPr>
          <w:t>53. st</w:t>
        </w:r>
      </w:smartTag>
      <w:r>
        <w:rPr>
          <w:rFonts w:cs="Times New Roman"/>
        </w:rPr>
        <w:t>. 6. SZ-a), u roku od osam dana od primitka pisanog otpravka rješenja.</w:t>
      </w:r>
    </w:p>
    <w:p w:rsidRDefault="00A31A21" w:rsidP="00A31A21" w:rsidR="00A31A21">
      <w:pPr>
        <w:overflowPunct w:val="false"/>
        <w:spacing w:after="0"/>
        <w:jc w:val="both"/>
        <w:rPr>
          <w:rFonts w:cs="Times New Roman"/>
        </w:rPr>
      </w:pPr>
      <w:r>
        <w:rPr>
          <w:rFonts w:cs="Times New Roman"/>
        </w:rPr>
        <w:t xml:space="preserve"> </w:t>
      </w:r>
    </w:p>
    <w:p w:rsidRDefault="00A31A21" w:rsidP="00A31A21" w:rsidR="00A31A21">
      <w:pPr>
        <w:spacing w:after="0"/>
        <w:jc w:val="both"/>
        <w:rPr>
          <w:rFonts w:cs="Times New Roman"/>
        </w:rPr>
      </w:pPr>
      <w:r>
        <w:rPr>
          <w:rFonts w:cs="Times New Roman"/>
        </w:rPr>
        <w:t xml:space="preserve">DNA:  </w:t>
      </w:r>
    </w:p>
    <w:p w:rsidRDefault="00A31A21" w:rsidP="00A31A21" w:rsidR="00A31A21">
      <w:pPr>
        <w:numPr>
          <w:ilvl w:val="0"/>
          <w:numId w:val="48"/>
        </w:numPr>
        <w:spacing w:after="0"/>
        <w:jc w:val="both"/>
        <w:rPr>
          <w:rFonts w:cs="Times New Roman"/>
        </w:rPr>
      </w:pPr>
      <w:r>
        <w:rPr>
          <w:rFonts w:cs="Times New Roman"/>
        </w:rPr>
        <w:t>predlagatelj, FINA, Podružnica Varaždin, Augusta Cesarca 2</w:t>
      </w:r>
    </w:p>
    <w:p w:rsidRDefault="00A31A21" w:rsidP="00A31A21" w:rsidR="00A31A21">
      <w:pPr>
        <w:numPr>
          <w:ilvl w:val="0"/>
          <w:numId w:val="48"/>
        </w:numPr>
        <w:spacing w:after="0"/>
        <w:jc w:val="both"/>
      </w:pPr>
      <w:r>
        <w:t>dužnik, SIVI MAČAK j.d.o.o., Čakovec, Trg Eugena Kvaternika 5</w:t>
      </w:r>
    </w:p>
    <w:p w:rsidRDefault="00A31A21" w:rsidP="00A31A21" w:rsidR="00A31A21">
      <w:pPr>
        <w:numPr>
          <w:ilvl w:val="0"/>
          <w:numId w:val="48"/>
        </w:numPr>
        <w:spacing w:after="0"/>
        <w:jc w:val="both"/>
      </w:pPr>
      <w:r>
        <w:t>direktor dužnika, Mario Drenić iz Čakovca, Ulica bana Josipa Jelačića 10</w:t>
      </w:r>
    </w:p>
    <w:p w:rsidRDefault="00A31A21" w:rsidP="00A31A21" w:rsidR="00A31A21">
      <w:pPr>
        <w:numPr>
          <w:ilvl w:val="0"/>
          <w:numId w:val="48"/>
        </w:numPr>
        <w:spacing w:after="0"/>
        <w:jc w:val="both"/>
        <w:rPr>
          <w:rFonts w:cs="Times New Roman"/>
        </w:rPr>
      </w:pPr>
      <w:r>
        <w:rPr>
          <w:rFonts w:cs="Times New Roman"/>
        </w:rPr>
        <w:t xml:space="preserve">stečajni upravitelj, </w:t>
      </w:r>
      <w:r>
        <w:t>Marijan Belani, Križevci, I. Z. Dijankovečkog 4</w:t>
      </w:r>
    </w:p>
    <w:p w:rsidRDefault="00A31A21" w:rsidP="00A31A21" w:rsidR="00A31A21">
      <w:pPr>
        <w:numPr>
          <w:ilvl w:val="0"/>
          <w:numId w:val="48"/>
        </w:numPr>
        <w:spacing w:after="0"/>
        <w:jc w:val="both"/>
      </w:pPr>
      <w:r>
        <w:t>Zagrebačka banka d.d, Trg bana Josipa Jelačića 10, 10000 Zagreb</w:t>
      </w:r>
    </w:p>
    <w:p w:rsidRDefault="00A31A21" w:rsidP="00A31A21" w:rsidR="00A31A21">
      <w:pPr>
        <w:numPr>
          <w:ilvl w:val="0"/>
          <w:numId w:val="48"/>
        </w:numPr>
        <w:spacing w:after="0"/>
        <w:jc w:val="both"/>
        <w:rPr>
          <w:rStyle w:val="st1"/>
        </w:rPr>
      </w:pPr>
      <w:r>
        <w:t xml:space="preserve">Hypo Alpe-Adria-Bank d.d., </w:t>
      </w:r>
      <w:r>
        <w:rPr>
          <w:rStyle w:val="xbe"/>
        </w:rPr>
        <w:t>Koturaška ul. 47, 10000</w:t>
      </w:r>
      <w:r>
        <w:rPr>
          <w:rStyle w:val="xbe"/>
          <w:color w:val="222222"/>
        </w:rPr>
        <w:t>, Zagreb</w:t>
      </w:r>
    </w:p>
    <w:p w:rsidRDefault="00A31A21" w:rsidP="00A31A21" w:rsidR="00A31A21">
      <w:pPr>
        <w:numPr>
          <w:ilvl w:val="0"/>
          <w:numId w:val="48"/>
        </w:numPr>
        <w:spacing w:after="0"/>
        <w:jc w:val="both"/>
        <w:rPr>
          <w:rFonts w:cs="Times New Roman"/>
        </w:rPr>
      </w:pPr>
      <w:r>
        <w:rPr>
          <w:rFonts w:cs="Times New Roman"/>
        </w:rPr>
        <w:t>Financijska agencija, Zagreb, Vrtni put 3, 10000 Zagreb</w:t>
      </w:r>
    </w:p>
    <w:p w:rsidRDefault="00A31A21" w:rsidP="00A31A21" w:rsidR="00A31A21">
      <w:pPr>
        <w:numPr>
          <w:ilvl w:val="0"/>
          <w:numId w:val="48"/>
        </w:numPr>
        <w:spacing w:after="0"/>
        <w:jc w:val="both"/>
        <w:rPr>
          <w:rFonts w:cs="Times New Roman"/>
        </w:rPr>
      </w:pPr>
      <w:r>
        <w:rPr>
          <w:rFonts w:cs="Times New Roman"/>
        </w:rPr>
        <w:t>Porezna uprava, Područni ured Čakovec</w:t>
      </w:r>
    </w:p>
    <w:p w:rsidRDefault="00A31A21" w:rsidP="00A31A21" w:rsidR="00A31A21">
      <w:pPr>
        <w:numPr>
          <w:ilvl w:val="0"/>
          <w:numId w:val="48"/>
        </w:numPr>
        <w:spacing w:after="0"/>
        <w:jc w:val="both"/>
        <w:rPr>
          <w:rFonts w:cs="Times New Roman"/>
        </w:rPr>
      </w:pPr>
      <w:r>
        <w:rPr>
          <w:rFonts w:cs="Times New Roman"/>
        </w:rPr>
        <w:t>Županijsko državno odvjetništvo u Varaždinu, Građansko upravni odjel</w:t>
      </w:r>
    </w:p>
    <w:p w:rsidRDefault="00A31A21" w:rsidP="00A31A21" w:rsidR="00A31A21">
      <w:pPr>
        <w:numPr>
          <w:ilvl w:val="0"/>
          <w:numId w:val="48"/>
        </w:numPr>
        <w:spacing w:after="0"/>
        <w:jc w:val="both"/>
        <w:rPr>
          <w:rFonts w:cs="Times New Roman"/>
        </w:rPr>
      </w:pPr>
      <w:r>
        <w:rPr>
          <w:rFonts w:cs="Times New Roman"/>
        </w:rPr>
        <w:t>Sudski registar ovoga suda, radi zabilježbe</w:t>
      </w:r>
    </w:p>
    <w:p w:rsidRDefault="00A31A21" w:rsidP="00A31A21" w:rsidR="00A31A21">
      <w:pPr>
        <w:numPr>
          <w:ilvl w:val="0"/>
          <w:numId w:val="48"/>
        </w:numPr>
        <w:spacing w:after="0"/>
        <w:jc w:val="both"/>
        <w:rPr>
          <w:rFonts w:cs="Times New Roman"/>
        </w:rPr>
      </w:pPr>
      <w:r>
        <w:rPr>
          <w:rFonts w:cs="Times New Roman"/>
        </w:rPr>
        <w:t>Sudski registar ovoga suda, nakon pravomoćnosti</w:t>
      </w:r>
    </w:p>
    <w:p w:rsidRDefault="00A31A21" w:rsidP="00A31A21" w:rsidR="00A31A21">
      <w:pPr>
        <w:numPr>
          <w:ilvl w:val="0"/>
          <w:numId w:val="48"/>
        </w:numPr>
        <w:spacing w:after="0"/>
        <w:jc w:val="both"/>
        <w:rPr>
          <w:rFonts w:cs="Times New Roman"/>
        </w:rPr>
      </w:pPr>
      <w:r>
        <w:rPr>
          <w:rFonts w:cs="Times New Roman"/>
        </w:rPr>
        <w:t xml:space="preserve">Oglasna ploča suda </w:t>
      </w:r>
    </w:p>
    <w:p w:rsidRDefault="00A31A21" w:rsidP="00A31A21" w:rsidR="00A31A21">
      <w:pPr>
        <w:spacing w:after="0"/>
        <w:jc w:val="both"/>
        <w:rPr>
          <w:rFonts w:cs="Times New Roman"/>
        </w:rPr>
      </w:pPr>
    </w:p>
    <w:p w:rsidRDefault="00A31A21" w:rsidP="00A31A21" w:rsidR="00A31A21">
      <w:pPr>
        <w:spacing w:after="0"/>
        <w:jc w:val="both"/>
        <w:rPr>
          <w:rFonts w:cs="Times New Roman"/>
        </w:rPr>
      </w:pPr>
    </w:p>
    <w:p w:rsidRDefault="00A31A21" w:rsidP="00A31A21" w:rsidR="00A31A21">
      <w:pPr>
        <w:pStyle w:val="Poetniodjeljak"/>
        <w:spacing w:after="0" w:before="0"/>
        <w:rPr>
          <w:rFonts w:cs="Times New Roman"/>
          <w:color w:val="0070C0"/>
        </w:rPr>
      </w:pPr>
    </w:p>
    <w:p w:rsidRDefault="00A31A21" w:rsidP="00A31A21" w:rsidR="00A31A21">
      <w:pPr>
        <w:pStyle w:val="ZapisniarPotpis"/>
        <w:spacing w:after="0" w:before="0"/>
        <w:rPr>
          <w:color w:val="0070C0"/>
        </w:rPr>
      </w:pPr>
    </w:p>
    <w:p w:rsidRDefault="00A31A21" w:rsidP="00A31A21" w:rsidR="00A31A21">
      <w:pPr>
        <w:spacing w:after="0"/>
        <w:rPr>
          <w:color w:val="0070C0"/>
        </w:rPr>
      </w:pPr>
    </w:p>
    <w:p w:rsidRDefault="00CB0EA4" w:rsidP="00A31A21" w:rsidR="00CB0EA4">
      <w:pPr>
        <w:pStyle w:val="Naslovdokumenta"/>
        <w:spacing w:after="0"/>
      </w:pPr>
    </w:p>
    <w:p w:rsidRDefault="0071688E" w:rsidP="00A31A21" w:rsidR="0071688E">
      <w:pPr>
        <w:pStyle w:val="Poetniodjeljak"/>
        <w:spacing w:after="0"/>
      </w:pPr>
    </w:p>
    <w:p w:rsidRDefault="00A21F0D" w:rsidP="00A31A21" w:rsidR="00A21F0D">
      <w:pPr>
        <w:pStyle w:val="NormaleSPIS"/>
        <w:spacing w:after="0"/>
        <w:rPr>
          <w:noProof/>
        </w:rPr>
      </w:pPr>
    </w:p>
    <w:p w:rsidRDefault="00DA0242" w:rsidP="00A31A21" w:rsidR="00DA0242">
      <w:pPr>
        <w:pStyle w:val="ZapisniarPotpis"/>
        <w:spacing w:after="0"/>
      </w:pPr>
    </w:p>
    <w:sectPr w:rsidSect="0032366B" w:rsidR="00DA0242">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1A21"/>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1" w:type="character">
    <w:name w:val="st1"/>
    <w:rsid w:val="00A31A21"/>
  </w:style>
  <w:style w:customStyle="true" w:styleId="xbe" w:type="character">
    <w:name w:val="_xbe"/>
    <w:rsid w:val="00A31A2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1" w:type="character">
    <w:name w:val="st1"/>
    <w:rsid w:val="00A31A21"/>
  </w:style>
  <w:style w:customStyle="1" w:styleId="xbe" w:type="character">
    <w:name w:val="_xbe"/>
    <w:rsid w:val="00A31A2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354328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2016.</izvorni_sadrzaj>
    <derivirana_varijabla naziv="DomainObject.DatumDonosenjaOdluke_1">27.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St-145/2016-11</izvorni_sadrzaj>
    <derivirana_varijabla naziv="DomainObject.Oznaka_1">St-145/2016-11</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St-145/2016</izvorni_sadrzaj>
    <derivirana_varijabla naziv="DomainObject.Predmet.OznakaBroj_1">St-145/2016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SIVI MAČAK jednostavno društvo s ograničenom odgovornošću za usluge i trgovinu zastupanog po punomoćniku Mario Drenić</izvorni_sadrzaj>
    <derivirana_varijabla naziv="DomainObject.Predmet.ProtustrankaFormated_1">  SIVI MAČAK jednostavno društvo s ograničenom odgovornošću za usluge i trgovinu zastupanog po punomoćniku Mario Drenić</derivirana_varijabla>
  </DomainObject.Predmet.ProtustrankaFormated>
  <DomainObject.Predmet.ProtustrankaFormatedOIB>
    <izvorni_sadrzaj>  SIVI MAČAK jednostavno društvo s ograničenom odgovornošću za usluge i trgovinu, OIB 39086379733 zastupanog po punomoćniku Mario Drenić</izvorni_sadrzaj>
    <derivirana_varijabla naziv="DomainObject.Predmet.ProtustrankaFormatedOIB_1">  SIVI MAČAK jednostavno društvo s ograničenom odgovornošću za usluge i trgovinu, OIB 39086379733 zastupanog po punomoćniku Mario Drenić</derivirana_varijabla>
  </DomainObject.Predmet.ProtustrankaFormatedOIB>
  <DomainObject.Predmet.ProtustrankaFormatedWithAdress>
    <izvorni_sadrzaj> SIVI MAČAK jednostavno društvo s ograničenom odgovornošću za usluge i trgovinu, Trg Eugena Kvaternika 5, 40000 Čakovec zastupanog po punomoćniku Mario Drenić</izvorni_sadrzaj>
    <derivirana_varijabla naziv="DomainObject.Predmet.ProtustrankaFormatedWithAdress_1"> SIVI MAČAK jednostavno društvo s ograničenom odgovornošću za usluge i trgovinu, Trg Eugena Kvaternika 5, 40000 Čakovec zastupanog po punomoćniku Mario Drenić</derivirana_varijabla>
  </DomainObject.Predmet.ProtustrankaFormatedWithAdress>
  <DomainObject.Predmet.ProtustrankaFormatedWithAdressOIB>
    <izvorni_sadrzaj> SIVI MAČAK jednostavno društvo s ograničenom odgovornošću za usluge i trgovinu, OIB 39086379733, Trg Eugena Kvaternika 5, 40000 Čakovec zastupanog po punomoćniku Mario Drenić</izvorni_sadrzaj>
    <derivirana_varijabla naziv="DomainObject.Predmet.ProtustrankaFormatedWithAdressOIB_1"> SIVI MAČAK jednostavno društvo s ograničenom odgovornošću za usluge i trgovinu, OIB 39086379733, Trg Eugena Kvaternika 5, 40000 Čakovec zastupanog po punomoćniku Mario Drenić</derivirana_varijabla>
  </DomainObject.Predmet.ProtustrankaFormatedWithAdressOIB>
  <DomainObject.Predmet.ProtustrankaWithAdress>
    <izvorni_sadrzaj>SIVI MAČAK jednostavno društvo s ograničenom odgovornošću za usluge i trgovinu Trg Eugena Kvaternika 5, 40000 Čakovec</izvorni_sadrzaj>
    <derivirana_varijabla naziv="DomainObject.Predmet.ProtustrankaWithAdress_1">SIVI MAČAK jednostavno društvo s ograničenom odgovornošću za usluge i trgovinu Trg Eugena Kvaternika 5, 40000 Čakovec</derivirana_varijabla>
  </DomainObject.Predmet.ProtustrankaWithAdress>
  <DomainObject.Predmet.ProtustrankaWithAdressOIB>
    <izvorni_sadrzaj>SIVI MAČAK jednostavno društvo s ograničenom odgovornošću za usluge i trgovinu, OIB 39086379733, Trg Eugena Kvaternika 5, 40000 Čakovec</izvorni_sadrzaj>
    <derivirana_varijabla naziv="DomainObject.Predmet.ProtustrankaWithAdressOIB_1">SIVI MAČAK jednostavno društvo s ograničenom odgovornošću za usluge i trgovinu, OIB 39086379733, Trg Eugena Kvaternika 5, 40000 Čakovec</derivirana_varijabla>
  </DomainObject.Predmet.ProtustrankaWithAdressOIB>
  <DomainObject.Predmet.ProtustrankaNazivFormated>
    <izvorni_sadrzaj>SIVI MAČAK jednostavno društvo s ograničenom odgovornošću za usluge i trgovinu</izvorni_sadrzaj>
    <derivirana_varijabla naziv="DomainObject.Predmet.ProtustrankaNazivFormated_1">SIVI MAČAK jednostavno društvo s ograničenom odgovornošću za usluge i trgovinu</derivirana_varijabla>
  </DomainObject.Predmet.ProtustrankaNazivFormated>
  <DomainObject.Predmet.ProtustrankaNazivFormatedOIB>
    <izvorni_sadrzaj>SIVI MAČAK jednostavno društvo s ograničenom odgovornošću za usluge i trgovinu, OIB 39086379733</izvorni_sadrzaj>
    <derivirana_varijabla naziv="DomainObject.Predmet.ProtustrankaNazivFormatedOIB_1">SIVI MAČAK jednostavno društvo s ograničenom odgovornošću za usluge i trgovinu, OIB 39086379733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15955.88</izvorni_sadrzaj>
    <derivirana_varijabla naziv="DomainObject.Predmet.TrenutnaVrijednost_1">15955.88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SIVI MAČAK jednostavno društvo s ograničenom odgovornošću za usluge i trgovinu zastupanog po punomoćniku Mario Drenić</item>
    </izvorni_sadrzaj>
    <derivirana_varijabla naziv="DomainObject.Predmet.ProtuStrankaListFormated_1">
      <item>SIVI MAČAK jednostavno društvo s ograničenom odgovornošću za usluge i trgovinu zastupanog po punomoćniku Mario Drenić</item>
    </derivirana_varijabla>
  </DomainObject.Predmet.ProtuStrankaListFormated>
  <DomainObject.Predmet.ProtuStrankaListFormatedOIB>
    <izvorni_sadrzaj>
      <item>SIVI MAČAK jednostavno društvo s ograničenom odgovornošću za usluge i trgovinu, OIB 39086379733 zastupanog po punomoćniku Mario Drenić</item>
    </izvorni_sadrzaj>
    <derivirana_varijabla naziv="DomainObject.Predmet.ProtuStrankaListFormatedOIB_1">
      <item>SIVI MAČAK jednostavno društvo s ograničenom odgovornošću za usluge i trgovinu, OIB 39086379733 zastupanog po punomoćniku Mario Drenić</item>
    </derivirana_varijabla>
  </DomainObject.Predmet.ProtuStrankaListFormatedOIB>
  <DomainObject.Predmet.ProtuStrankaListFormatedWithAdress>
    <izvorni_sadrzaj>
      <item>SIVI MAČAK jednostavno društvo s ograničenom odgovornošću za usluge i trgovinu, Trg Eugena Kvaternika 5, 40000 Čakovec zastupanog po punomoćniku Mario Drenić</item>
    </izvorni_sadrzaj>
    <derivirana_varijabla naziv="DomainObject.Predmet.ProtuStrankaListFormatedWithAdress_1">
      <item>SIVI MAČAK jednostavno društvo s ograničenom odgovornošću za usluge i trgovinu, Trg Eugena Kvaternika 5, 40000 Čakovec zastupanog po punomoćniku Mario Drenić</item>
    </derivirana_varijabla>
  </DomainObject.Predmet.ProtuStrankaListFormatedWithAdress>
  <DomainObject.Predmet.ProtuStrankaListFormatedWithAdressOIB>
    <izvorni_sadrzaj>
      <item>SIVI MAČAK jednostavno društvo s ograničenom odgovornošću za usluge i trgovinu, OIB 39086379733, Trg Eugena Kvaternika 5, 40000 Čakovec zastupanog po punomoćniku Mario Drenić</item>
    </izvorni_sadrzaj>
    <derivirana_varijabla naziv="DomainObject.Predmet.ProtuStrankaListFormatedWithAdressOIB_1">
      <item>SIVI MAČAK jednostavno društvo s ograničenom odgovornošću za usluge i trgovinu, OIB 39086379733, Trg Eugena Kvaternika 5, 40000 Čakovec zastupanog po punomoćniku Mario Drenić</item>
    </derivirana_varijabla>
  </DomainObject.Predmet.ProtuStrankaListFormatedWithAdressOIB>
  <DomainObject.Predmet.ProtuStrankaListNazivFormated>
    <izvorni_sadrzaj>
      <item>SIVI MAČAK jednostavno društvo s ograničenom odgovornošću za usluge i trgovinu</item>
    </izvorni_sadrzaj>
    <derivirana_varijabla naziv="DomainObject.Predmet.ProtuStrankaListNazivFormated_1">
      <item>SIVI MAČAK jednostavno društvo s ograničenom odgovornošću za usluge i trgovinu</item>
    </derivirana_varijabla>
  </DomainObject.Predmet.ProtuStrankaListNazivFormated>
  <DomainObject.Predmet.ProtuStrankaListNazivFormatedOIB>
    <izvorni_sadrzaj>
      <item>SIVI MAČAK jednostavno društvo s ograničenom odgovornošću za usluge i trgovinu, OIB 39086379733</item>
    </izvorni_sadrzaj>
    <derivirana_varijabla naziv="DomainObject.Predmet.ProtuStrankaListNazivFormatedOIB_1">
      <item>SIVI MAČAK jednostavno društvo s ograničenom odgovornošću za usluge i trgovinu, OIB 39086379733</item>
    </derivirana_varijabla>
  </DomainObject.Predmet.ProtuStrankaListNazivFormatedOIB>
  <DomainObject.Predmet.OstaliListFormated>
    <izvorni_sadrzaj>
      <item>Sudski registar, Trgovački sud u Varaždinu</item>
      <item>Mario Drenić punomoćnik sudionika u postupku SIVI MAČAK jednostavno društvo s ograničenom odgovornošću za usluge i trgovinu</item>
      <item>Zagrebačka banka d.d.</item>
      <item>Hypo Alpe-Adria-Bank d.d.</item>
      <item>ŽDO Varaždin, Građansko upravni odjel</item>
    </izvorni_sadrzaj>
    <derivirana_varijabla naziv="DomainObject.Predmet.OstaliListFormated_1">
      <item>Sudski registar, Trgovački sud u Varaždinu</item>
      <item>Mario Drenić punomoćnik sudionika u postupku SIVI MAČAK jednostavno društvo s ograničenom odgovornošću za usluge i trgovinu</item>
      <item>Zagrebačka banka d.d.</item>
      <item>Hypo Alpe-Adria-Bank d.d.</item>
      <item>ŽDO Varaždin, Građansko upravni odjel</item>
    </derivirana_varijabla>
  </DomainObject.Predmet.OstaliListFormated>
  <DomainObject.Predmet.OstaliListFormatedOIB>
    <izvorni_sadrzaj>
      <item>Sudski registar, Trgovački sud u Varaždinu</item>
      <item>Mario Drenić, OIB 37059054980 punomoćnik sudionika u postupku SIVI MAČAK jednostavno društvo s ograničenom odgovornošću za usluge i trgovinu</item>
      <item>Zagrebačka banka d.d.</item>
      <item>Hypo Alpe-Adria-Bank d.d.</item>
      <item>ŽDO Varaždin, Građansko upravni odjel</item>
    </izvorni_sadrzaj>
    <derivirana_varijabla naziv="DomainObject.Predmet.OstaliListFormatedOIB_1">
      <item>Sudski registar, Trgovački sud u Varaždinu</item>
      <item>Mario Drenić, OIB 37059054980 punomoćnik sudionika u postupku SIVI MAČAK jednostavno društvo s ograničenom odgovornošću za usluge i trgovinu</item>
      <item>Zagrebačka banka d.d.</item>
      <item>Hypo Alpe-Adria-Bank d.d.</item>
      <item>ŽDO Varaždin, Građansko upravni odjel</item>
    </derivirana_varijabla>
  </DomainObject.Predmet.OstaliListFormatedOIB>
  <DomainObject.Predmet.OstaliListFormatedWithAdress>
    <izvorni_sadrzaj>
      <item>Sudski registar, Trgovački sud u Varaždinu</item>
      <item>Mario Drenić, Bana Josipa Jelačića 10, 40000 Čakovec punomoćnik sudionika u postupku SIVI MAČAK jednostavno društvo s ograničenom odgovornošću za usluge i trgovinu</item>
      <item>Zagrebačka banka d.d., Trg bana J. Jelačića 10, 10000 Zagreb</item>
      <item>Hypo Alpe-Adria-Bank d.d., Koturaška ul. 47, 10000 Zagreb</item>
      <item>ŽDO Varaždin, Građansko upravni odjel</item>
    </izvorni_sadrzaj>
    <derivirana_varijabla naziv="DomainObject.Predmet.OstaliListFormatedWithAdress_1">
      <item>Sudski registar, Trgovački sud u Varaždinu</item>
      <item>Mario Drenić, Bana Josipa Jelačića 10, 40000 Čakovec punomoćnik sudionika u postupku SIVI MAČAK jednostavno društvo s ograničenom odgovornošću za usluge i trgovinu</item>
      <item>Zagrebačka banka d.d., Trg bana J. Jelačića 10, 10000 Zagreb</item>
      <item>Hypo Alpe-Adria-Bank d.d., Koturaška ul. 47, 10000 Zagreb</item>
      <item>ŽDO Varaždin, Građansko upravni odjel</item>
    </derivirana_varijabla>
  </DomainObject.Predmet.OstaliListFormatedWithAdress>
  <DomainObject.Predmet.OstaliListFormatedWithAdressOIB>
    <izvorni_sadrzaj>
      <item>Sudski registar, Trgovački sud u Varaždinu</item>
      <item>Mario Drenić, OIB 37059054980, Bana Josipa Jelačića 10, 40000 Čakovec punomoćnik sudionika u postupku SIVI MAČAK jednostavno društvo s ograničenom odgovornošću za usluge i trgovinu</item>
      <item>Zagrebačka banka d.d., Trg bana J. Jelačića 10, 10000 Zagreb</item>
      <item>Hypo Alpe-Adria-Bank d.d., Koturaška ul. 47, 10000 Zagreb</item>
      <item>ŽDO Varaždin, Građansko upravni odjel</item>
    </izvorni_sadrzaj>
    <derivirana_varijabla naziv="DomainObject.Predmet.OstaliListFormatedWithAdressOIB_1">
      <item>Sudski registar, Trgovački sud u Varaždinu</item>
      <item>Mario Drenić, OIB 37059054980, Bana Josipa Jelačića 10, 40000 Čakovec punomoćnik sudionika u postupku SIVI MAČAK jednostavno društvo s ograničenom odgovornošću za usluge i trgovinu</item>
      <item>Zagrebačka banka d.d., Trg bana J. Jelačića 10, 10000 Zagreb</item>
      <item>Hypo Alpe-Adria-Bank d.d., Koturaška ul. 47, 10000 Zagreb</item>
      <item>ŽDO Varaždin, Građansko upravni odjel</item>
    </derivirana_varijabla>
  </DomainObject.Predmet.OstaliListFormatedWithAdressOIB>
  <DomainObject.Predmet.OstaliListNazivFormated>
    <izvorni_sadrzaj>
      <item>Sudski registar, Trgovački sud u Varaždinu</item>
      <item>Mario Drenić</item>
      <item>Zagrebačka banka d.d.</item>
      <item>Hypo Alpe-Adria-Bank d.d.</item>
      <item>ŽDO Varaždin, Građansko upravni odjel</item>
    </izvorni_sadrzaj>
    <derivirana_varijabla naziv="DomainObject.Predmet.OstaliListNazivFormated_1">
      <item>Sudski registar, Trgovački sud u Varaždinu</item>
      <item>Mario Drenić</item>
      <item>Zagrebačka banka d.d.</item>
      <item>Hypo Alpe-Adria-Bank d.d.</item>
      <item>ŽDO Varaždin, Građansko upravni odjel</item>
    </derivirana_varijabla>
  </DomainObject.Predmet.OstaliListNazivFormated>
  <DomainObject.Predmet.OstaliListNazivFormatedOIB>
    <izvorni_sadrzaj>
      <item>Sudski registar, Trgovački sud u Varaždinu</item>
      <item>Mario Drenić, OIB 37059054980</item>
      <item>Zagrebačka banka d.d.</item>
      <item>Hypo Alpe-Adria-Bank d.d.</item>
      <item>ŽDO Varaždin, Građansko upravni odjel</item>
    </izvorni_sadrzaj>
    <derivirana_varijabla naziv="DomainObject.Predmet.OstaliListNazivFormatedOIB_1">
      <item>Sudski registar, Trgovački sud u Varaždinu</item>
      <item>Mario Drenić, OIB 37059054980</item>
      <item>Zagrebačka banka d.d.</item>
      <item>Hypo Alpe-Adria-Bank d.d.</item>
      <item>ŽDO Varaždin, 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2016.</izvorni_sadrzaj>
    <derivirana_varijabla naziv="DomainObject.Datum_1">27. lipnja 2016.</derivirana_varijabla>
  </DomainObject.Datum>
  <DomainObject.PoslovniBrojDokumenta>
    <izvorni_sadrzaj>St-145/2016-11</izvorni_sadrzaj>
    <derivirana_varijabla naziv="DomainObject.PoslovniBrojDokumenta_1">St-145/2016-11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SIVI MAČAK jednostavno društvo s ograničenom odgovornošću za usluge i trgovinu</izvorni_sadrzaj>
    <derivirana_varijabla naziv="DomainObject.Predmet.ProtustrankaIDrugi_1">SIVI MAČAK jednostavno društvo s ograničenom odgovornošću za usluge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SIVI MAČAK jednostavno društvo s ograničenom odgovornošću za usluge i trgovinu, OIB 39086379733, Trg Eugena Kvaternika 5, 40000 Čakovec</izvorni_sadrzaj>
    <derivirana_varijabla naziv="DomainObject.Predmet.ProtustrankaIDrugiAdressOIB_1">SIVI MAČAK jednostavno društvo s ograničenom odgovornošću za usluge i trgovinu, OIB 39086379733, Trg Eugena Kvaternika 5,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SIVI MAČAK jednostavno društvo s ograničenom odgovornošću za usluge i trgovinu</item>
      <item>Sudski registar, Trgovački sud u Varaždinu</item>
      <item>Mario Drenić</item>
      <item>Zagrebačka banka d.d.</item>
      <item>Hypo Alpe-Adria-Bank d.d.</item>
      <item>ŽDO Varaždin, Građansko upravni odjel</item>
    </izvorni_sadrzaj>
    <derivirana_varijabla naziv="DomainObject.Predmet.SudioniciListNaziv_1">
      <item>Financijska agencija</item>
      <item>SIVI MAČAK jednostavno društvo s ograničenom odgovornošću za usluge i trgovinu</item>
      <item>Sudski registar, Trgovački sud u Varaždinu</item>
      <item>Mario Drenić</item>
      <item>Zagrebačka banka d.d.</item>
      <item>Hypo Alpe-Adria-Bank d.d.</item>
      <item>ŽDO Varaždin, Građansko upravni odjel</item>
    </derivirana_varijabla>
  </DomainObject.Predmet.SudioniciListNaziv>
  <DomainObject.Predmet.SudioniciListAdressOIB>
    <izvorni_sadrzaj>
      <item>Financijska agencija, OIB 85821130368, A. Cesarca 2,42000 Varaždin</item>
      <item>SIVI MAČAK jednostavno društvo s ograničenom odgovornošću za usluge i trgovinu, OIB 39086379733, Trg Eugena Kvaternika 5,40000 Čakovec</item>
      <item>Sudski registar, Trgovački sud u Varaždinu</item>
      <item>Mario Drenić, OIB 37059054980, Bana Josipa Jelačića 10,40000 Čakovec</item>
      <item>Zagrebačka banka d.d., Trg bana J. Jelačića 10,10000 Zagreb</item>
      <item>Hypo Alpe-Adria-Bank d.d., Koturaška ul. 47,10000 Zagreb</item>
      <item>ŽDO Varaždin, Građansko upravni odjel</item>
    </izvorni_sadrzaj>
    <derivirana_varijabla naziv="DomainObject.Predmet.SudioniciListAdressOIB_1">
      <item>Financijska agencija, OIB 85821130368, A. Cesarca 2,42000 Varaždin</item>
      <item>SIVI MAČAK jednostavno društvo s ograničenom odgovornošću za usluge i trgovinu, OIB 39086379733, Trg Eugena Kvaternika 5,40000 Čakovec</item>
      <item>Sudski registar, Trgovački sud u Varaždinu</item>
      <item>Mario Drenić, OIB 37059054980, Bana Josipa Jelačića 10,40000 Čakovec</item>
      <item>Zagrebačka banka d.d., Trg bana J. Jelačića 10,10000 Zagreb</item>
      <item>Hypo Alpe-Adria-Bank d.d., Koturaška ul. 47,10000 Zagreb</item>
      <item>ŽDO Varaždin, Građansko upravni odjel</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3074AB-C755-490B-A1C8-11AFB2830F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866</properties:Words>
  <properties:Characters>4809</properties:Characters>
  <properties:Lines>128</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2016-06-27T11:30:00Z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St-145/2016-11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