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bfd15" w14:paraId="cebfd15" w:rsidRDefault="005B47EA" w:rsidP="009E592A" w:rsidR="009E592A" w:rsidRPr="007E5C2A">
      <w:pPr>
        <w:ind w:left="708"/>
        <w:jc w:val="both"/>
        <w15:collapsed w:val="false"/>
      </w:pPr>
      <w:bookmarkStart w:name="_GoBack" w:id="0"/>
      <w:bookmarkEnd w:id="0"/>
      <w:r>
        <w:rPr>
          <w:noProof/>
        </w:rPr>
        <w:drawing>
          <wp:inline distR="0" distL="0" distB="0" distT="0">
            <wp:extent cy="720725" cx="54038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40385"/>
                    </a:xfrm>
                    <a:prstGeom prst="rect">
                      <a:avLst/>
                    </a:prstGeom>
                    <a:noFill/>
                    <a:ln>
                      <a:noFill/>
                    </a:ln>
                  </pic:spPr>
                </pic:pic>
              </a:graphicData>
            </a:graphic>
          </wp:inline>
        </w:drawing>
      </w:r>
    </w:p>
    <w:p w:rsidRDefault="005B47EA" w:rsidP="005B47EA" w:rsidR="005B47EA">
      <w:pPr>
        <w:rPr>
          <w:lang w:val="en-US"/>
        </w:rPr>
      </w:pPr>
    </w:p>
    <w:p w:rsidRDefault="005B47EA" w:rsidP="005B47EA" w:rsidR="005B47EA">
      <w:pPr>
        <w:rPr>
          <w:lang w:val="en-US"/>
        </w:rPr>
      </w:pPr>
    </w:p>
    <w:p w:rsidRDefault="005B47EA" w:rsidP="005B47EA" w:rsidR="005B47EA">
      <w:pPr>
        <w:rPr>
          <w:lang w:val="en-US"/>
        </w:rPr>
      </w:pPr>
      <w:r>
        <w:rPr>
          <w:lang w:val="en-US"/>
        </w:rPr>
        <w:t>REPUBLIKA HRVATSKA</w:t>
      </w:r>
    </w:p>
    <w:p w:rsidRDefault="005B47EA" w:rsidP="005B47EA" w:rsidR="005B47EA">
      <w:pPr>
        <w:rPr>
          <w:lang w:val="en-US"/>
        </w:rPr>
      </w:pPr>
      <w:r>
        <w:rPr>
          <w:lang w:val="en-US"/>
        </w:rPr>
        <w:t>TRGOVAČKI SUD U OSIJEKU</w:t>
      </w:r>
    </w:p>
    <w:p w:rsidRDefault="005B47EA" w:rsidP="005B47EA" w:rsidR="005B47EA">
      <w:pPr>
        <w:rPr>
          <w:lang w:val="en-US"/>
        </w:rPr>
      </w:pPr>
      <w:r>
        <w:rPr>
          <w:lang w:val="en-US"/>
        </w:rPr>
        <w:t xml:space="preserve">STALNA SLUŽBA U SLAVONSKOM BRODU </w:t>
      </w:r>
    </w:p>
    <w:p w:rsidRDefault="005B47EA" w:rsidP="005B47EA" w:rsidR="005B47EA">
      <w:pPr>
        <w:rPr>
          <w:lang w:val="en-US"/>
        </w:rPr>
      </w:pPr>
      <w:r>
        <w:rPr>
          <w:lang w:val="en-US"/>
        </w:rPr>
        <w:t>Trg pobjede 13</w:t>
      </w:r>
    </w:p>
    <w:p w:rsidRDefault="005B47EA" w:rsidP="005B47EA" w:rsidR="005B47EA">
      <w:pPr>
        <w:rPr>
          <w:lang w:val="en-US"/>
        </w:rPr>
      </w:pPr>
      <w:r>
        <w:rPr>
          <w:lang w:val="en-US"/>
        </w:rPr>
        <w:t>35000 Slavonski Brod</w:t>
      </w:r>
    </w:p>
    <w:p w:rsidRDefault="005B47EA" w:rsidP="005B47EA" w:rsidR="005B47EA">
      <w:pPr>
        <w:rPr>
          <w:lang w:val="en-US"/>
        </w:rPr>
      </w:pPr>
      <w:r>
        <w:rPr>
          <w:lang w:val="en-US"/>
        </w:rPr>
        <w:t>                                                                                                        </w:t>
      </w:r>
      <w:r>
        <w:rPr>
          <w:lang w:val="en-US"/>
        </w:rPr>
        <w:tab/>
        <w:t> Broj: St-515/2013-66</w:t>
      </w:r>
    </w:p>
    <w:p w:rsidRDefault="005B47EA" w:rsidP="005B47EA" w:rsidR="005B47EA">
      <w:pPr>
        <w:rPr>
          <w:lang w:val="en-US"/>
        </w:rPr>
      </w:pPr>
    </w:p>
    <w:p w:rsidRDefault="005B47EA" w:rsidP="005B47EA" w:rsidR="005B47EA" w:rsidRPr="005B47EA">
      <w:pPr>
        <w:jc w:val="center"/>
        <w:rPr>
          <w:b/>
          <w:lang w:val="en-US"/>
        </w:rPr>
      </w:pPr>
      <w:r w:rsidRPr="005B47EA">
        <w:rPr>
          <w:b/>
          <w:lang w:val="en-US"/>
        </w:rPr>
        <w:t>R E P U B L I K A    H R V A T S K A</w:t>
      </w:r>
    </w:p>
    <w:p w:rsidRDefault="005B47EA" w:rsidP="005B47EA" w:rsidR="005B47EA" w:rsidRPr="005B47EA">
      <w:pPr>
        <w:jc w:val="center"/>
        <w:rPr>
          <w:b/>
          <w:bCs/>
          <w:lang w:val="en-US"/>
        </w:rPr>
      </w:pPr>
      <w:r w:rsidRPr="005B47EA">
        <w:rPr>
          <w:b/>
          <w:lang w:val="en-US"/>
        </w:rPr>
        <w:t>R J E Š E N J E</w:t>
      </w:r>
    </w:p>
    <w:p w:rsidRDefault="005B47EA" w:rsidP="005B47EA" w:rsidR="005B47EA">
      <w:pPr>
        <w:rPr>
          <w:lang w:val="en-US"/>
        </w:rPr>
      </w:pPr>
    </w:p>
    <w:p w:rsidRDefault="005B47EA" w:rsidP="005B47EA" w:rsidR="005B47EA">
      <w:pPr>
        <w:jc w:val="both"/>
        <w:rPr>
          <w:lang w:val="en-US"/>
        </w:rPr>
      </w:pPr>
      <w:r>
        <w:rPr>
          <w:lang w:val="en-US"/>
        </w:rPr>
        <w:t>            TRGOVAČKI SUD U OSIJEKU, STALNA SLUŽBA U SLAVONSKOM BRODU, po stečajnoj sutkinji Danijeli Martini Maoduš, u postupku  stečaja nad stečajnom masom  dužnikom VETA d.o.o. Pleternica u stečaju , Kralja Zvonimira bb, OIB društva prije brisanja zbog zaključenja stečaja: 11765934233, zastupano po upravitelju stečajne mase Jozi Perić iz Velike, 16. lipnja 2016.</w:t>
      </w:r>
    </w:p>
    <w:p w:rsidRDefault="005B47EA" w:rsidP="005B47EA" w:rsidR="005B47EA">
      <w:pPr>
        <w:ind w:firstLine="708" w:left="2832"/>
        <w:rPr>
          <w:lang w:val="en-US"/>
        </w:rPr>
      </w:pPr>
    </w:p>
    <w:p w:rsidRDefault="005B47EA" w:rsidP="005B47EA" w:rsidR="005B47EA">
      <w:pPr>
        <w:jc w:val="both"/>
        <w:rPr>
          <w:lang w:val="en-US"/>
        </w:rPr>
      </w:pPr>
    </w:p>
    <w:p w:rsidRDefault="005B47EA" w:rsidP="005B47EA" w:rsidR="005B47EA" w:rsidRPr="005B47EA">
      <w:pPr>
        <w:jc w:val="center"/>
        <w:rPr>
          <w:lang w:val="en-US"/>
        </w:rPr>
      </w:pPr>
      <w:r>
        <w:rPr>
          <w:lang w:val="en-US"/>
        </w:rPr>
        <w:t>r i j e š i o    j e</w:t>
      </w:r>
    </w:p>
    <w:p w:rsidRDefault="005B47EA" w:rsidP="005B47EA" w:rsidR="005B47EA">
      <w:pPr>
        <w:rPr>
          <w:lang w:val="en-US"/>
        </w:rPr>
      </w:pPr>
    </w:p>
    <w:p w:rsidRDefault="005B47EA" w:rsidP="005B47EA" w:rsidR="005B47EA">
      <w:pPr>
        <w:jc w:val="both"/>
        <w:rPr>
          <w:lang w:val="en-US"/>
        </w:rPr>
      </w:pPr>
      <w:r>
        <w:rPr>
          <w:lang w:val="en-US"/>
        </w:rPr>
        <w:t>            I -  Upravitelju stečajne mase Jozi Perić iz Velike, Dr. Franje Tuđmana 28, OIB 83577001032, za poslove stečajnog upravitelja, određuje se djelomična  nagrada za poslove  stečajno upraviteljske službe i to:</w:t>
      </w:r>
    </w:p>
    <w:p w:rsidRDefault="005B47EA" w:rsidP="005B47EA" w:rsidR="005B47EA">
      <w:pPr>
        <w:jc w:val="both"/>
        <w:rPr>
          <w:lang w:val="en-US"/>
        </w:rPr>
      </w:pPr>
    </w:p>
    <w:p w:rsidRDefault="005B47EA" w:rsidP="005B47EA" w:rsidR="005B47EA">
      <w:pPr>
        <w:jc w:val="both"/>
        <w:rPr>
          <w:lang w:val="en-US"/>
        </w:rPr>
      </w:pPr>
      <w:r>
        <w:rPr>
          <w:lang w:val="en-US"/>
        </w:rPr>
        <w:t>            1.  za razdoblje od otvaranja stečajnog postupka do dana stupanja na snagu Uredbe o kriterijima i načinu obračuna i plaćanja nagrade stečajnim upraviteljima (NN br. 105/15) odnosno do 1.rujna 2015. u iznosu od  149,00 kn neto,</w:t>
      </w:r>
    </w:p>
    <w:p w:rsidRDefault="005B47EA" w:rsidP="005B47EA" w:rsidR="005B47EA">
      <w:pPr>
        <w:jc w:val="both"/>
        <w:rPr>
          <w:lang w:val="en-US"/>
        </w:rPr>
      </w:pPr>
    </w:p>
    <w:p w:rsidRDefault="005B47EA" w:rsidP="005B47EA" w:rsidR="005B47EA">
      <w:pPr>
        <w:jc w:val="both"/>
        <w:rPr>
          <w:lang w:val="en-US"/>
        </w:rPr>
      </w:pPr>
      <w:r>
        <w:rPr>
          <w:lang w:val="en-US"/>
        </w:rPr>
        <w:t>            2. za razdoblje nakon stupanja na snagu Uredbe o kriterijima i načinu obračuna i plaćanja nagrade stečajnim upraviteljima (NN br. 105/15) u iznosu od 62.011,00  kn bruto.</w:t>
      </w:r>
    </w:p>
    <w:p w:rsidRDefault="005B47EA" w:rsidP="005B47EA" w:rsidR="005B47EA">
      <w:pPr>
        <w:jc w:val="both"/>
        <w:rPr>
          <w:lang w:val="en-US"/>
        </w:rPr>
      </w:pPr>
    </w:p>
    <w:p w:rsidRDefault="005B47EA" w:rsidP="005B47EA" w:rsidR="005B47EA">
      <w:pPr>
        <w:jc w:val="both"/>
        <w:rPr>
          <w:lang w:val="en-US"/>
        </w:rPr>
      </w:pPr>
      <w:r>
        <w:rPr>
          <w:lang w:val="en-US"/>
        </w:rPr>
        <w:t>            II – Navedene iznose odmjerenih nagrada iz toč. I- 1.i 2. stečajni upravitelj će isplatiti na teret troškova stečajnog postupka po pravomoćnosti ovog rješenja, dok će nagradu odmjerenu u neto iznosu  isplatiti sa svim pripadajućim porezima i doprinosima.</w:t>
      </w:r>
    </w:p>
    <w:p w:rsidRDefault="005B47EA" w:rsidP="005B47EA" w:rsidR="005B47EA">
      <w:pPr>
        <w:jc w:val="both"/>
        <w:rPr>
          <w:lang w:val="en-US"/>
        </w:rPr>
      </w:pPr>
    </w:p>
    <w:p w:rsidRDefault="005B47EA" w:rsidP="005B47EA" w:rsidR="005B47EA">
      <w:pPr>
        <w:jc w:val="both"/>
        <w:rPr>
          <w:lang w:val="en-US"/>
        </w:rPr>
      </w:pPr>
      <w:r>
        <w:rPr>
          <w:lang w:val="en-US"/>
        </w:rPr>
        <w:t xml:space="preserve">            III –   </w:t>
      </w:r>
      <w:r w:rsidR="00904D3E">
        <w:rPr>
          <w:lang w:val="en-US"/>
        </w:rPr>
        <w:t>Odbija se upavitelj stečajne mase Jozo Perić s zahtjevom za isplatom nagrade u iznosu od 9.496,00 kn.</w:t>
      </w:r>
    </w:p>
    <w:p w:rsidRDefault="00904D3E" w:rsidP="005B47EA" w:rsidR="00904D3E">
      <w:pPr>
        <w:jc w:val="both"/>
        <w:rPr>
          <w:lang w:val="en-US"/>
        </w:rPr>
      </w:pPr>
    </w:p>
    <w:p w:rsidRDefault="00904D3E" w:rsidP="005B47EA" w:rsidR="00904D3E">
      <w:pPr>
        <w:jc w:val="both"/>
        <w:rPr>
          <w:lang w:val="en-US"/>
        </w:rPr>
      </w:pPr>
      <w:r>
        <w:rPr>
          <w:lang w:val="en-US"/>
        </w:rPr>
        <w:tab/>
        <w:t>IV - Oglas o postojanju  ovog  rješenja objavit će se na mrežnoj stanici e-Oglasna ploča sudova.</w:t>
      </w:r>
    </w:p>
    <w:p w:rsidRDefault="005B47EA" w:rsidP="005B47EA" w:rsidR="005B47EA">
      <w:pPr>
        <w:jc w:val="both"/>
        <w:rPr>
          <w:lang w:val="en-US"/>
        </w:rPr>
      </w:pPr>
    </w:p>
    <w:p w:rsidRDefault="005B47EA" w:rsidP="005B47EA" w:rsidR="005B47EA">
      <w:pPr>
        <w:jc w:val="both"/>
        <w:rPr>
          <w:lang w:val="en-US"/>
        </w:rPr>
      </w:pPr>
    </w:p>
    <w:p w:rsidRDefault="00904D3E" w:rsidP="005B47EA" w:rsidR="00904D3E">
      <w:pPr>
        <w:jc w:val="both"/>
        <w:rPr>
          <w:lang w:val="en-US"/>
        </w:rPr>
      </w:pPr>
    </w:p>
    <w:p w:rsidRDefault="00904D3E" w:rsidP="005B47EA" w:rsidR="00904D3E">
      <w:pPr>
        <w:jc w:val="both"/>
        <w:rPr>
          <w:lang w:val="en-US"/>
        </w:rPr>
      </w:pPr>
    </w:p>
    <w:p w:rsidRDefault="00904D3E" w:rsidP="005B47EA" w:rsidR="00904D3E">
      <w:pPr>
        <w:jc w:val="both"/>
        <w:rPr>
          <w:lang w:val="en-US"/>
        </w:rPr>
      </w:pPr>
    </w:p>
    <w:p w:rsidRDefault="00904D3E" w:rsidP="005B47EA" w:rsidR="00904D3E">
      <w:pPr>
        <w:jc w:val="both"/>
        <w:rPr>
          <w:lang w:val="en-US"/>
        </w:rPr>
      </w:pPr>
    </w:p>
    <w:p w:rsidRDefault="00904D3E" w:rsidP="00904D3E" w:rsidR="00904D3E">
      <w:pPr>
        <w:ind w:firstLine="708" w:left="5664"/>
        <w:jc w:val="both"/>
        <w:rPr>
          <w:lang w:val="en-US"/>
        </w:rPr>
      </w:pPr>
      <w:r>
        <w:rPr>
          <w:lang w:val="en-US"/>
        </w:rPr>
        <w:t>Broj: St-515/2013-66</w:t>
      </w:r>
    </w:p>
    <w:p w:rsidRDefault="00904D3E" w:rsidP="00904D3E" w:rsidR="00904D3E">
      <w:pPr>
        <w:jc w:val="both"/>
        <w:rPr>
          <w:lang w:val="en-US"/>
        </w:rPr>
      </w:pPr>
    </w:p>
    <w:p w:rsidRDefault="00904D3E" w:rsidP="005B47EA" w:rsidR="00904D3E">
      <w:pPr>
        <w:jc w:val="both"/>
        <w:rPr>
          <w:lang w:val="en-US"/>
        </w:rPr>
      </w:pPr>
    </w:p>
    <w:p w:rsidRDefault="005B47EA" w:rsidP="005B47EA" w:rsidR="005B47EA">
      <w:pPr>
        <w:jc w:val="center"/>
        <w:rPr>
          <w:lang w:val="en-US"/>
        </w:rPr>
      </w:pPr>
      <w:r>
        <w:rPr>
          <w:lang w:val="en-US"/>
        </w:rPr>
        <w:t>Obrazloženje</w:t>
      </w:r>
    </w:p>
    <w:p w:rsidRDefault="005B47EA" w:rsidP="005B47EA" w:rsidR="005B47EA">
      <w:pPr>
        <w:jc w:val="both"/>
        <w:rPr>
          <w:lang w:val="en-US"/>
        </w:rPr>
      </w:pPr>
    </w:p>
    <w:p w:rsidRDefault="005B47EA" w:rsidP="005B47EA" w:rsidR="005B47EA">
      <w:pPr>
        <w:jc w:val="both"/>
        <w:rPr>
          <w:lang w:val="en-US"/>
        </w:rPr>
      </w:pPr>
      <w:r>
        <w:rPr>
          <w:lang w:val="en-US"/>
        </w:rPr>
        <w:t xml:space="preserve">            Rješenjem ovog suda br. St-515/2013-21 od 05.studenog 2013., otvoren je stečajni postupak nad dužnikom VETA d.o.o. Pleternica u stečaju, te je za stečajnog upravitelja imenovan Jozo Perić, dipl.oec.iz Velike. </w:t>
      </w:r>
    </w:p>
    <w:p w:rsidRDefault="005B47EA" w:rsidP="00904D3E" w:rsidR="005B47EA">
      <w:pPr>
        <w:ind w:firstLine="708"/>
        <w:jc w:val="both"/>
        <w:rPr>
          <w:lang w:val="en-US"/>
        </w:rPr>
      </w:pPr>
      <w:r>
        <w:rPr>
          <w:lang w:val="en-US"/>
        </w:rPr>
        <w:t xml:space="preserve">Nakon što je stečajni upravitelj unovčio pretežni dio  imovine stečajnog dužnika koja ulazi u stečajnu masu,  a doneseno  je rješenje o zaključenju stečajnog postupka, stečajni upravitelj je podneskom od  24.prosinca 2015.predložio da mu se odredi konačna nagrada za obavljenu stečajno upraviteljsku službu.Po zaključcima suda traženo je od stečajnog upravitelja da dopuni svoj prijedlog  za isplatom nagrade, te je isti dopunjeni  prijedlog po kojem je moguće postupati dostavio 18. svibnja 2016. </w:t>
      </w:r>
    </w:p>
    <w:p w:rsidRDefault="005B47EA" w:rsidP="005B47EA" w:rsidR="005B47EA">
      <w:pPr>
        <w:ind w:firstLine="708"/>
        <w:jc w:val="both"/>
        <w:rPr>
          <w:lang w:val="en-US"/>
        </w:rPr>
      </w:pPr>
      <w:r>
        <w:rPr>
          <w:lang w:val="en-US"/>
        </w:rPr>
        <w:t xml:space="preserve">Upravitelj stečajne mase  se je izjasnio o tome da još nije unovčena imovina u iznosu od 8.345,50 kn , a da je unovčena imovina u iznosu od 637.361,50 kn. </w:t>
      </w:r>
    </w:p>
    <w:p w:rsidRDefault="005B47EA" w:rsidP="005B47EA" w:rsidR="005B47EA">
      <w:pPr>
        <w:ind w:firstLine="708"/>
        <w:jc w:val="both"/>
        <w:rPr>
          <w:lang w:val="en-US"/>
        </w:rPr>
      </w:pPr>
      <w:r>
        <w:rPr>
          <w:lang w:val="en-US"/>
        </w:rPr>
        <w:t xml:space="preserve">Stoga nisu ispunjeni uvjeti za donošenje odluke o konačnoj nagradi, ali su ispunjeni uvjeti za donošenje odluke o djelomičnoj nagradi. </w:t>
      </w:r>
    </w:p>
    <w:p w:rsidRDefault="005B47EA" w:rsidP="005B47EA" w:rsidR="005B47EA">
      <w:pPr>
        <w:ind w:firstLine="708"/>
        <w:jc w:val="both"/>
        <w:rPr>
          <w:lang w:val="en-US"/>
        </w:rPr>
      </w:pPr>
      <w:r>
        <w:rPr>
          <w:lang w:val="en-US"/>
        </w:rPr>
        <w:t xml:space="preserve">Kako je unovčen pretežni dio imovine, sud smatra da su ispunjeni uvjeti za donošenje djelomičnog rješenja o nagradi analognom primjenom odredbi ZPP-a koji se odnose na donošenje djelomične presude.  </w:t>
      </w:r>
    </w:p>
    <w:p w:rsidRDefault="005B47EA" w:rsidP="005B47EA" w:rsidR="005B47EA">
      <w:pPr>
        <w:jc w:val="both"/>
        <w:rPr>
          <w:lang w:val="en-US"/>
        </w:rPr>
      </w:pPr>
      <w:r>
        <w:rPr>
          <w:lang w:val="en-US"/>
        </w:rPr>
        <w:t>            Uvidom u stečajni spis i sve priložene isprave, stečajni sudac je utvrdio da je u ovom stečajnom postupku unovčena stečajna masa u vrijednosti od ukupno  637.361,50 kn do dana donošenja ovog rješenja , od čega je  43.892,00 kn, odnosno   6,8 %  ukupne stečajne mase unovčeno prije 1.9.2015., odnosno prije stupanja na snagu  Uredbe o kriterijima i načinu obračuna i plaćanja nagrade stečajnim upraviteljima (NN br. 105/15 – u daljnjem tekstu: Uredba (NN 105/15), a preostalih 91.9 %( 593.469,50 kn) je unovčeno nakon stupanja na snagu navedene Uredbe, a do donošenja ovog rješenja.</w:t>
      </w:r>
    </w:p>
    <w:p w:rsidRDefault="005B47EA" w:rsidP="005B47EA" w:rsidR="005B47EA">
      <w:pPr>
        <w:jc w:val="both"/>
        <w:rPr>
          <w:lang w:val="en-US"/>
        </w:rPr>
      </w:pPr>
      <w:r>
        <w:rPr>
          <w:lang w:val="en-US"/>
        </w:rPr>
        <w:t>            Člankom 16 Uredbe (NN 105/15) u stavku 1 propisano je da danom stupanja na snagu ove Uredbe prestaje važiti Uredba o kriterijima i načinu obračuna i plaćanja nagrada stečajnim upraviteljima (NN br. 189/03), u daljnjem tekstu: Uredba (NN 189/03), a stavkom 2, da za rad stečajnom upravitelju koji je obavljen do stupanja na snagu ove Uredbe obračunat će se nagrada po pravilima Uredbe (NN 189/03), pri čemu je  sud dužan utvrditi postotak nagrade koja stečajnom upravitelju pripada prema pravilima te Uredbe, dok je stavkom 3 određeno da za poslove obavljene nakon stupanja na snagu ove Uredbe, nagrada će se odrediti  njezinim pravilima, vodeći računa o postotku namirenja iz stavka 2 ovog članka.</w:t>
      </w:r>
    </w:p>
    <w:p w:rsidRDefault="005B47EA" w:rsidP="005B47EA" w:rsidR="005B47EA">
      <w:pPr>
        <w:jc w:val="both"/>
        <w:rPr>
          <w:lang w:val="en-US"/>
        </w:rPr>
      </w:pPr>
      <w:r>
        <w:rPr>
          <w:lang w:val="en-US"/>
        </w:rPr>
        <w:t>            Slijedom navedenog, budući je članom 4 Uredbe (NN 189/03) određen način obračuna konačne nagrade stečajnom upravitelju temeljem kojega za  vrijednost unovčene stečajne mase u iznosu od 500.000,00 kn do  2,000.000,00 kn nagrada se obračunava od 2% do 5% vrijednosti unovčene stečajne mase.</w:t>
      </w:r>
    </w:p>
    <w:p w:rsidRDefault="005B47EA" w:rsidP="005B47EA" w:rsidR="005B47EA">
      <w:pPr>
        <w:jc w:val="both"/>
        <w:rPr>
          <w:lang w:val="en-US"/>
        </w:rPr>
      </w:pPr>
      <w:r>
        <w:rPr>
          <w:lang w:val="en-US"/>
        </w:rPr>
        <w:t xml:space="preserve">            Uzimajući u obzir obujam poslova i rad stečajnog upravitelja nagrada mu je određena  u neto iznosu od  149,00 kn, pri čemu je sukladno čl. 4 Uredbe primijenjeno 5% vrijednosti unovčene stečajne mase, a budući je 6,8 %  % stečajne mase unovčen do stupanja na snagu Uredbe (NN 105/15) stečajnom upravitelju pripada 6,8 %  nagrade prema pravilima Uredbe (NN 189/03), odnosno iznos od 149,00  kn neto. </w:t>
      </w:r>
    </w:p>
    <w:p w:rsidRDefault="005B47EA" w:rsidP="005B47EA" w:rsidR="005B47EA">
      <w:pPr>
        <w:jc w:val="both"/>
        <w:rPr>
          <w:lang w:val="en-US"/>
        </w:rPr>
      </w:pPr>
      <w:r>
        <w:rPr>
          <w:lang w:val="en-US"/>
        </w:rPr>
        <w:t>            Iz navedenih razloga odlučeno je kao pod toč. I- 1. ovog rješenja na temelju čl. 29 st. 1 i 2 Stečajnog zakona (NN br. 44/96, 29/99, 129/00, 123/03, 82/06, 116/10, 25/12 i 133/12) i čl.4 Uredbe (NN 189/03).</w:t>
      </w:r>
    </w:p>
    <w:p w:rsidRDefault="005B47EA" w:rsidP="005B47EA" w:rsidR="005B47EA">
      <w:pPr>
        <w:jc w:val="both"/>
        <w:rPr>
          <w:lang w:val="en-US"/>
        </w:rPr>
      </w:pPr>
      <w:r>
        <w:rPr>
          <w:lang w:val="en-US"/>
        </w:rPr>
        <w:lastRenderedPageBreak/>
        <w:t xml:space="preserve">            Temeljem odredbe čl.94 Stečajnog zakona (NN br. 71/15) i odredbe čl. 7, 15 i 16 Uredbe (NN  105/15) određena je bruto nagrada za poslove stečajno upraviteljske službe obavljene nakon stupanja na snagu Uredbe (NN 105/15) prema vrijednosti unovčene stečajne mase, kako slijedi: </w:t>
      </w:r>
    </w:p>
    <w:p w:rsidRDefault="005B47EA" w:rsidP="005B47EA" w:rsidR="005B47EA">
      <w:pPr>
        <w:jc w:val="both"/>
        <w:rPr>
          <w:lang w:val="en-US"/>
        </w:rPr>
      </w:pPr>
      <w:r>
        <w:rPr>
          <w:lang w:val="en-US"/>
        </w:rPr>
        <w:t>vrijednost unovčene stečajne mase                postotak                             nagrada</w:t>
      </w:r>
    </w:p>
    <w:p w:rsidRDefault="005B47EA" w:rsidP="005B47EA" w:rsidR="005B47EA">
      <w:pPr>
        <w:jc w:val="both"/>
        <w:rPr>
          <w:lang w:val="en-US"/>
        </w:rPr>
      </w:pPr>
      <w:r>
        <w:rPr>
          <w:lang w:val="en-US"/>
        </w:rPr>
        <w:t>100.000,00 kn                                                16%                             16.000,00 kn</w:t>
      </w:r>
    </w:p>
    <w:p w:rsidRDefault="005B47EA" w:rsidP="005B47EA" w:rsidR="005B47EA">
      <w:pPr>
        <w:jc w:val="both"/>
        <w:rPr>
          <w:lang w:val="en-US"/>
        </w:rPr>
      </w:pPr>
      <w:r>
        <w:rPr>
          <w:lang w:val="en-US"/>
        </w:rPr>
        <w:t>200.000,00 kn                                                12%                             24.000,00 kn</w:t>
      </w:r>
    </w:p>
    <w:p w:rsidRDefault="005B47EA" w:rsidP="005B47EA" w:rsidR="005B47EA">
      <w:pPr>
        <w:jc w:val="both"/>
        <w:rPr>
          <w:lang w:val="en-US"/>
        </w:rPr>
      </w:pPr>
      <w:r>
        <w:rPr>
          <w:lang w:val="en-US"/>
        </w:rPr>
        <w:t>200.000,00 kn                                                 10%                            20.000,00 kn</w:t>
      </w:r>
    </w:p>
    <w:p w:rsidRDefault="005B47EA" w:rsidP="005B47EA" w:rsidR="005B47EA">
      <w:pPr>
        <w:jc w:val="both"/>
        <w:rPr>
          <w:u w:val="single"/>
          <w:lang w:val="en-US"/>
        </w:rPr>
      </w:pPr>
      <w:r>
        <w:rPr>
          <w:u w:val="single"/>
          <w:lang w:val="en-US"/>
        </w:rPr>
        <w:t>Ukupno                                                                                              67.477,00 kn bruto</w:t>
      </w:r>
    </w:p>
    <w:p w:rsidRDefault="005B47EA" w:rsidP="005B47EA" w:rsidR="005B47EA">
      <w:pPr>
        <w:jc w:val="both"/>
        <w:rPr>
          <w:u w:val="single"/>
          <w:lang w:val="en-US"/>
        </w:rPr>
      </w:pPr>
    </w:p>
    <w:p w:rsidRDefault="005B47EA" w:rsidP="005B47EA" w:rsidR="005B47EA">
      <w:pPr>
        <w:jc w:val="both"/>
        <w:rPr>
          <w:lang w:val="en-US"/>
        </w:rPr>
      </w:pPr>
      <w:r>
        <w:rPr>
          <w:lang w:val="en-US"/>
        </w:rPr>
        <w:t xml:space="preserve">            Budući je  91,9 % stečajne mase unovčeno nakon stupanja na snagu Uredbe (NN 105/15), stečajnom upravitelju od ukupnog bruto iznosa  </w:t>
      </w:r>
      <w:r>
        <w:rPr>
          <w:u w:val="single"/>
          <w:lang w:val="en-US"/>
        </w:rPr>
        <w:t xml:space="preserve">67.477,00 </w:t>
      </w:r>
      <w:r>
        <w:rPr>
          <w:lang w:val="en-US"/>
        </w:rPr>
        <w:t>kn pripada 91,9 %, odnosno 62.011,00 kn bruto, te je slijedom navedenog odlučeno kao pod toč.I-2. izreke ovog rješenja.</w:t>
      </w:r>
    </w:p>
    <w:p w:rsidRDefault="005B47EA" w:rsidP="005B47EA" w:rsidR="005B47EA">
      <w:pPr>
        <w:jc w:val="both"/>
        <w:rPr>
          <w:lang w:val="en-US"/>
        </w:rPr>
      </w:pPr>
    </w:p>
    <w:p w:rsidRDefault="005B47EA" w:rsidP="005B47EA" w:rsidR="00904D3E">
      <w:pPr>
        <w:jc w:val="both"/>
        <w:rPr>
          <w:lang w:val="en-US"/>
        </w:rPr>
      </w:pPr>
      <w:r>
        <w:rPr>
          <w:lang w:val="en-US"/>
        </w:rPr>
        <w:t>            Kao pod II- izreke odlučeno je na temelju odredbe čl. 86 st. 1 toč.3 Stečajnog zakona (NN br. 44/96, 29/99, 129/00, 123/03, 82/06, 116/10, 25/12 i 133/12), a kao pod III izreke temeljem odredbe čl.  94 st. 4 SZ-a (NN 71/15).    </w:t>
      </w:r>
    </w:p>
    <w:p w:rsidRDefault="00904D3E" w:rsidP="005B47EA" w:rsidR="00904D3E">
      <w:pPr>
        <w:jc w:val="both"/>
        <w:rPr>
          <w:lang w:val="en-US"/>
        </w:rPr>
      </w:pPr>
    </w:p>
    <w:p w:rsidRDefault="00904D3E" w:rsidP="005B47EA" w:rsidR="005B47EA">
      <w:pPr>
        <w:jc w:val="both"/>
        <w:rPr>
          <w:lang w:val="en-US"/>
        </w:rPr>
      </w:pPr>
      <w:r>
        <w:rPr>
          <w:lang w:val="en-US"/>
        </w:rPr>
        <w:tab/>
        <w:t>Upravitelj stečajne mase je zatražio nagradu u iznosu od 71.656,56 kn podneskom od 11.4.2016. pa je odbijen s zahtjevom za iznos od 9.496,00 kn.</w:t>
      </w:r>
      <w:r w:rsidR="005B47EA">
        <w:rPr>
          <w:lang w:val="en-US"/>
        </w:rPr>
        <w:t xml:space="preserve">  </w:t>
      </w:r>
    </w:p>
    <w:p w:rsidRDefault="005B47EA" w:rsidP="005B47EA" w:rsidR="005B47EA">
      <w:pPr>
        <w:jc w:val="both"/>
        <w:rPr>
          <w:lang w:val="en-US"/>
        </w:rPr>
      </w:pPr>
      <w:r>
        <w:rPr>
          <w:lang w:val="en-US"/>
        </w:rPr>
        <w:t xml:space="preserve">            </w:t>
      </w:r>
    </w:p>
    <w:p w:rsidRDefault="005B47EA" w:rsidP="005B47EA" w:rsidR="005B47EA">
      <w:pPr>
        <w:rPr>
          <w:lang w:val="en-US"/>
        </w:rPr>
      </w:pPr>
      <w:r>
        <w:rPr>
          <w:lang w:val="en-US"/>
        </w:rPr>
        <w:t>                                         U Slav.Brodu 16. lipnja 2016.</w:t>
      </w:r>
    </w:p>
    <w:p w:rsidRDefault="005B47EA" w:rsidP="005B47EA" w:rsidR="005B47EA">
      <w:pPr>
        <w:rPr>
          <w:lang w:val="en-US"/>
        </w:rPr>
      </w:pPr>
    </w:p>
    <w:p w:rsidRDefault="005B47EA" w:rsidP="005B47EA" w:rsidR="005B47EA">
      <w:pPr>
        <w:rPr>
          <w:lang w:val="en-US"/>
        </w:rPr>
      </w:pPr>
      <w:r>
        <w:rPr>
          <w:lang w:val="en-US"/>
        </w:rPr>
        <w:t xml:space="preserve">                                                                                                          </w:t>
      </w:r>
    </w:p>
    <w:p w:rsidRDefault="005B47EA" w:rsidP="005B47EA" w:rsidR="005B47EA">
      <w:pPr>
        <w:tabs>
          <w:tab w:pos="6545" w:val="left"/>
        </w:tabs>
        <w:ind w:left="6372"/>
        <w:rPr>
          <w:lang w:val="en-US"/>
        </w:rPr>
      </w:pPr>
      <w:r>
        <w:rPr>
          <w:lang w:val="en-US"/>
        </w:rPr>
        <w:t xml:space="preserve">   Stečajna sutkinja:</w:t>
      </w:r>
    </w:p>
    <w:p w:rsidRDefault="005B47EA" w:rsidP="005B47EA" w:rsidR="005B47EA">
      <w:pPr>
        <w:tabs>
          <w:tab w:pos="6545" w:val="left"/>
        </w:tabs>
        <w:ind w:left="6372"/>
        <w:rPr>
          <w:lang w:val="en-US"/>
        </w:rPr>
      </w:pPr>
      <w:r>
        <w:rPr>
          <w:lang w:val="en-US"/>
        </w:rPr>
        <w:t>Daniela Martini Maoduš</w:t>
      </w:r>
    </w:p>
    <w:p w:rsidRDefault="005B47EA" w:rsidP="005B47EA" w:rsidR="005B47EA">
      <w:pPr>
        <w:rPr>
          <w:lang w:val="en-US"/>
        </w:rPr>
      </w:pPr>
    </w:p>
    <w:p w:rsidRDefault="005B47EA" w:rsidP="005B47EA" w:rsidR="005B47EA">
      <w:pPr>
        <w:rPr>
          <w:b/>
          <w:bCs/>
          <w:sz w:val="20"/>
          <w:szCs w:val="20"/>
          <w:lang w:val="en-US"/>
        </w:rPr>
      </w:pPr>
      <w:r>
        <w:rPr>
          <w:b/>
          <w:bCs/>
          <w:sz w:val="20"/>
          <w:szCs w:val="20"/>
          <w:lang w:val="en-US"/>
        </w:rPr>
        <w:t>NAPUTAK O PRAVNOM LIJEKU:</w:t>
      </w:r>
    </w:p>
    <w:p w:rsidRDefault="005B47EA" w:rsidP="005B47EA" w:rsidR="005B47EA">
      <w:pPr>
        <w:rPr>
          <w:sz w:val="20"/>
          <w:szCs w:val="20"/>
          <w:lang w:val="en-US"/>
        </w:rPr>
      </w:pPr>
      <w:r>
        <w:rPr>
          <w:sz w:val="20"/>
          <w:szCs w:val="20"/>
          <w:lang w:val="en-US"/>
        </w:rPr>
        <w:t>Protiv ovog rješenja pravo na žalbu imaju stečajni</w:t>
      </w:r>
    </w:p>
    <w:p w:rsidRDefault="005B47EA" w:rsidP="005B47EA" w:rsidR="005B47EA">
      <w:pPr>
        <w:rPr>
          <w:sz w:val="20"/>
          <w:szCs w:val="20"/>
          <w:lang w:val="en-US"/>
        </w:rPr>
      </w:pPr>
      <w:r>
        <w:rPr>
          <w:sz w:val="20"/>
          <w:szCs w:val="20"/>
          <w:lang w:val="en-US"/>
        </w:rPr>
        <w:t>upravitelj i svaki stečajni vjerovnik u roku od 8 dana</w:t>
      </w:r>
    </w:p>
    <w:p w:rsidRDefault="005B47EA" w:rsidP="005B47EA" w:rsidR="005B47EA">
      <w:pPr>
        <w:rPr>
          <w:sz w:val="20"/>
          <w:szCs w:val="20"/>
          <w:lang w:val="en-US"/>
        </w:rPr>
      </w:pPr>
      <w:r>
        <w:rPr>
          <w:sz w:val="20"/>
          <w:szCs w:val="20"/>
          <w:lang w:val="en-US"/>
        </w:rPr>
        <w:t>od dana dostave rješenja, a dostava se smatra obavljenom</w:t>
      </w:r>
    </w:p>
    <w:p w:rsidRDefault="005B47EA" w:rsidP="005B47EA" w:rsidR="005B47EA">
      <w:pPr>
        <w:rPr>
          <w:sz w:val="20"/>
          <w:szCs w:val="20"/>
          <w:lang w:val="en-US"/>
        </w:rPr>
      </w:pPr>
      <w:r>
        <w:rPr>
          <w:sz w:val="20"/>
          <w:szCs w:val="20"/>
          <w:lang w:val="en-US"/>
        </w:rPr>
        <w:t>istekom osmog dana od dana objave pismena na mrežnoj</w:t>
      </w:r>
    </w:p>
    <w:p w:rsidRDefault="005B47EA" w:rsidP="005B47EA" w:rsidR="005B47EA">
      <w:pPr>
        <w:rPr>
          <w:sz w:val="20"/>
          <w:szCs w:val="20"/>
          <w:lang w:val="en-US"/>
        </w:rPr>
      </w:pPr>
      <w:r>
        <w:rPr>
          <w:sz w:val="20"/>
          <w:szCs w:val="20"/>
          <w:lang w:val="en-US"/>
        </w:rPr>
        <w:t>stanici e-Oglasna ploča sudova.</w:t>
      </w:r>
    </w:p>
    <w:p w:rsidRDefault="005B47EA" w:rsidP="005B47EA" w:rsidR="005B47EA">
      <w:pPr>
        <w:rPr>
          <w:sz w:val="20"/>
          <w:szCs w:val="20"/>
          <w:lang w:val="en-US"/>
        </w:rPr>
      </w:pPr>
    </w:p>
    <w:p w:rsidRDefault="005B47EA" w:rsidP="005B47EA" w:rsidR="005B47EA">
      <w:pPr>
        <w:rPr>
          <w:lang w:val="en-US"/>
        </w:rPr>
      </w:pPr>
    </w:p>
    <w:p w:rsidRDefault="005B47EA" w:rsidP="005B47EA" w:rsidR="005B47EA">
      <w:pPr>
        <w:rPr>
          <w:lang w:val="en-US"/>
        </w:rPr>
      </w:pPr>
    </w:p>
    <w:p w:rsidRDefault="005B47EA" w:rsidP="005B47EA" w:rsidR="005B47EA">
      <w:pPr>
        <w:numPr>
          <w:ilvl w:val="0"/>
          <w:numId w:val="2"/>
        </w:numPr>
        <w:ind w:left="540"/>
        <w:rPr>
          <w:lang w:val="en-US"/>
        </w:rPr>
      </w:pPr>
      <w:r>
        <w:rPr>
          <w:lang w:val="en-US"/>
        </w:rPr>
        <w:t>steč.upravitelju</w:t>
      </w:r>
    </w:p>
    <w:p w:rsidRDefault="005B47EA" w:rsidP="005B47EA" w:rsidR="005B47EA">
      <w:pPr>
        <w:numPr>
          <w:ilvl w:val="0"/>
          <w:numId w:val="2"/>
        </w:numPr>
        <w:ind w:left="540"/>
        <w:rPr>
          <w:lang w:val="en-US"/>
        </w:rPr>
      </w:pPr>
      <w:r>
        <w:rPr>
          <w:lang w:val="en-US"/>
        </w:rPr>
        <w:t>svim vjerovnicima, obavijest o ovom rješenju putem e oglasne ploče</w:t>
      </w:r>
    </w:p>
    <w:p w:rsidRDefault="005B47EA" w:rsidP="005B47EA" w:rsidR="005B47EA">
      <w:pPr>
        <w:ind w:left="900"/>
        <w:rPr>
          <w:lang w:val="en-US"/>
        </w:rPr>
      </w:pPr>
    </w:p>
    <w:p w:rsidRDefault="005B47EA" w:rsidP="005B47EA" w:rsidR="005B47EA">
      <w:pPr>
        <w:jc w:val="both"/>
        <w:rPr>
          <w:lang w:val="en-US"/>
        </w:rPr>
      </w:pPr>
    </w:p>
    <w:p w:rsidRDefault="005B47EA" w:rsidP="005B47EA" w:rsidR="005B47EA">
      <w:pPr>
        <w:jc w:val="both"/>
        <w:rPr>
          <w:lang w:val="en-US"/>
        </w:rPr>
      </w:pPr>
      <w:r>
        <w:rPr>
          <w:lang w:val="en-US"/>
        </w:rPr>
        <w:t xml:space="preserve">            </w:t>
      </w:r>
    </w:p>
    <w:p w:rsidRDefault="005B47EA" w:rsidP="005B47EA" w:rsidR="005B47EA">
      <w:pPr>
        <w:rPr>
          <w:lang w:val="en-US"/>
        </w:rPr>
      </w:pPr>
    </w:p>
    <w:p w:rsidRDefault="005B47EA" w:rsidP="005B47EA" w:rsidR="005B47EA">
      <w:pPr>
        <w:ind w:firstLine="708" w:left="4248"/>
        <w:rPr>
          <w:lang w:val="en-US"/>
        </w:rPr>
      </w:pPr>
    </w:p>
    <w:p w:rsidRDefault="005B47EA" w:rsidP="005B47EA" w:rsidR="005B47EA">
      <w:pPr>
        <w:rPr>
          <w:rFonts w:hAnsi="Calibri" w:ascii="Calibri"/>
          <w:sz w:val="22"/>
          <w:szCs w:val="22"/>
          <w:lang w:val="en-US"/>
        </w:rPr>
      </w:pPr>
    </w:p>
    <w:p w:rsidRDefault="003560A3" w:rsidP="005B47EA" w:rsidR="003560A3" w:rsidRPr="007E5C2A">
      <w:pPr>
        <w:jc w:val="both"/>
      </w:pPr>
    </w:p>
    <w:sectPr w:rsidR="003560A3" w:rsidRPr="007E5C2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7271CF"/>
    <w:multiLevelType w:val="hybridMultilevel"/>
    <w:tmpl w:val="191EE25A"/>
    <w:lvl w:tplc="041A000F" w:ilvl="0">
      <w:start w:val="1"/>
      <w:numFmt w:val="decimal"/>
      <w:lvlText w:val="%1."/>
      <w:lvlJc w:val="left"/>
      <w:pPr>
        <w:tabs>
          <w:tab w:pos="900" w:val="num"/>
        </w:tabs>
        <w:ind w:hanging="360" w:left="90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6AB31CED"/>
    <w:multiLevelType w:val="hybridMultilevel"/>
    <w:tmpl w:val="74CAE918"/>
    <w:lvl w:tplc="551681A8"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3158"/>
    <w:rsid w:val="002A579D"/>
    <w:rsid w:val="0030221E"/>
    <w:rsid w:val="00323158"/>
    <w:rsid w:val="003560A3"/>
    <w:rsid w:val="005718D0"/>
    <w:rsid w:val="0059180E"/>
    <w:rsid w:val="005B47EA"/>
    <w:rsid w:val="005D2684"/>
    <w:rsid w:val="00636136"/>
    <w:rsid w:val="007E5C2A"/>
    <w:rsid w:val="008E0E44"/>
    <w:rsid w:val="00904D3E"/>
    <w:rsid w:val="009130E7"/>
    <w:rsid w:val="009E592A"/>
    <w:rsid w:val="00AB1642"/>
    <w:rsid w:val="00AF1515"/>
    <w:rsid w:val="00BD5A14"/>
    <w:rsid w:val="00E3731A"/>
    <w:rsid w:val="00F963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3731A"/>
    <w:rPr>
      <w:rFonts w:cs="Tahoma" w:hAnsi="Tahoma" w:ascii="Tahoma"/>
      <w:sz w:val="16"/>
      <w:szCs w:val="16"/>
    </w:rPr>
  </w:style>
  <w:style w:styleId="Tekstrezerviranogmjesta" w:type="character">
    <w:name w:val="Placeholder Text"/>
    <w:basedOn w:val="Zadanifontodlomka"/>
    <w:uiPriority w:val="99"/>
    <w:semiHidden/>
    <w:rsid w:val="005D2684"/>
    <w:rPr>
      <w:color w:val="808080"/>
      <w:bdr w:space="0" w:sz="0" w:color="auto" w:val="none"/>
      <w:shd w:fill="auto" w:color="auto" w:val="clear"/>
    </w:rPr>
  </w:style>
  <w:style w:customStyle="true" w:styleId="eSPISCCParagraphDefaultFont" w:type="character">
    <w:name w:val="eSPIS_CC_Paragraph Default Font"/>
    <w:basedOn w:val="Zadanifontodlomka"/>
    <w:rsid w:val="005D268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2684"/>
    <w:rPr>
      <w:bdr w:space="0" w:sz="0" w:color="auto" w:val="none"/>
      <w:shd w:fill="FFFFCC" w:color="auto" w:val="clear"/>
      <w:lang w:val="hr-HR"/>
    </w:rPr>
  </w:style>
  <w:style w:customStyle="true" w:styleId="PozadinaSvijetloCrvena" w:type="character">
    <w:name w:val="Pozadina_SvijetloCrvena"/>
    <w:basedOn w:val="eSPISCCParagraphDefaultFont"/>
    <w:rsid w:val="005D268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268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3731A"/>
    <w:rPr>
      <w:rFonts w:ascii="Tahoma" w:cs="Tahoma" w:hAnsi="Tahoma"/>
      <w:sz w:val="16"/>
      <w:szCs w:val="16"/>
    </w:rPr>
  </w:style>
  <w:style w:styleId="Tekstrezerviranogmjesta" w:type="character">
    <w:name w:val="Placeholder Text"/>
    <w:basedOn w:val="Zadanifontodlomka"/>
    <w:uiPriority w:val="99"/>
    <w:semiHidden/>
    <w:rsid w:val="005D2684"/>
    <w:rPr>
      <w:color w:val="808080"/>
      <w:bdr w:color="auto" w:space="0" w:sz="0" w:val="none"/>
      <w:shd w:color="auto" w:fill="auto" w:val="clear"/>
    </w:rPr>
  </w:style>
  <w:style w:customStyle="1" w:styleId="eSPISCCParagraphDefaultFont" w:type="character">
    <w:name w:val="eSPIS_CC_Paragraph Default Font"/>
    <w:basedOn w:val="Zadanifontodlomka"/>
    <w:rsid w:val="005D268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2684"/>
    <w:rPr>
      <w:bdr w:color="auto" w:space="0" w:sz="0" w:val="none"/>
      <w:shd w:color="auto" w:fill="FFFFCC" w:val="clear"/>
      <w:lang w:val="hr-HR"/>
    </w:rPr>
  </w:style>
  <w:style w:customStyle="1" w:styleId="PozadinaSvijetloCrvena" w:type="character">
    <w:name w:val="Pozadina_SvijetloCrvena"/>
    <w:basedOn w:val="eSPISCCParagraphDefaultFont"/>
    <w:rsid w:val="005D268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268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2038557">
      <w:bodyDiv w:val="true"/>
      <w:marLeft w:val="0"/>
      <w:marRight w:val="0"/>
      <w:marTop w:val="0"/>
      <w:marBottom w:val="0"/>
      <w:divBdr>
        <w:top w:space="0" w:sz="0" w:color="auto" w:val="none"/>
        <w:left w:space="0" w:sz="0" w:color="auto" w:val="none"/>
        <w:bottom w:space="0" w:sz="0" w:color="auto" w:val="none"/>
        <w:right w:space="0" w:sz="0" w:color="auto" w:val="none"/>
      </w:divBdr>
    </w:div>
    <w:div w:id="11606545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lipnja 2016.</izvorni_sadrzaj>
    <derivirana_varijabla naziv="DomainObject.DatumDonosenjaOdluke_1">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515</izvorni_sadrzaj>
    <derivirana_varijabla naziv="DomainObject.Predmet.Broj_1">515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2013.</izvorni_sadrzaj>
    <derivirana_varijabla naziv="DomainObject.Predmet.DatumOsnivanja_1">11.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ožujka 2016.</izvorni_sadrzaj>
    <derivirana_varijabla naziv="DomainObject.Predmet.DatumRjesavanja_1">15. ožujka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St-515/2013</izvorni_sadrzaj>
    <derivirana_varijabla naziv="DomainObject.Predmet.OznakaBroj_1">St-515/2013</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
    <derivirana_varijabla naziv="DomainObject.Predmet.PredmetRijesio.Oib_1"/>
  </DomainObject.Predmet.PredmetRijesio.Oib>
  <DomainObject.Predmet.PredmetRijesio.Prezime>
    <izvorni_sadrzaj>Martini Maoduš</izvorni_sadrzaj>
    <derivirana_varijabla naziv="DomainObject.Predmet.PredmetRijesio.Prezime_1">Martini Maoduš</derivirana_varijabla>
  </DomainObject.Predmet.PredmetRijesio.Prezime>
  <DomainObject.Predmet.PrimjedbaSuca>
    <izvorni_sadrzaj>kod suca</izvorni_sadrzaj>
    <derivirana_varijabla naziv="DomainObject.Predmet.PrimjedbaSuca_1">kod suca</derivirana_varijabla>
  </DomainObject.Predmet.PrimjedbaSuca>
  <DomainObject.Predmet.PrimjedbaUpisnicara>
    <izvorni_sadrzaj/>
    <derivirana_varijabla naziv="DomainObject.Predmet.PrimjedbaUpisnicara_1"/>
  </DomainObject.Predmet.PrimjedbaUpisnicara>
  <DomainObject.Predmet.ProtustrankaFormated>
    <izvorni_sadrzaj>  VETA d. o. o. za preradu drva, PLETERNICA</izvorni_sadrzaj>
    <derivirana_varijabla naziv="DomainObject.Predmet.ProtustrankaFormated_1">  VETA d. o. o. za preradu drva, PLETERNICA</derivirana_varijabla>
  </DomainObject.Predmet.ProtustrankaFormated>
  <DomainObject.Predmet.ProtustrankaFormatedOIB>
    <izvorni_sadrzaj>  VETA d. o. o. za preradu drva, PLETERNICA, OIB 11765934233</izvorni_sadrzaj>
    <derivirana_varijabla naziv="DomainObject.Predmet.ProtustrankaFormatedOIB_1">  VETA d. o. o. za preradu drva, PLETERNICA, OIB 11765934233</derivirana_varijabla>
  </DomainObject.Predmet.ProtustrankaFormatedOIB>
  <DomainObject.Predmet.ProtustrankaFormatedWithAdress>
    <izvorni_sadrzaj> VETA d. o. o. za preradu drva, PLETERNICA, Kralja Zvonimira/bb, Pleternica</izvorni_sadrzaj>
    <derivirana_varijabla naziv="DomainObject.Predmet.ProtustrankaFormatedWithAdress_1"> VETA d. o. o. za preradu drva, PLETERNICA, Kralja Zvonimira/bb, Pleternica</derivirana_varijabla>
  </DomainObject.Predmet.ProtustrankaFormatedWithAdress>
  <DomainObject.Predmet.ProtustrankaFormatedWithAdressOIB>
    <izvorni_sadrzaj> VETA d. o. o. za preradu drva, PLETERNICA, OIB 11765934233, Kralja Zvonimira/bb, Pleternica</izvorni_sadrzaj>
    <derivirana_varijabla naziv="DomainObject.Predmet.ProtustrankaFormatedWithAdressOIB_1"> VETA d. o. o. za preradu drva, PLETERNICA, OIB 11765934233, Kralja Zvonimira/bb, Pleternica</derivirana_varijabla>
  </DomainObject.Predmet.ProtustrankaFormatedWithAdressOIB>
  <DomainObject.Predmet.ProtustrankaWithAdress>
    <izvorni_sadrzaj>VETA d. o. o. za preradu drva, PLETERNICA Kralja Zvonimira/bb, Pleternica</izvorni_sadrzaj>
    <derivirana_varijabla naziv="DomainObject.Predmet.ProtustrankaWithAdress_1">VETA d. o. o. za preradu drva, PLETERNICA Kralja Zvonimira/bb, Pleternica</derivirana_varijabla>
  </DomainObject.Predmet.ProtustrankaWithAdress>
  <DomainObject.Predmet.ProtustrankaWithAdressOIB>
    <izvorni_sadrzaj>VETA d. o. o. za preradu drva, PLETERNICA, OIB 11765934233, Kralja Zvonimira/bb, Pleternica</izvorni_sadrzaj>
    <derivirana_varijabla naziv="DomainObject.Predmet.ProtustrankaWithAdressOIB_1">VETA d. o. o. za preradu drva, PLETERNICA, OIB 11765934233, Kralja Zvonimira/bb, Pleternica</derivirana_varijabla>
  </DomainObject.Predmet.ProtustrankaWithAdressOIB>
  <DomainObject.Predmet.ProtustrankaNazivFormated>
    <izvorni_sadrzaj>VETA d. o. o. za preradu drva, PLETERNICA</izvorni_sadrzaj>
    <derivirana_varijabla naziv="DomainObject.Predmet.ProtustrankaNazivFormated_1">VETA d. o. o. za preradu drva, PLETERNICA</derivirana_varijabla>
  </DomainObject.Predmet.ProtustrankaNazivFormated>
  <DomainObject.Predmet.ProtustrankaNazivFormatedOIB>
    <izvorni_sadrzaj>VETA d. o. o. za preradu drva, PLETERNICA, OIB 11765934233</izvorni_sadrzaj>
    <derivirana_varijabla naziv="DomainObject.Predmet.ProtustrankaNazivFormatedOIB_1">VETA d. o. o. za preradu drva, PLETERNICA, OIB 11765934233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Podružnica Slavonski Brod</izvorni_sadrzaj>
    <derivirana_varijabla naziv="DomainObject.Predmet.StrankaFormated_1">  FINA Podružnica Slavonski Brod</derivirana_varijabla>
  </DomainObject.Predmet.StrankaFormated>
  <DomainObject.Predmet.StrankaFormatedOIB>
    <izvorni_sadrzaj>  FINA Podružnica Slavonski Brod, OIB 85821130368</izvorni_sadrzaj>
    <derivirana_varijabla naziv="DomainObject.Predmet.StrankaFormatedOIB_1">  FINA Podružnica Slavonski Brod, OIB 85821130368</derivirana_varijabla>
  </DomainObject.Predmet.StrankaFormatedOIB>
  <DomainObject.Predmet.StrankaFormatedWithAdress>
    <izvorni_sadrzaj> FINA Podružnica Slavonski Brod, 35000 Slavonski Brod</izvorni_sadrzaj>
    <derivirana_varijabla naziv="DomainObject.Predmet.StrankaFormatedWithAdress_1"> FINA Podružnica Slavonski Brod, 35000 Slavonski Brod</derivirana_varijabla>
  </DomainObject.Predmet.StrankaFormatedWithAdress>
  <DomainObject.Predmet.StrankaFormatedWithAdressOIB>
    <izvorni_sadrzaj> FINA Podružnica Slavonski Brod, OIB 85821130368, 35000 Slavonski Brod</izvorni_sadrzaj>
    <derivirana_varijabla naziv="DomainObject.Predmet.StrankaFormatedWithAdressOIB_1"> FINA Podružnica Slavonski Brod, OIB 85821130368, 35000 Slavonski Brod</derivirana_varijabla>
  </DomainObject.Predmet.StrankaFormatedWithAdressOIB>
  <DomainObject.Predmet.StrankaWithAdress>
    <izvorni_sadrzaj>FINA Podružnica Slavonski Brod 35000 Slavonski Brod</izvorni_sadrzaj>
    <derivirana_varijabla naziv="DomainObject.Predmet.StrankaWithAdress_1">FINA Podružnica Slavonski Brod 35000 Slavonski Brod</derivirana_varijabla>
  </DomainObject.Predmet.StrankaWithAdress>
  <DomainObject.Predmet.StrankaWithAdressOIB>
    <izvorni_sadrzaj>FINA Podružnica Slavonski Brod, OIB 85821130368, 35000 Slavonski Brod</izvorni_sadrzaj>
    <derivirana_varijabla naziv="DomainObject.Predmet.StrankaWithAdressOIB_1">FINA Podružnica Slavonski Brod, OIB 85821130368, 35000 Slavonski Brod</derivirana_varijabla>
  </DomainObject.Predmet.StrankaWithAdressOIB>
  <DomainObject.Predmet.StrankaNazivFormated>
    <izvorni_sadrzaj>FINA Podružnica Slavonski Brod</izvorni_sadrzaj>
    <derivirana_varijabla naziv="DomainObject.Predmet.StrankaNazivFormated_1">FINA Podružnica Slavonski Brod</derivirana_varijabla>
  </DomainObject.Predmet.StrankaNazivFormated>
  <DomainObject.Predmet.StrankaNazivFormatedOIB>
    <izvorni_sadrzaj>FINA Podružnica Slavonski Brod, OIB 85821130368</izvorni_sadrzaj>
    <derivirana_varijabla naziv="DomainObject.Predmet.StrankaNazivFormatedOIB_1">FINA Podružnica Slavonski Brod,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 Podružnica Slavonski Brod</item>
    </izvorni_sadrzaj>
    <derivirana_varijabla naziv="DomainObject.Predmet.StrankaListFormated_1">
      <item>FINA Podružnica Slavonski Brod</item>
    </derivirana_varijabla>
  </DomainObject.Predmet.StrankaListFormated>
  <DomainObject.Predmet.StrankaListFormatedOIB>
    <izvorni_sadrzaj>
      <item>FINA Podružnica Slavonski Brod, OIB 85821130368</item>
    </izvorni_sadrzaj>
    <derivirana_varijabla naziv="DomainObject.Predmet.StrankaListFormatedOIB_1">
      <item>FINA Podružnica Slavonski Brod, OIB 85821130368</item>
    </derivirana_varijabla>
  </DomainObject.Predmet.StrankaListFormatedOIB>
  <DomainObject.Predmet.StrankaListFormatedWithAdress>
    <izvorni_sadrzaj>
      <item>FINA Podružnica Slavonski Brod, 35000 Slavonski Brod</item>
    </izvorni_sadrzaj>
    <derivirana_varijabla naziv="DomainObject.Predmet.StrankaListFormatedWithAdress_1">
      <item>FINA Podružnica Slavonski Brod, 35000 Slavonski Brod</item>
    </derivirana_varijabla>
  </DomainObject.Predmet.StrankaListFormatedWithAdress>
  <DomainObject.Predmet.StrankaListFormatedWithAdressOIB>
    <izvorni_sadrzaj>
      <item>FINA Podružnica Slavonski Brod, OIB 85821130368, 35000 Slavonski Brod</item>
    </izvorni_sadrzaj>
    <derivirana_varijabla naziv="DomainObject.Predmet.StrankaListFormatedWithAdressOIB_1">
      <item>FINA Podružnica Slavonski Brod, OIB 85821130368, 35000 Slavonski Brod</item>
    </derivirana_varijabla>
  </DomainObject.Predmet.StrankaListFormatedWithAdressOIB>
  <DomainObject.Predmet.StrankaListNazivFormated>
    <izvorni_sadrzaj>
      <item>FINA Podružnica Slavonski Brod</item>
    </izvorni_sadrzaj>
    <derivirana_varijabla naziv="DomainObject.Predmet.StrankaListNazivFormated_1">
      <item>FINA Podružnica Slavonski Brod</item>
    </derivirana_varijabla>
  </DomainObject.Predmet.StrankaListNazivFormated>
  <DomainObject.Predmet.StrankaListNazivFormatedOIB>
    <izvorni_sadrzaj>
      <item>FINA Podružnica Slavonski Brod, OIB 85821130368</item>
    </izvorni_sadrzaj>
    <derivirana_varijabla naziv="DomainObject.Predmet.StrankaListNazivFormatedOIB_1">
      <item>FINA Podružnica Slavonski Brod, OIB 85821130368</item>
    </derivirana_varijabla>
  </DomainObject.Predmet.StrankaListNazivFormatedOIB>
  <DomainObject.Predmet.ProtuStrankaListFormated>
    <izvorni_sadrzaj>
      <item>VETA d. o. o. za preradu drva, PLETERNICA</item>
    </izvorni_sadrzaj>
    <derivirana_varijabla naziv="DomainObject.Predmet.ProtuStrankaListFormated_1">
      <item>VETA d. o. o. za preradu drva, PLETERNICA</item>
    </derivirana_varijabla>
  </DomainObject.Predmet.ProtuStrankaListFormated>
  <DomainObject.Predmet.ProtuStrankaListFormatedOIB>
    <izvorni_sadrzaj>
      <item>VETA d. o. o. za preradu drva, PLETERNICA, OIB 11765934233</item>
    </izvorni_sadrzaj>
    <derivirana_varijabla naziv="DomainObject.Predmet.ProtuStrankaListFormatedOIB_1">
      <item>VETA d. o. o. za preradu drva, PLETERNICA, OIB 11765934233</item>
    </derivirana_varijabla>
  </DomainObject.Predmet.ProtuStrankaListFormatedOIB>
  <DomainObject.Predmet.ProtuStrankaListFormatedWithAdress>
    <izvorni_sadrzaj>
      <item>VETA d. o. o. za preradu drva, PLETERNICA, Kralja Zvonimira/bb, Pleternica</item>
    </izvorni_sadrzaj>
    <derivirana_varijabla naziv="DomainObject.Predmet.ProtuStrankaListFormatedWithAdress_1">
      <item>VETA d. o. o. za preradu drva, PLETERNICA, Kralja Zvonimira/bb, Pleternica</item>
    </derivirana_varijabla>
  </DomainObject.Predmet.ProtuStrankaListFormatedWithAdress>
  <DomainObject.Predmet.ProtuStrankaListFormatedWithAdressOIB>
    <izvorni_sadrzaj>
      <item>VETA d. o. o. za preradu drva, PLETERNICA, OIB 11765934233, Kralja Zvonimira/bb, Pleternica</item>
    </izvorni_sadrzaj>
    <derivirana_varijabla naziv="DomainObject.Predmet.ProtuStrankaListFormatedWithAdressOIB_1">
      <item>VETA d. o. o. za preradu drva, PLETERNICA, OIB 11765934233, Kralja Zvonimira/bb, Pleternica</item>
    </derivirana_varijabla>
  </DomainObject.Predmet.ProtuStrankaListFormatedWithAdressOIB>
  <DomainObject.Predmet.ProtuStrankaListNazivFormated>
    <izvorni_sadrzaj>
      <item>VETA d. o. o. za preradu drva, PLETERNICA</item>
    </izvorni_sadrzaj>
    <derivirana_varijabla naziv="DomainObject.Predmet.ProtuStrankaListNazivFormated_1">
      <item>VETA d. o. o. za preradu drva, PLETERNICA</item>
    </derivirana_varijabla>
  </DomainObject.Predmet.ProtuStrankaListNazivFormated>
  <DomainObject.Predmet.ProtuStrankaListNazivFormatedOIB>
    <izvorni_sadrzaj>
      <item>VETA d. o. o. za preradu drva, PLETERNICA, OIB 11765934233</item>
    </izvorni_sadrzaj>
    <derivirana_varijabla naziv="DomainObject.Predmet.ProtuStrankaListNazivFormatedOIB_1">
      <item>VETA d. o. o. za preradu drva, PLETERNICA, OIB 11765934233</item>
    </derivirana_varijabla>
  </DomainObject.Predmet.ProtuStrankaListNazivFormatedOIB>
  <DomainObject.Predmet.OstaliListFormated>
    <izvorni_sadrzaj>
      <item>PETAR ARAMBAŠIĆ</item>
      <item>JOZO PERIĆ</item>
      <item>PODRAVSKA BANKA dioničko društvo</item>
      <item>NARODNE NOVINE, dioničko društvo za izdavanje i tiskanje Službenog lista Republike Hrvatske, službenih i drugih obrazaca te </item>
      <item>Mira Jelčić,zamj.ŽDO Građ.upr.odjel Sl.Brod</item>
    </izvorni_sadrzaj>
    <derivirana_varijabla naziv="DomainObject.Predmet.OstaliListFormated_1">
      <item>PETAR ARAMBAŠIĆ</item>
      <item>JOZO PERIĆ</item>
      <item>PODRAVSKA BANKA dioničko društvo</item>
      <item>NARODNE NOVINE, dioničko društvo za izdavanje i tiskanje Službenog lista Republike Hrvatske, službenih i drugih obrazaca te </item>
      <item>Mira Jelčić,zamj.ŽDO Građ.upr.odjel Sl.Brod</item>
    </derivirana_varijabla>
  </DomainObject.Predmet.OstaliListFormated>
  <DomainObject.Predmet.OstaliListFormatedOIB>
    <izvorni_sadrzaj>
      <item>PETAR ARAMBAŠIĆ</item>
      <item>JOZO PERIĆ, OIB 83577001032</item>
      <item>PODRAVSKA BANKA dioničko društvo, OIB 97326283154</item>
      <item>NARODNE NOVINE, dioničko društvo za izdavanje i tiskanje Službenog lista Republike Hrvatske, službenih i drugih obrazaca te , OIB 64546066176</item>
      <item>Mira Jelčić,zamj.ŽDO Građ.upr.odjel Sl.Brod</item>
    </izvorni_sadrzaj>
    <derivirana_varijabla naziv="DomainObject.Predmet.OstaliListFormatedOIB_1">
      <item>PETAR ARAMBAŠIĆ</item>
      <item>JOZO PERIĆ, OIB 83577001032</item>
      <item>PODRAVSKA BANKA dioničko društvo, OIB 97326283154</item>
      <item>NARODNE NOVINE, dioničko društvo za izdavanje i tiskanje Službenog lista Republike Hrvatske, službenih i drugih obrazaca te , OIB 64546066176</item>
      <item>Mira Jelčić,zamj.ŽDO Građ.upr.odjel Sl.Brod</item>
    </derivirana_varijabla>
  </DomainObject.Predmet.OstaliListFormatedOIB>
  <DomainObject.Predmet.OstaliListFormatedWithAdress>
    <izvorni_sadrzaj>
      <item>PETAR ARAMBAŠIĆ, Požeška Koprivnica 14, 34310 Pleternica</item>
      <item>JOZO PERIĆ, F. Tuđmana 28, Velika</item>
      <item>PODRAVSKA BANKA dioničko društvo, Opatička 3, Koprivnica</item>
      <item>NARODNE NOVINE, dioničko društvo za izdavanje i tiskanje Službenog lista Republike Hrvatske, službenih i drugih obrazaca te , Savski Gaj XIII. put 6, 10000 Zagreb</item>
      <item>Mira Jelčić,zamj.ŽDO Građ.upr.odjel Sl.Brod, 35000 Slavonski Brod</item>
    </izvorni_sadrzaj>
    <derivirana_varijabla naziv="DomainObject.Predmet.OstaliListFormatedWithAdress_1">
      <item>PETAR ARAMBAŠIĆ, Požeška Koprivnica 14, 34310 Pleternica</item>
      <item>JOZO PERIĆ, F. Tuđmana 28, Velika</item>
      <item>PODRAVSKA BANKA dioničko društvo, Opatička 3, Koprivnica</item>
      <item>NARODNE NOVINE, dioničko društvo za izdavanje i tiskanje Službenog lista Republike Hrvatske, službenih i drugih obrazaca te , Savski Gaj XIII. put 6, 10000 Zagreb</item>
      <item>Mira Jelčić,zamj.ŽDO Građ.upr.odjel Sl.Brod, 35000 Slavonski Brod</item>
    </derivirana_varijabla>
  </DomainObject.Predmet.OstaliListFormatedWithAdress>
  <DomainObject.Predmet.OstaliListFormatedWithAdressOIB>
    <izvorni_sadrzaj>
      <item>PETAR ARAMBAŠIĆ, Požeška Koprivnica 14, 34310 Pleternica</item>
      <item>JOZO PERIĆ, OIB 83577001032, F. Tuđmana 28, Velika</item>
      <item>PODRAVSKA BANKA dioničko društvo, OIB 97326283154, Opatička 3, Koprivnica</item>
      <item>NARODNE NOVINE, dioničko društvo za izdavanje i tiskanje Službenog lista Republike Hrvatske, službenih i drugih obrazaca te , OIB 64546066176, Savski Gaj XIII. put 6, 10000 Zagreb</item>
      <item>Mira Jelčić,zamj.ŽDO Građ.upr.odjel Sl.Brod, 35000 Slavonski Brod</item>
    </izvorni_sadrzaj>
    <derivirana_varijabla naziv="DomainObject.Predmet.OstaliListFormatedWithAdressOIB_1">
      <item>PETAR ARAMBAŠIĆ, Požeška Koprivnica 14, 34310 Pleternica</item>
      <item>JOZO PERIĆ, OIB 83577001032, F. Tuđmana 28, Velika</item>
      <item>PODRAVSKA BANKA dioničko društvo, OIB 97326283154, Opatička 3, Koprivnica</item>
      <item>NARODNE NOVINE, dioničko društvo za izdavanje i tiskanje Službenog lista Republike Hrvatske, službenih i drugih obrazaca te , OIB 64546066176, Savski Gaj XIII. put 6, 10000 Zagreb</item>
      <item>Mira Jelčić,zamj.ŽDO Građ.upr.odjel Sl.Brod, 35000 Slavonski Brod</item>
    </derivirana_varijabla>
  </DomainObject.Predmet.OstaliListFormatedWithAdressOIB>
  <DomainObject.Predmet.OstaliListNazivFormated>
    <izvorni_sadrzaj>
      <item>PETAR ARAMBAŠIĆ</item>
      <item>JOZO PERIĆ</item>
      <item>PODRAVSKA BANKA dioničko društvo</item>
      <item>NARODNE NOVINE, dioničko društvo za izdavanje i tiskanje Službenog lista Republike Hrvatske, službenih i drugih obrazaca te </item>
      <item>Mira Jelčić,zamj.ŽDO Građ.upr.odjel Sl.Brod</item>
    </izvorni_sadrzaj>
    <derivirana_varijabla naziv="DomainObject.Predmet.OstaliListNazivFormated_1">
      <item>PETAR ARAMBAŠIĆ</item>
      <item>JOZO PERIĆ</item>
      <item>PODRAVSKA BANKA dioničko društvo</item>
      <item>NARODNE NOVINE, dioničko društvo za izdavanje i tiskanje Službenog lista Republike Hrvatske, službenih i drugih obrazaca te </item>
      <item>Mira Jelčić,zamj.ŽDO Građ.upr.odjel Sl.Brod</item>
    </derivirana_varijabla>
  </DomainObject.Predmet.OstaliListNazivFormated>
  <DomainObject.Predmet.OstaliListNazivFormatedOIB>
    <izvorni_sadrzaj>
      <item>PETAR ARAMBAŠIĆ</item>
      <item>JOZO PERIĆ, OIB 83577001032</item>
      <item>PODRAVSKA BANKA dioničko društvo, OIB 97326283154</item>
      <item>NARODNE NOVINE, dioničko društvo za izdavanje i tiskanje Službenog lista Republike Hrvatske, službenih i drugih obrazaca te , OIB 64546066176</item>
      <item>Mira Jelčić,zamj.ŽDO Građ.upr.odjel Sl.Brod</item>
    </izvorni_sadrzaj>
    <derivirana_varijabla naziv="DomainObject.Predmet.OstaliListNazivFormatedOIB_1">
      <item>PETAR ARAMBAŠIĆ</item>
      <item>JOZO PERIĆ, OIB 83577001032</item>
      <item>PODRAVSKA BANKA dioničko društvo, OIB 97326283154</item>
      <item>NARODNE NOVINE, dioničko društvo za izdavanje i tiskanje Službenog lista Republike Hrvatske, službenih i drugih obrazaca te , OIB 64546066176</item>
      <item>Mira Jelčić,zamj.ŽDO Građ.upr.odjel Sl.Brod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2016.</izvorni_sadrzaj>
    <derivirana_varijabla naziv="DomainObject.Datum_1">16. lipnja 2016.</derivirana_varijabla>
  </DomainObject.Datum>
  <DomainObject.PoslovniBrojDokumenta>
    <izvorni_sadrzaj/>
    <derivirana_varijabla naziv="DomainObject.PoslovniBrojDokumenta_1"/>
  </DomainObject.PoslovniBrojDokumenta>
  <DomainObject.Predmet.StrankaIDrugi>
    <izvorni_sadrzaj>FINA Podružnica Slavonski Brod</izvorni_sadrzaj>
    <derivirana_varijabla naziv="DomainObject.Predmet.StrankaIDrugi_1">FINA Podružnica Slavonski Brod</derivirana_varijabla>
  </DomainObject.Predmet.StrankaIDrugi>
  <DomainObject.Predmet.ProtustrankaIDrugi>
    <izvorni_sadrzaj>VETA d. o. o. za preradu drva, PLETERNICA</izvorni_sadrzaj>
    <derivirana_varijabla naziv="DomainObject.Predmet.ProtustrankaIDrugi_1">VETA d. o. o. za preradu drva, PLETERNICA</derivirana_varijabla>
  </DomainObject.Predmet.ProtustrankaIDrugi>
  <DomainObject.Predmet.StrankaIDrugiAdressOIB>
    <izvorni_sadrzaj>FINA Podružnica Slavonski Brod, OIB 85821130368, 35000 Slavonski Brod</izvorni_sadrzaj>
    <derivirana_varijabla naziv="DomainObject.Predmet.StrankaIDrugiAdressOIB_1">FINA Podružnica Slavonski Brod, OIB 85821130368, 35000 Slavonski Brod</derivirana_varijabla>
  </DomainObject.Predmet.StrankaIDrugiAdressOIB>
  <DomainObject.Predmet.ProtustrankaIDrugiAdressOIB>
    <izvorni_sadrzaj>VETA d. o. o. za preradu drva, PLETERNICA, OIB 11765934233, Kralja Zvonimira/bb, Pleternica</izvorni_sadrzaj>
    <derivirana_varijabla naziv="DomainObject.Predmet.ProtustrankaIDrugiAdressOIB_1">VETA d. o. o. za preradu drva, PLETERNICA, OIB 11765934233, Kralja Zvonimira/bb, Pleternica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ožujka 2016.</izvorni_sadrzaj>
    <derivirana_varijabla naziv="DomainObject.Predmet.OdlukaRjesenje.DatumDonosenjaOdluke_1">15. ožujka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St-515/2013-61</izvorni_sadrzaj>
    <derivirana_varijabla naziv="DomainObject.Predmet.OdlukaRjesenje.Oznaka_1">St-515/2013-61</derivirana_varijabla>
  </DomainObject.Predmet.OdlukaRjesenje.Oznaka>
  <DomainObject.Predmet.SudioniciListNaziv>
    <izvorni_sadrzaj>
      <item>FINA Podružnica Slavonski Brod</item>
      <item>VETA d. o. o. za preradu drva, PLETERNICA</item>
      <item>PETAR ARAMBAŠIĆ</item>
      <item>JOZO PERIĆ</item>
      <item>PODRAVSKA BANKA dioničko društvo</item>
      <item>NARODNE NOVINE, dioničko društvo za izdavanje i tiskanje Službenog lista Republike Hrvatske, službenih i drugih obrazaca te </item>
      <item>Mira Jelčić,zamj.ŽDO Građ.upr.odjel Sl.Brod</item>
    </izvorni_sadrzaj>
    <derivirana_varijabla naziv="DomainObject.Predmet.SudioniciListNaziv_1">
      <item>FINA Podružnica Slavonski Brod</item>
      <item>VETA d. o. o. za preradu drva, PLETERNICA</item>
      <item>PETAR ARAMBAŠIĆ</item>
      <item>JOZO PERIĆ</item>
      <item>PODRAVSKA BANKA dioničko društvo</item>
      <item>NARODNE NOVINE, dioničko društvo za izdavanje i tiskanje Službenog lista Republike Hrvatske, službenih i drugih obrazaca te </item>
      <item>Mira Jelčić,zamj.ŽDO Građ.upr.odjel Sl.Brod</item>
    </derivirana_varijabla>
  </DomainObject.Predmet.SudioniciListNaziv>
  <DomainObject.Predmet.SudioniciListAdressOIB>
    <izvorni_sadrzaj>
      <item>FINA Podružnica Slavonski Brod, OIB 85821130368, 35000 Slavonski Brod</item>
      <item>VETA d. o. o. za preradu drva, PLETERNICA, OIB 11765934233, Kralja Zvonimira/bb,Pleternica</item>
      <item>PETAR ARAMBAŠIĆ, Požeška Koprivnica 14,34310 Pleternica</item>
      <item>JOZO PERIĆ, OIB 83577001032, F. Tuđmana 28,Velika</item>
      <item>PODRAVSKA BANKA dioničko društvo, OIB 97326283154, Opatička 3,Koprivnica</item>
      <item>NARODNE NOVINE, dioničko društvo za izdavanje i tiskanje Službenog lista Republike Hrvatske, službenih i drugih obrazaca te , OIB 64546066176, Savski Gaj XIII. put 6,10000 Zagreb</item>
      <item>Mira Jelčić,zamj.ŽDO Građ.upr.odjel Sl.Brod, 35000 Slavonski Brod</item>
    </izvorni_sadrzaj>
    <derivirana_varijabla naziv="DomainObject.Predmet.SudioniciListAdressOIB_1">
      <item>FINA Podružnica Slavonski Brod, OIB 85821130368, 35000 Slavonski Brod</item>
      <item>VETA d. o. o. za preradu drva, PLETERNICA, OIB 11765934233, Kralja Zvonimira/bb,Pleternica</item>
      <item>PETAR ARAMBAŠIĆ, Požeška Koprivnica 14,34310 Pleternica</item>
      <item>JOZO PERIĆ, OIB 83577001032, F. Tuđmana 28,Velika</item>
      <item>PODRAVSKA BANKA dioničko društvo, OIB 97326283154, Opatička 3,Koprivnica</item>
      <item>NARODNE NOVINE, dioničko društvo za izdavanje i tiskanje Službenog lista Republike Hrvatske, službenih i drugih obrazaca te , OIB 64546066176, Savski Gaj XIII. put 6,10000 Zagreb</item>
      <item>Mira Jelčić,zamj.ŽDO Građ.upr.odjel Sl.Brod, 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11765934233</item>
      <item>, OIB null</item>
      <item>, OIB 83577001032</item>
      <item>, OIB 97326283154</item>
      <item>, OIB 64546066176</item>
      <item>, OIB null</item>
    </izvorni_sadrzaj>
    <derivirana_varijabla naziv="DomainObject.Predmet.SudioniciListNazivOIB_1">
      <item>, OIB 85821130368</item>
      <item>, OIB 11765934233</item>
      <item>, OIB null</item>
      <item>, OIB 83577001032</item>
      <item>, OIB 97326283154</item>
      <item>, OIB 64546066176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Perić, OIB 83577001032, Dr. Franje Tuđmana 28 Velika</item>
    </izvorni_sadrzaj>
    <derivirana_varijabla naziv="DomainObject.Predmet.StecajniUpraviteljiListAddressOIB_1">
      <item>Jozo Perić, OIB 83577001032, Dr. Franje Tuđmana 28 Velika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1035</properties:Words>
  <properties:Characters>5464</properties:Characters>
  <properties:Lines>141</properties:Lines>
  <properties:Paragraphs>48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7337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2016-06-16T09:40:00Z</dcterms:created>
  <dc:creator>mjankovic3</dc:creator>
  <cp:lastModifiedBy>wsadmin</cp:lastModifiedBy>
  <cp:lastPrinted>2016-06-16T09:42:00Z</cp:lastPrinted>
  <dcterms:modified xmlns:xsi="http://www.w3.org/2001/XMLSchema-instance" xsi:type="dcterms:W3CDTF">2016-06-16T09:44:00Z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