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a265" w14:paraId="1dca265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206452">
        <w:t>723</w:t>
      </w:r>
      <w:r w:rsidR="00A73D9A" w:rsidRPr="006E2E98">
        <w:t>/</w:t>
      </w:r>
      <w:r w:rsidR="006E2E98" w:rsidRPr="006E2E98">
        <w:t>2016-</w:t>
      </w:r>
      <w:r w:rsidR="00206452">
        <w:t>83</w:t>
      </w:r>
    </w:p>
    <w:p w:rsidRDefault="00290A67" w:rsidP="00290A67" w:rsidR="00290A67" w:rsidRPr="006E2E98">
      <w:pPr>
        <w:jc w:val="center"/>
      </w:pPr>
    </w:p>
    <w:p w:rsidRDefault="00A1718A" w:rsidP="00A1718A" w:rsidR="00A1718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A1718A" w:rsidP="00A1718A" w:rsidR="00A1718A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1718A" w:rsidP="00A1718A" w:rsidR="00A1718A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206452">
        <w:rPr>
          <w:rFonts w:cs="Times New Roman" w:hAnsi="Times New Roman" w:ascii="Times New Roman"/>
          <w:sz w:val="24"/>
        </w:rPr>
        <w:t>TRAJNA GRADNJA</w:t>
      </w:r>
      <w:r w:rsidR="006E2E98" w:rsidRPr="006E2E98">
        <w:rPr>
          <w:rFonts w:cs="Times New Roman" w:hAnsi="Times New Roman" w:ascii="Times New Roman"/>
          <w:sz w:val="24"/>
        </w:rPr>
        <w:t xml:space="preserve"> d.o.o., Zadar, </w:t>
      </w:r>
      <w:r w:rsidR="00206452">
        <w:rPr>
          <w:rFonts w:cs="Times New Roman" w:hAnsi="Times New Roman" w:ascii="Times New Roman"/>
          <w:sz w:val="24"/>
        </w:rPr>
        <w:t>Dračevac 17</w:t>
      </w:r>
      <w:r w:rsidR="006E2E98" w:rsidRPr="006E2E98">
        <w:rPr>
          <w:rFonts w:cs="Times New Roman" w:hAnsi="Times New Roman" w:ascii="Times New Roman"/>
          <w:sz w:val="24"/>
        </w:rPr>
        <w:t xml:space="preserve">, Zadar, OIB: </w:t>
      </w:r>
      <w:r w:rsidR="00206452">
        <w:rPr>
          <w:rFonts w:cs="Times New Roman" w:hAnsi="Times New Roman" w:ascii="Times New Roman"/>
          <w:sz w:val="24"/>
        </w:rPr>
        <w:t>02901914423</w:t>
      </w:r>
      <w:r w:rsidR="00E20A1B" w:rsidRPr="006E2E98">
        <w:rPr>
          <w:rFonts w:cs="Times New Roman" w:hAnsi="Times New Roman" w:ascii="Times New Roman"/>
          <w:sz w:val="24"/>
        </w:rPr>
        <w:t>, zastupanom po stečajno</w:t>
      </w:r>
      <w:r w:rsidR="00206452">
        <w:rPr>
          <w:rFonts w:cs="Times New Roman" w:hAnsi="Times New Roman" w:ascii="Times New Roman"/>
          <w:sz w:val="24"/>
        </w:rPr>
        <w:t>j</w:t>
      </w:r>
      <w:r w:rsidR="00E20A1B" w:rsidRPr="006E2E98">
        <w:rPr>
          <w:rFonts w:cs="Times New Roman" w:hAnsi="Times New Roman" w:ascii="Times New Roman"/>
          <w:sz w:val="24"/>
        </w:rPr>
        <w:t xml:space="preserve"> upravitelj</w:t>
      </w:r>
      <w:r w:rsidR="00206452">
        <w:rPr>
          <w:rFonts w:cs="Times New Roman" w:hAnsi="Times New Roman" w:ascii="Times New Roman"/>
          <w:sz w:val="24"/>
        </w:rPr>
        <w:t>ici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206452">
        <w:rPr>
          <w:rFonts w:cs="Times New Roman" w:hAnsi="Times New Roman" w:ascii="Times New Roman"/>
          <w:sz w:val="24"/>
        </w:rPr>
        <w:t>Radojki Danek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3A12EB">
        <w:rPr>
          <w:rFonts w:cs="Times New Roman" w:hAnsi="Times New Roman" w:ascii="Times New Roman"/>
          <w:sz w:val="24"/>
        </w:rPr>
        <w:t>29</w:t>
      </w:r>
      <w:r w:rsidR="004E5459">
        <w:rPr>
          <w:rFonts w:cs="Times New Roman" w:hAnsi="Times New Roman" w:ascii="Times New Roman"/>
          <w:sz w:val="24"/>
        </w:rPr>
        <w:t>.</w:t>
      </w:r>
      <w:r w:rsidR="006E2E98" w:rsidRPr="006E2E98">
        <w:rPr>
          <w:rFonts w:cs="Times New Roman" w:hAnsi="Times New Roman" w:ascii="Times New Roman"/>
          <w:sz w:val="24"/>
        </w:rPr>
        <w:t xml:space="preserve"> </w:t>
      </w:r>
      <w:r w:rsidR="004E5459">
        <w:rPr>
          <w:rFonts w:cs="Times New Roman" w:hAnsi="Times New Roman" w:ascii="Times New Roman"/>
          <w:sz w:val="24"/>
        </w:rPr>
        <w:t>studenog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E91CBD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206452">
        <w:rPr>
          <w:rFonts w:cs="Times New Roman" w:hAnsi="Times New Roman" w:ascii="Times New Roman"/>
          <w:sz w:val="24"/>
        </w:rPr>
        <w:t>TRAJNA GRADNJA</w:t>
      </w:r>
      <w:r w:rsidR="00206452" w:rsidRPr="006E2E98">
        <w:rPr>
          <w:rFonts w:cs="Times New Roman" w:hAnsi="Times New Roman" w:ascii="Times New Roman"/>
          <w:sz w:val="24"/>
        </w:rPr>
        <w:t xml:space="preserve"> d.o.o.,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206452" w:rsidP="00387AB0" w:rsidR="00F9750E" w:rsidRPr="00387AB0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Pr="00206452">
        <w:rPr>
          <w:rFonts w:cs="Times New Roman" w:hAnsi="Times New Roman" w:ascii="Times New Roman"/>
          <w:sz w:val="24"/>
          <w:szCs w:val="24"/>
        </w:rPr>
        <w:t xml:space="preserve"> suvlasničkog dijela 17/100 etažno vlasništvo (E-1) u naravi trosoban stan, oznake 1 (crvena boja) u prizemlju zgrade korisne površine 76,64 m2, pripadajućeg parkirnog mjesta P1, površina 11,50 m2 i spremišta u prizemlju S1 površine 1,47 m2, na nekretnini kat. čest. 2293/1 k.o. Klara zk. ul. 5110</w:t>
      </w:r>
      <w:r w:rsid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F9750E" w:rsidRPr="00387AB0">
        <w:rPr>
          <w:rFonts w:cs="Times New Roman" w:hAnsi="Times New Roman" w:ascii="Times New Roman"/>
          <w:sz w:val="24"/>
          <w:szCs w:val="24"/>
        </w:rPr>
        <w:t xml:space="preserve">dosuđuju se kupcu </w:t>
      </w:r>
      <w:r>
        <w:rPr>
          <w:rFonts w:cs="Times New Roman" w:hAnsi="Times New Roman" w:ascii="Times New Roman"/>
          <w:sz w:val="24"/>
          <w:szCs w:val="24"/>
        </w:rPr>
        <w:t>IVANI IVANKOVIĆ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Trpanjska 10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Osijek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87230193364</w:t>
      </w:r>
      <w:r w:rsidR="00F9750E" w:rsidRPr="00387AB0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206452">
        <w:rPr>
          <w:rFonts w:cs="Times New Roman" w:hAnsi="Times New Roman" w:ascii="Times New Roman"/>
          <w:sz w:val="24"/>
          <w:szCs w:val="24"/>
        </w:rPr>
        <w:t>IVANI IVANKOVIĆ</w:t>
      </w:r>
      <w:r w:rsidR="00924165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206452">
        <w:rPr>
          <w:rFonts w:cs="Times New Roman" w:hAnsi="Times New Roman" w:ascii="Times New Roman"/>
          <w:sz w:val="24"/>
          <w:szCs w:val="24"/>
        </w:rPr>
        <w:t>Trpanjska 10</w:t>
      </w:r>
      <w:r w:rsidR="00206452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206452">
        <w:rPr>
          <w:rFonts w:cs="Times New Roman" w:hAnsi="Times New Roman" w:ascii="Times New Roman"/>
          <w:sz w:val="24"/>
          <w:szCs w:val="24"/>
        </w:rPr>
        <w:t>Osijek</w:t>
      </w:r>
      <w:r w:rsidR="00206452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206452">
        <w:rPr>
          <w:rFonts w:cs="Times New Roman" w:hAnsi="Times New Roman" w:ascii="Times New Roman"/>
          <w:sz w:val="24"/>
          <w:szCs w:val="24"/>
        </w:rPr>
        <w:t>87230193364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3A12EB">
        <w:rPr>
          <w:rFonts w:cs="Times New Roman" w:hAnsi="Times New Roman" w:ascii="Times New Roman"/>
          <w:sz w:val="24"/>
          <w:szCs w:val="24"/>
        </w:rPr>
        <w:t>150.201,00</w:t>
      </w:r>
      <w:r w:rsidR="00E20A1B" w:rsidRPr="004E5459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387AB0">
        <w:rPr>
          <w:rFonts w:cs="Times New Roman" w:hAnsi="Times New Roman" w:ascii="Times New Roman"/>
          <w:sz w:val="24"/>
          <w:szCs w:val="24"/>
        </w:rPr>
        <w:t>44</w:t>
      </w:r>
      <w:r w:rsidR="00206452">
        <w:rPr>
          <w:rFonts w:cs="Times New Roman" w:hAnsi="Times New Roman" w:ascii="Times New Roman"/>
          <w:sz w:val="24"/>
          <w:szCs w:val="24"/>
        </w:rPr>
        <w:t>717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495083">
        <w:rPr>
          <w:rFonts w:cs="Times New Roman" w:hAnsi="Times New Roman" w:ascii="Times New Roman"/>
          <w:sz w:val="24"/>
          <w:szCs w:val="24"/>
        </w:rPr>
        <w:t>11215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oglasiti nevažećom ovu prodaju i odrediti provedbu nove elektroničke javne dražbe, a iz uplaćene jamčevine namiriti će se troškovi nove prodaje i naknaditi razlika između kupovnine postignute na prijašnjoj i novoj prodaji.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dosudi, naložiti će se nadležnom Općinskom sudu da se u zemljišnu knjigu upiše u njegovu korist pravo vlasništva na dosuđenoj nekretnini, te da se brišu prava i tereti na nekretnini koji prestaju njezinom prodajom.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495083">
        <w:rPr>
          <w:rFonts w:cs="Times New Roman" w:hAnsi="Times New Roman" w:ascii="Times New Roman"/>
          <w:sz w:val="24"/>
          <w:szCs w:val="24"/>
        </w:rPr>
        <w:t>Novom Zagrebu</w:t>
      </w:r>
      <w:r w:rsidRPr="00065C86">
        <w:rPr>
          <w:rFonts w:cs="Times New Roman" w:hAnsi="Times New Roman" w:ascii="Times New Roman"/>
          <w:sz w:val="24"/>
          <w:szCs w:val="24"/>
        </w:rPr>
        <w:t>, Zemljišno-knjižni odjel, da upiše zabilježbu toč. I. izreke ovog rješenja o dosudi za navedenu nekretninu.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402BE1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495083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MAJA BUHIN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Domahovo 59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49214</w:t>
      </w:r>
      <w:r w:rsidR="00402B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Domahovo</w:t>
      </w:r>
      <w:r w:rsidR="00402BE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41221802880</w:t>
      </w:r>
      <w:r w:rsidR="00C40725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5023400093210590495</w:t>
      </w:r>
      <w:r w:rsidR="00C40725">
        <w:rPr>
          <w:rFonts w:cs="Times New Roman" w:hAnsi="Times New Roman" w:ascii="Times New Roman"/>
          <w:sz w:val="24"/>
          <w:szCs w:val="24"/>
        </w:rPr>
        <w:t>,</w:t>
      </w:r>
    </w:p>
    <w:p w:rsidRDefault="00495083" w:rsidP="00402BE1" w:rsidR="0039562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PETRA SAMARŽIJA</w:t>
      </w:r>
      <w:r w:rsidR="0039562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Podvoljak 3</w:t>
      </w:r>
      <w:r w:rsidR="0039562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51000 Rijeka</w:t>
      </w:r>
      <w:r w:rsidR="0039562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56920673614</w:t>
      </w:r>
      <w:r w:rsidR="00395621">
        <w:rPr>
          <w:rFonts w:cs="Times New Roman" w:hAnsi="Times New Roman" w:ascii="Times New Roman"/>
          <w:sz w:val="24"/>
          <w:szCs w:val="24"/>
        </w:rPr>
        <w:t xml:space="preserve">, IBAN: </w:t>
      </w:r>
      <w:r>
        <w:rPr>
          <w:rFonts w:cs="Times New Roman" w:hAnsi="Times New Roman" w:ascii="Times New Roman"/>
          <w:sz w:val="24"/>
          <w:szCs w:val="24"/>
        </w:rPr>
        <w:t>HR3723400093209761185</w:t>
      </w:r>
      <w:r w:rsidR="00395621">
        <w:rPr>
          <w:rFonts w:cs="Times New Roman" w:hAnsi="Times New Roman" w:ascii="Times New Roman"/>
          <w:sz w:val="24"/>
          <w:szCs w:val="24"/>
        </w:rPr>
        <w:t>,</w:t>
      </w:r>
    </w:p>
    <w:p w:rsidRDefault="00495083" w:rsidP="00402BE1" w:rsidR="0039562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RILIA d.o.o.</w:t>
      </w:r>
      <w:r w:rsidR="0039562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Gašpini 27</w:t>
      </w:r>
      <w:r w:rsidR="0039562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21210</w:t>
      </w:r>
      <w:r w:rsidR="003956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Solin</w:t>
      </w:r>
      <w:r w:rsidR="00395621">
        <w:rPr>
          <w:rFonts w:cs="Times New Roman" w:hAnsi="Times New Roman" w:ascii="Times New Roman"/>
          <w:sz w:val="24"/>
          <w:szCs w:val="24"/>
        </w:rPr>
        <w:t xml:space="preserve">, OIB: </w:t>
      </w:r>
      <w:r w:rsidR="000F01AD">
        <w:rPr>
          <w:rFonts w:cs="Times New Roman" w:hAnsi="Times New Roman" w:ascii="Times New Roman"/>
          <w:sz w:val="24"/>
          <w:szCs w:val="24"/>
        </w:rPr>
        <w:t>19638323651</w:t>
      </w:r>
      <w:r w:rsidR="00395621">
        <w:rPr>
          <w:rFonts w:cs="Times New Roman" w:hAnsi="Times New Roman" w:ascii="Times New Roman"/>
          <w:sz w:val="24"/>
          <w:szCs w:val="24"/>
        </w:rPr>
        <w:t xml:space="preserve">, IBAN: </w:t>
      </w:r>
      <w:r w:rsidR="003A12EB">
        <w:rPr>
          <w:rFonts w:cs="Times New Roman" w:hAnsi="Times New Roman" w:ascii="Times New Roman"/>
          <w:sz w:val="24"/>
          <w:szCs w:val="24"/>
        </w:rPr>
        <w:t>HR</w:t>
      </w:r>
      <w:r w:rsidR="000F01AD">
        <w:rPr>
          <w:rFonts w:cs="Times New Roman" w:hAnsi="Times New Roman" w:ascii="Times New Roman"/>
          <w:sz w:val="24"/>
          <w:szCs w:val="24"/>
        </w:rPr>
        <w:t>2125000091101455149</w:t>
      </w:r>
      <w:r w:rsidR="004C7094">
        <w:rPr>
          <w:rFonts w:cs="Times New Roman" w:hAnsi="Times New Roman" w:ascii="Times New Roman"/>
          <w:sz w:val="24"/>
          <w:szCs w:val="24"/>
        </w:rPr>
        <w:t>,</w:t>
      </w:r>
    </w:p>
    <w:p w:rsidRDefault="000F01AD" w:rsidP="00402BE1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MICROTEH d.o.o.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Petrinjska 48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10000</w:t>
      </w:r>
      <w:r w:rsidR="004C70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Zagreb</w:t>
      </w:r>
      <w:r w:rsidR="004C7094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40943568635</w:t>
      </w:r>
      <w:r w:rsidR="004C7094">
        <w:rPr>
          <w:rFonts w:cs="Times New Roman" w:hAnsi="Times New Roman" w:ascii="Times New Roman"/>
          <w:sz w:val="24"/>
          <w:szCs w:val="24"/>
        </w:rPr>
        <w:t xml:space="preserve">, IBAN: </w:t>
      </w:r>
      <w:r w:rsidR="004E5459" w:rsidRPr="004E5459">
        <w:rPr>
          <w:rFonts w:cs="Times New Roman" w:hAnsi="Times New Roman" w:ascii="Times New Roman"/>
          <w:sz w:val="24"/>
          <w:szCs w:val="24"/>
        </w:rPr>
        <w:t>HR</w:t>
      </w:r>
      <w:r w:rsidR="004A0CA5">
        <w:rPr>
          <w:rFonts w:cs="Times New Roman" w:hAnsi="Times New Roman" w:ascii="Times New Roman"/>
          <w:sz w:val="24"/>
          <w:szCs w:val="24"/>
        </w:rPr>
        <w:t>0824840081135000406</w:t>
      </w:r>
    </w:p>
    <w:p w:rsidRDefault="004A0CA5" w:rsidP="00402BE1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ŽELJKO MOSLAVAC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Ksavera Šandora Đalskog 30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33000</w:t>
      </w:r>
      <w:r w:rsidR="004C70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Virovitica</w:t>
      </w:r>
      <w:r w:rsidR="004C7094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84257920746</w:t>
      </w:r>
      <w:r w:rsidR="004C7094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9023600003212526036</w:t>
      </w:r>
      <w:r w:rsidR="004C7094">
        <w:rPr>
          <w:rFonts w:cs="Times New Roman" w:hAnsi="Times New Roman" w:ascii="Times New Roman"/>
          <w:sz w:val="24"/>
          <w:szCs w:val="24"/>
        </w:rPr>
        <w:t>,</w:t>
      </w:r>
    </w:p>
    <w:p w:rsidRDefault="004A0CA5" w:rsidP="00402BE1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IVO PERKOVIĆ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Biogradska 1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21000</w:t>
      </w:r>
      <w:r w:rsidR="004C70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Split</w:t>
      </w:r>
      <w:r w:rsidR="004C7094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06850273298</w:t>
      </w:r>
      <w:r w:rsidR="004C7094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0924020063204207462</w:t>
      </w:r>
      <w:r w:rsidR="004C7094">
        <w:rPr>
          <w:rFonts w:cs="Times New Roman" w:hAnsi="Times New Roman" w:ascii="Times New Roman"/>
          <w:sz w:val="24"/>
          <w:szCs w:val="24"/>
        </w:rPr>
        <w:t>,</w:t>
      </w:r>
    </w:p>
    <w:p w:rsidRDefault="004A0CA5" w:rsidP="004C7094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DUBRAVKA KARAN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Tončićevo 2B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51260</w:t>
      </w:r>
      <w:r w:rsidR="004C70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Crikvenica</w:t>
      </w:r>
      <w:r w:rsidR="004C7094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27328943516</w:t>
      </w:r>
      <w:r w:rsidR="004C7094">
        <w:rPr>
          <w:rFonts w:cs="Times New Roman" w:hAnsi="Times New Roman" w:ascii="Times New Roman"/>
          <w:sz w:val="24"/>
          <w:szCs w:val="24"/>
        </w:rPr>
        <w:t>, IBAN: HR</w:t>
      </w:r>
      <w:r w:rsidR="003F1DA3">
        <w:rPr>
          <w:rFonts w:cs="Times New Roman" w:hAnsi="Times New Roman" w:ascii="Times New Roman"/>
          <w:sz w:val="24"/>
          <w:szCs w:val="24"/>
        </w:rPr>
        <w:t>0923400093204384009</w:t>
      </w:r>
      <w:r w:rsidR="004C7094">
        <w:rPr>
          <w:rFonts w:cs="Times New Roman" w:hAnsi="Times New Roman" w:ascii="Times New Roman"/>
          <w:sz w:val="24"/>
          <w:szCs w:val="24"/>
        </w:rPr>
        <w:t>,</w:t>
      </w:r>
    </w:p>
    <w:p w:rsidRDefault="003F1DA3" w:rsidP="000B7571" w:rsidR="000B757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MLADEN BAVČEVIĆ</w:t>
      </w:r>
      <w:r w:rsidR="000B757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Kraljice Mučenika 26</w:t>
      </w:r>
      <w:r w:rsidR="000B757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21216</w:t>
      </w:r>
      <w:r w:rsidR="000B757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Kaštel Stari</w:t>
      </w:r>
      <w:r w:rsidR="000B757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03493351079</w:t>
      </w:r>
      <w:r w:rsidR="000B7571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4523400093230606826</w:t>
      </w:r>
      <w:r w:rsidR="000B7571">
        <w:rPr>
          <w:rFonts w:cs="Times New Roman" w:hAnsi="Times New Roman" w:ascii="Times New Roman"/>
          <w:sz w:val="24"/>
          <w:szCs w:val="24"/>
        </w:rPr>
        <w:t>,</w:t>
      </w:r>
    </w:p>
    <w:p w:rsidRDefault="003F1DA3" w:rsidP="000B7571" w:rsidR="000B757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HRVOJE BOGNER</w:t>
      </w:r>
      <w:r w:rsidR="000B757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Ul. hrvatskih iseljenika 5</w:t>
      </w:r>
      <w:r w:rsidR="000B757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10000</w:t>
      </w:r>
      <w:r w:rsidR="000B757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Zagreb</w:t>
      </w:r>
      <w:r w:rsidR="000B757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63766234952</w:t>
      </w:r>
      <w:r w:rsidR="000B7571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5223600003219497528</w:t>
      </w:r>
      <w:r w:rsidR="000B7571">
        <w:rPr>
          <w:rFonts w:cs="Times New Roman" w:hAnsi="Times New Roman" w:ascii="Times New Roman"/>
          <w:sz w:val="24"/>
          <w:szCs w:val="24"/>
        </w:rPr>
        <w:t>,</w:t>
      </w:r>
    </w:p>
    <w:p w:rsidRDefault="003F1DA3" w:rsidP="000B7571" w:rsidR="000B757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TOMISLAV VULETIĆ</w:t>
      </w:r>
      <w:r w:rsidR="000B757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In der Feldmark 55 Potsdam, Njemačka</w:t>
      </w:r>
      <w:r w:rsidR="000B757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92266272139</w:t>
      </w:r>
      <w:r w:rsidR="000B7571">
        <w:rPr>
          <w:rFonts w:cs="Times New Roman" w:hAnsi="Times New Roman" w:ascii="Times New Roman"/>
          <w:sz w:val="24"/>
          <w:szCs w:val="24"/>
        </w:rPr>
        <w:t>, IBAN: HR</w:t>
      </w:r>
      <w:r w:rsidR="00461EDC">
        <w:rPr>
          <w:rFonts w:cs="Times New Roman" w:hAnsi="Times New Roman" w:ascii="Times New Roman"/>
          <w:sz w:val="24"/>
          <w:szCs w:val="24"/>
        </w:rPr>
        <w:t>4125000093205899083</w:t>
      </w:r>
      <w:r w:rsidR="000B7571">
        <w:rPr>
          <w:rFonts w:cs="Times New Roman" w:hAnsi="Times New Roman" w:ascii="Times New Roman"/>
          <w:sz w:val="24"/>
          <w:szCs w:val="24"/>
        </w:rPr>
        <w:t>,</w:t>
      </w:r>
    </w:p>
    <w:p w:rsidRDefault="00461EDC" w:rsidP="00814C18" w:rsidR="00814C18" w:rsidRPr="00814C18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VINKO PEČANIĆ</w:t>
      </w:r>
      <w:r w:rsidR="00814C1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Frankopanska 17</w:t>
      </w:r>
      <w:r w:rsidR="00814C1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34551</w:t>
      </w:r>
      <w:r w:rsidR="00814C1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Lipik</w:t>
      </w:r>
      <w:r w:rsidR="00814C18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03918439681</w:t>
      </w:r>
      <w:r w:rsidR="00814C18">
        <w:rPr>
          <w:rFonts w:cs="Times New Roman" w:hAnsi="Times New Roman" w:ascii="Times New Roman"/>
          <w:sz w:val="24"/>
          <w:szCs w:val="24"/>
        </w:rPr>
        <w:t xml:space="preserve">, IBAN: </w:t>
      </w:r>
      <w:r>
        <w:rPr>
          <w:rFonts w:cs="Times New Roman" w:hAnsi="Times New Roman" w:ascii="Times New Roman"/>
          <w:sz w:val="24"/>
          <w:szCs w:val="24"/>
        </w:rPr>
        <w:t>HR3923600003237242942</w:t>
      </w:r>
      <w:r w:rsidR="00814C18">
        <w:rPr>
          <w:rFonts w:cs="Times New Roman" w:hAnsi="Times New Roman" w:ascii="Times New Roman"/>
          <w:sz w:val="24"/>
          <w:szCs w:val="24"/>
        </w:rPr>
        <w:t>,</w:t>
      </w:r>
    </w:p>
    <w:p w:rsidRDefault="002A3049" w:rsidP="00814C18" w:rsidR="00814C18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DARJAN DAVIDOVIĆ</w:t>
      </w:r>
      <w:r w:rsidR="00814C1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Kraljevečki brijegi I. odvojak 4</w:t>
      </w:r>
      <w:r w:rsidR="00814C1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10257</w:t>
      </w:r>
      <w:r w:rsidR="00814C1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Kupinečki kraljevec</w:t>
      </w:r>
      <w:r w:rsidR="00814C18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74781518765</w:t>
      </w:r>
      <w:r w:rsidR="00814C18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2023600003239640930</w:t>
      </w:r>
      <w:r w:rsidR="00814C18">
        <w:rPr>
          <w:rFonts w:cs="Times New Roman" w:hAnsi="Times New Roman" w:ascii="Times New Roman"/>
          <w:sz w:val="24"/>
          <w:szCs w:val="24"/>
        </w:rPr>
        <w:t>,</w:t>
      </w:r>
    </w:p>
    <w:p w:rsidRDefault="002A3049" w:rsidP="002A3049" w:rsidR="00814C18" w:rsidRPr="002A3049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MARJAN BAVČEVIĆ</w:t>
      </w:r>
      <w:r w:rsidR="00814C1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Skradinska 3</w:t>
      </w:r>
      <w:r w:rsidR="00814C18" w:rsidRPr="002A304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21000</w:t>
      </w:r>
      <w:r w:rsidR="00814C18" w:rsidRPr="002A304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Split</w:t>
      </w:r>
      <w:r w:rsidR="00814C18" w:rsidRPr="002A3049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26538063798</w:t>
      </w:r>
      <w:r w:rsidR="00814C18" w:rsidRPr="002A3049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4523400093230606826</w:t>
      </w:r>
      <w:r w:rsidR="00814C18" w:rsidRPr="002A3049">
        <w:rPr>
          <w:rFonts w:cs="Times New Roman" w:hAnsi="Times New Roman" w:ascii="Times New Roman"/>
          <w:sz w:val="24"/>
          <w:szCs w:val="24"/>
        </w:rPr>
        <w:t>,</w:t>
      </w:r>
    </w:p>
    <w:p w:rsidRDefault="002A3049" w:rsidP="00814C18" w:rsidR="00814C18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EKOLOGIJA ČERNI d.o.o.</w:t>
      </w:r>
      <w:r w:rsidR="00814C1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Martićeva 31 c</w:t>
      </w:r>
      <w:r w:rsidR="00814C18">
        <w:rPr>
          <w:rFonts w:cs="Times New Roman" w:hAnsi="Times New Roman" w:ascii="Times New Roman"/>
          <w:sz w:val="24"/>
          <w:szCs w:val="24"/>
        </w:rPr>
        <w:t xml:space="preserve">, 10000 Zagreb, OIB: </w:t>
      </w:r>
      <w:r>
        <w:rPr>
          <w:rFonts w:cs="Times New Roman" w:hAnsi="Times New Roman" w:ascii="Times New Roman"/>
          <w:sz w:val="24"/>
          <w:szCs w:val="24"/>
        </w:rPr>
        <w:t>26893712556</w:t>
      </w:r>
      <w:r w:rsidR="00814C18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7023400091110460207</w:t>
      </w:r>
      <w:r w:rsidR="00814C18">
        <w:rPr>
          <w:rFonts w:cs="Times New Roman" w:hAnsi="Times New Roman" w:ascii="Times New Roman"/>
          <w:sz w:val="24"/>
          <w:szCs w:val="24"/>
        </w:rPr>
        <w:t>,</w:t>
      </w:r>
    </w:p>
    <w:p w:rsidRDefault="002A3049" w:rsidP="00402BE1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NEVEN PAVLIČIĆ</w:t>
      </w:r>
      <w:r w:rsidR="005207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Savska cesta 155B</w:t>
      </w:r>
      <w:r w:rsidR="005207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10000</w:t>
      </w:r>
      <w:r w:rsidR="005207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Zagreb</w:t>
      </w:r>
      <w:r w:rsidR="005207E2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44195123448</w:t>
      </w:r>
      <w:r w:rsidR="005207E2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2723600003214513342</w:t>
      </w:r>
      <w:r w:rsidR="005207E2">
        <w:rPr>
          <w:rFonts w:cs="Times New Roman" w:hAnsi="Times New Roman" w:ascii="Times New Roman"/>
          <w:sz w:val="24"/>
          <w:szCs w:val="24"/>
        </w:rPr>
        <w:t>,</w:t>
      </w:r>
    </w:p>
    <w:p w:rsidRDefault="002A3049" w:rsidP="005207E2" w:rsidR="005207E2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ANTO BABIĆ</w:t>
      </w:r>
      <w:r w:rsidR="005207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Bjelovarska 52B</w:t>
      </w:r>
      <w:r w:rsidR="005207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10360</w:t>
      </w:r>
      <w:r w:rsidR="005207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Sesvete</w:t>
      </w:r>
      <w:r w:rsidR="005207E2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61017945449</w:t>
      </w:r>
      <w:r w:rsidR="005207E2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3823600003214597340</w:t>
      </w:r>
      <w:r w:rsidR="005207E2">
        <w:rPr>
          <w:rFonts w:cs="Times New Roman" w:hAnsi="Times New Roman" w:ascii="Times New Roman"/>
          <w:sz w:val="24"/>
          <w:szCs w:val="24"/>
        </w:rPr>
        <w:t>,</w:t>
      </w:r>
    </w:p>
    <w:p w:rsidRDefault="009774AE" w:rsidP="005207E2" w:rsidR="005207E2" w:rsidRPr="005250E9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IVANA ČANDRLIĆ-DANKOŠ</w:t>
      </w:r>
      <w:r w:rsidR="005207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Vijenac Dinare 1</w:t>
      </w:r>
      <w:r w:rsidR="005207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31000</w:t>
      </w:r>
      <w:r w:rsidR="005207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Osijek</w:t>
      </w:r>
      <w:r w:rsidR="005207E2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68514918023</w:t>
      </w:r>
      <w:r w:rsidR="005207E2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1323600003214615056</w:t>
      </w:r>
      <w:r w:rsidR="005207E2">
        <w:rPr>
          <w:rFonts w:cs="Times New Roman" w:hAnsi="Times New Roman" w:ascii="Times New Roman"/>
          <w:sz w:val="24"/>
          <w:szCs w:val="24"/>
        </w:rPr>
        <w:t>,</w:t>
      </w:r>
    </w:p>
    <w:p w:rsidRDefault="009774AE" w:rsidP="005207E2" w:rsidR="005207E2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IVICA ORŠOLIĆ, Antuna Barca 7A, 23000 Zadar, OIB: 05017056509, IBAN: HR3724020063206944104</w:t>
      </w:r>
      <w:r w:rsidR="005207E2">
        <w:rPr>
          <w:rFonts w:cs="Times New Roman" w:hAnsi="Times New Roman" w:ascii="Times New Roman"/>
          <w:sz w:val="24"/>
          <w:szCs w:val="24"/>
        </w:rPr>
        <w:t>,</w:t>
      </w:r>
    </w:p>
    <w:p w:rsidRDefault="009774AE" w:rsidP="009774AE" w:rsidR="009774AE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IVICA BIJELIĆ, Grbavac 37, 43290 Grbavac, OIB: 53399355080, IBAN: HR7523400093219551681,</w:t>
      </w:r>
    </w:p>
    <w:p w:rsidRDefault="009774AE" w:rsidP="003A12EB" w:rsidR="009774AE" w:rsidRPr="003A12EB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DOMAGOJ BOŽIĆ, Resnički put 80, 10000 Zagreb, OIB: 44861585613, IBAN: HR8623600003222796856,</w:t>
      </w:r>
    </w:p>
    <w:p w:rsidRDefault="00402BE1" w:rsidP="005207E2" w:rsidR="00402BE1" w:rsidRPr="002633C2">
      <w:pPr>
        <w:jc w:val="both"/>
      </w:pPr>
      <w:r w:rsidRPr="002633C2">
        <w:lastRenderedPageBreak/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9774AE">
        <w:t>1</w:t>
      </w:r>
      <w:r w:rsidR="005250E9">
        <w:t>5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9774AE">
        <w:t>4471</w:t>
      </w:r>
      <w:r w:rsidRPr="006E2E98">
        <w:t xml:space="preserve">) od </w:t>
      </w:r>
      <w:r w:rsidR="009774AE">
        <w:t>9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9774AE">
        <w:t>657</w:t>
      </w:r>
      <w:r w:rsidRPr="006E2E98">
        <w:t>, Ur. br.: 04-09-17-</w:t>
      </w:r>
      <w:r w:rsidR="009774AE">
        <w:t>71</w:t>
      </w:r>
      <w:r w:rsidRPr="006E2E98">
        <w:t>, kojim</w:t>
      </w:r>
      <w:r w:rsidR="005250E9">
        <w:t xml:space="preserve"> je obavijestila sud da je za ne</w:t>
      </w:r>
      <w:r w:rsidRPr="006E2E98">
        <w:t xml:space="preserve">kretninu iz toč. I. izreke ovog rješenja nadmetanje završeno </w:t>
      </w:r>
      <w:r w:rsidR="009774AE">
        <w:t>8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</w:t>
      </w:r>
      <w:r w:rsidR="005207E2">
        <w:t>la</w:t>
      </w:r>
      <w:r w:rsidRPr="006E2E98">
        <w:t xml:space="preserve"> </w:t>
      </w:r>
      <w:r w:rsidR="009774AE">
        <w:t>IVANA IVANKOVIĆ</w:t>
      </w:r>
      <w:r w:rsidR="005207E2" w:rsidRPr="00387AB0">
        <w:t xml:space="preserve">, </w:t>
      </w:r>
      <w:r w:rsidR="009774AE">
        <w:t>Trpanjska 10</w:t>
      </w:r>
      <w:r w:rsidR="009774AE" w:rsidRPr="00387AB0">
        <w:t xml:space="preserve">, </w:t>
      </w:r>
      <w:r w:rsidR="009774AE">
        <w:t>Osijek</w:t>
      </w:r>
      <w:r w:rsidR="009774AE" w:rsidRPr="00387AB0">
        <w:t xml:space="preserve">, OIB: </w:t>
      </w:r>
      <w:r w:rsidR="009774AE">
        <w:t>87230193364</w:t>
      </w:r>
      <w:r w:rsidR="005250E9">
        <w:t>,</w:t>
      </w:r>
      <w:r w:rsidRPr="006E2E98">
        <w:t xml:space="preserve"> u iznosu od </w:t>
      </w:r>
      <w:r w:rsidR="009774AE">
        <w:t>229</w:t>
      </w:r>
      <w:r w:rsidR="00EC6688">
        <w:t>.</w:t>
      </w:r>
      <w:r w:rsidR="009774AE">
        <w:t>001</w:t>
      </w:r>
      <w:r w:rsidR="00EC6688">
        <w:t>,</w:t>
      </w:r>
      <w:r w:rsidR="009774AE">
        <w:t>00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</w:t>
      </w:r>
      <w:r w:rsidR="003A12EB">
        <w:rPr>
          <w:lang w:eastAsia="hr-HR"/>
        </w:rPr>
        <w:t xml:space="preserve"> (Narodne novine 112/12, 25/13,</w:t>
      </w:r>
      <w:r w:rsidRPr="006E2E98">
        <w:rPr>
          <w:lang w:eastAsia="hr-HR"/>
        </w:rPr>
        <w:t xml:space="preserve"> 93/14</w:t>
      </w:r>
      <w:r w:rsidR="003A12EB">
        <w:rPr>
          <w:lang w:eastAsia="hr-HR"/>
        </w:rPr>
        <w:t>, 55/16</w:t>
      </w:r>
      <w:r w:rsidRPr="006E2E98">
        <w:rPr>
          <w:lang w:eastAsia="hr-HR"/>
        </w:rPr>
        <w:t>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A1718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3A12EB">
        <w:rPr>
          <w:rFonts w:cs="Times New Roman" w:hAnsi="Times New Roman" w:ascii="Times New Roman"/>
          <w:sz w:val="24"/>
        </w:rPr>
        <w:t>29</w:t>
      </w:r>
      <w:r w:rsidR="007551FA">
        <w:rPr>
          <w:rFonts w:cs="Times New Roman" w:hAnsi="Times New Roman" w:ascii="Times New Roman"/>
          <w:sz w:val="24"/>
        </w:rPr>
        <w:t>.</w:t>
      </w:r>
      <w:r w:rsidR="00CE4C1B">
        <w:rPr>
          <w:rFonts w:cs="Times New Roman" w:hAnsi="Times New Roman" w:ascii="Times New Roman"/>
          <w:sz w:val="24"/>
        </w:rPr>
        <w:t xml:space="preserve"> </w:t>
      </w:r>
      <w:r w:rsidR="007551FA">
        <w:rPr>
          <w:rFonts w:cs="Times New Roman" w:hAnsi="Times New Roman" w:ascii="Times New Roman"/>
          <w:sz w:val="24"/>
        </w:rPr>
        <w:t>studenog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E22F2E" w:rsidR="00E22F2E">
      <w:pPr>
        <w:pStyle w:val="Tijeloteksta2"/>
        <w:ind w:left="6372"/>
        <w:jc w:val="lef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E22F2E">
        <w:rPr>
          <w:rFonts w:cs="Times New Roman" w:hAnsi="Times New Roman" w:ascii="Times New Roman"/>
          <w:sz w:val="24"/>
        </w:rPr>
        <w:t xml:space="preserve">                          </w:t>
      </w:r>
    </w:p>
    <w:p w:rsidRDefault="00FC1672" w:rsidP="00FC1672" w:rsidR="00E22F2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 – ovlašteni službenik</w:t>
      </w:r>
      <w:r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Sutkinja</w:t>
      </w:r>
    </w:p>
    <w:p w:rsidRDefault="00FC1672" w:rsidP="00FC1672" w:rsidR="008B41CC" w:rsidRPr="006E2E9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Ardena Bajlo</w:t>
      </w:r>
      <w:r>
        <w:rPr>
          <w:rFonts w:cs="Times New Roman" w:hAnsi="Times New Roman" w:ascii="Times New Roman"/>
          <w:sz w:val="24"/>
        </w:rPr>
        <w:t>, v.r.</w:t>
      </w:r>
      <w:r w:rsidR="008B41CC" w:rsidRPr="006E2E98">
        <w:rPr>
          <w:rFonts w:cs="Times New Roman" w:hAnsi="Times New Roman" w:ascii="Times New Roman"/>
          <w:sz w:val="24"/>
        </w:rPr>
        <w:t xml:space="preserve"> </w:t>
      </w:r>
    </w:p>
    <w:p w:rsidRDefault="00F9750E" w:rsidP="00F9750E" w:rsidR="00F9750E" w:rsidRPr="006E2E98">
      <w:pPr>
        <w:ind w:left="5664"/>
        <w:jc w:val="both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A1718A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r w:rsidRPr="006E2E98">
        <w:t>DNA: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1B122C">
        <w:rPr>
          <w:rFonts w:cs="Times New Roman" w:hAnsi="Times New Roman" w:ascii="Times New Roman"/>
          <w:sz w:val="24"/>
          <w:szCs w:val="24"/>
        </w:rPr>
        <w:t>Novom Zagrebu</w:t>
      </w:r>
      <w:r w:rsidR="007551FA">
        <w:rPr>
          <w:rFonts w:cs="Times New Roman" w:hAnsi="Times New Roman" w:ascii="Times New Roman"/>
          <w:sz w:val="24"/>
          <w:szCs w:val="24"/>
        </w:rPr>
        <w:t>, Zemljišno-knjižni odjel</w:t>
      </w:r>
      <w:r w:rsidRPr="00065C86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E4C1B" w:rsidP="00CE4C1B" w:rsidR="00CE4C1B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Steč</w:t>
      </w:r>
      <w:r w:rsidR="001B122C">
        <w:rPr>
          <w:rFonts w:cs="Times New Roman" w:hAnsi="Times New Roman" w:ascii="Times New Roman"/>
          <w:sz w:val="24"/>
          <w:szCs w:val="24"/>
        </w:rPr>
        <w:t>ajnoj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B122C">
        <w:rPr>
          <w:rFonts w:cs="Times New Roman" w:hAnsi="Times New Roman" w:ascii="Times New Roman"/>
          <w:sz w:val="24"/>
          <w:szCs w:val="24"/>
        </w:rPr>
        <w:t>ici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CE4C1B" w:rsidR="00CE4C1B" w:rsidRPr="00D37DA4">
      <w:pPr>
        <w:pStyle w:val="Odlomakpopisa"/>
        <w:numPr>
          <w:ilvl w:val="0"/>
          <w:numId w:val="9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CE4C1B" w:rsidP="00CE4C1B" w:rsidR="00CE4C1B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1B122C">
        <w:rPr>
          <w:rFonts w:cs="Times New Roman" w:hAnsi="Times New Roman" w:ascii="Times New Roman"/>
          <w:sz w:val="24"/>
          <w:szCs w:val="24"/>
        </w:rPr>
        <w:t>Ivani Ivanković</w:t>
      </w:r>
      <w:r w:rsidR="001B122C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1B122C">
        <w:rPr>
          <w:rFonts w:cs="Times New Roman" w:hAnsi="Times New Roman" w:ascii="Times New Roman"/>
          <w:sz w:val="24"/>
          <w:szCs w:val="24"/>
        </w:rPr>
        <w:t>Trpanjska 10</w:t>
      </w:r>
      <w:r w:rsidR="001B122C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1B122C">
        <w:rPr>
          <w:rFonts w:cs="Times New Roman" w:hAnsi="Times New Roman" w:ascii="Times New Roman"/>
          <w:sz w:val="24"/>
          <w:szCs w:val="24"/>
        </w:rPr>
        <w:t>Osijek</w:t>
      </w:r>
    </w:p>
    <w:p w:rsidRDefault="00CE4C1B" w:rsidP="00CE4C1B" w:rsidR="00CE4C1B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3D3338">
        <w:rPr>
          <w:rFonts w:cs="Times New Roman" w:hAnsi="Times New Roman" w:ascii="Times New Roman"/>
          <w:sz w:val="24"/>
          <w:szCs w:val="24"/>
        </w:rPr>
        <w:t>razlučnom vjerovniku</w:t>
      </w:r>
      <w:r w:rsidR="007551FA">
        <w:rPr>
          <w:rFonts w:cs="Times New Roman" w:hAnsi="Times New Roman" w:ascii="Times New Roman"/>
          <w:sz w:val="24"/>
          <w:szCs w:val="24"/>
        </w:rPr>
        <w:t xml:space="preserve"> RH</w:t>
      </w:r>
    </w:p>
    <w:p w:rsidRDefault="00CE4C1B" w:rsidP="001B122C" w:rsidR="00F9750E" w:rsidRPr="006E2E98">
      <w:pPr>
        <w:suppressAutoHyphens/>
        <w:ind w:left="360"/>
        <w:jc w:val="both"/>
      </w:pPr>
      <w:r>
        <w:t xml:space="preserve">3. </w:t>
      </w:r>
      <w:r w:rsidRPr="00D37DA4">
        <w:t>e-Oglasna ploča suda</w:t>
      </w:r>
    </w:p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4AE" w:rsidR="009774AE">
      <w:r>
        <w:separator/>
      </w:r>
    </w:p>
  </w:endnote>
  <w:endnote w:id="0" w:type="continuationSeparator">
    <w:p w:rsidRDefault="009774AE" w:rsidR="00977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4AE" w:rsidR="009774AE">
      <w:r>
        <w:separator/>
      </w:r>
    </w:p>
  </w:footnote>
  <w:footnote w:id="0" w:type="continuationSeparator">
    <w:p w:rsidRDefault="009774AE" w:rsidR="00977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4AE" w:rsidP="00D1059C" w:rsidR="009774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4AE" w:rsidR="009774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4AE" w:rsidP="00D1059C" w:rsidR="009774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0E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774AE" w:rsidR="009774AE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 xml:space="preserve">Poslovni </w:t>
    </w:r>
    <w:r w:rsidRPr="009C5789">
      <w:t>br</w:t>
    </w:r>
    <w:r>
      <w:t>oj:</w:t>
    </w:r>
    <w:r w:rsidRPr="009C5789">
      <w:t xml:space="preserve"> 1 St-</w:t>
    </w:r>
    <w:r>
      <w:t>723/2016-83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B7571"/>
    <w:rsid w:val="000C4A9B"/>
    <w:rsid w:val="000D4069"/>
    <w:rsid w:val="000E565B"/>
    <w:rsid w:val="000F01AD"/>
    <w:rsid w:val="001A2DD1"/>
    <w:rsid w:val="001B122C"/>
    <w:rsid w:val="00206452"/>
    <w:rsid w:val="002633C2"/>
    <w:rsid w:val="00287BDF"/>
    <w:rsid w:val="002904C2"/>
    <w:rsid w:val="00290A67"/>
    <w:rsid w:val="002932F2"/>
    <w:rsid w:val="002A0DB5"/>
    <w:rsid w:val="002A3049"/>
    <w:rsid w:val="002C6C73"/>
    <w:rsid w:val="002D6C70"/>
    <w:rsid w:val="002E42F0"/>
    <w:rsid w:val="002E525E"/>
    <w:rsid w:val="002E63E3"/>
    <w:rsid w:val="00303A05"/>
    <w:rsid w:val="003615ED"/>
    <w:rsid w:val="00387AB0"/>
    <w:rsid w:val="00395621"/>
    <w:rsid w:val="003A12EB"/>
    <w:rsid w:val="003E77E9"/>
    <w:rsid w:val="003F1847"/>
    <w:rsid w:val="003F1DA3"/>
    <w:rsid w:val="00402BE1"/>
    <w:rsid w:val="0041524C"/>
    <w:rsid w:val="00461EDC"/>
    <w:rsid w:val="0048573F"/>
    <w:rsid w:val="00486635"/>
    <w:rsid w:val="00495083"/>
    <w:rsid w:val="004A0CA5"/>
    <w:rsid w:val="004C7094"/>
    <w:rsid w:val="004C74F1"/>
    <w:rsid w:val="004C7672"/>
    <w:rsid w:val="004E5459"/>
    <w:rsid w:val="005207E2"/>
    <w:rsid w:val="005250E9"/>
    <w:rsid w:val="00553BAB"/>
    <w:rsid w:val="00576B00"/>
    <w:rsid w:val="005B60AD"/>
    <w:rsid w:val="005D10FD"/>
    <w:rsid w:val="00636AFC"/>
    <w:rsid w:val="0065719A"/>
    <w:rsid w:val="00686DAF"/>
    <w:rsid w:val="006E2E98"/>
    <w:rsid w:val="006F334D"/>
    <w:rsid w:val="006F62CE"/>
    <w:rsid w:val="0070484E"/>
    <w:rsid w:val="00711FDE"/>
    <w:rsid w:val="00717E74"/>
    <w:rsid w:val="00736B96"/>
    <w:rsid w:val="0074087C"/>
    <w:rsid w:val="007551FA"/>
    <w:rsid w:val="007557FD"/>
    <w:rsid w:val="00760B4A"/>
    <w:rsid w:val="007D21AA"/>
    <w:rsid w:val="007F5A15"/>
    <w:rsid w:val="00800C53"/>
    <w:rsid w:val="00814C18"/>
    <w:rsid w:val="008274BF"/>
    <w:rsid w:val="00836BA3"/>
    <w:rsid w:val="00850698"/>
    <w:rsid w:val="00857670"/>
    <w:rsid w:val="00863BE5"/>
    <w:rsid w:val="008A50E3"/>
    <w:rsid w:val="008B41CC"/>
    <w:rsid w:val="008B6F89"/>
    <w:rsid w:val="008C6DB5"/>
    <w:rsid w:val="008F257B"/>
    <w:rsid w:val="008F26F1"/>
    <w:rsid w:val="009132E9"/>
    <w:rsid w:val="00917FB4"/>
    <w:rsid w:val="00924165"/>
    <w:rsid w:val="009331D7"/>
    <w:rsid w:val="00943F5A"/>
    <w:rsid w:val="00947705"/>
    <w:rsid w:val="00967315"/>
    <w:rsid w:val="00973C05"/>
    <w:rsid w:val="00974B89"/>
    <w:rsid w:val="009774AE"/>
    <w:rsid w:val="009A1D9D"/>
    <w:rsid w:val="009A4772"/>
    <w:rsid w:val="009A7733"/>
    <w:rsid w:val="009C5789"/>
    <w:rsid w:val="009C7359"/>
    <w:rsid w:val="009E3940"/>
    <w:rsid w:val="009E68B2"/>
    <w:rsid w:val="00A1718A"/>
    <w:rsid w:val="00A20EB2"/>
    <w:rsid w:val="00A241EB"/>
    <w:rsid w:val="00A62CF4"/>
    <w:rsid w:val="00A651E4"/>
    <w:rsid w:val="00A73D9A"/>
    <w:rsid w:val="00A97BCD"/>
    <w:rsid w:val="00AA4A21"/>
    <w:rsid w:val="00AF4DFF"/>
    <w:rsid w:val="00C40725"/>
    <w:rsid w:val="00C435A4"/>
    <w:rsid w:val="00CA183F"/>
    <w:rsid w:val="00CD0DAB"/>
    <w:rsid w:val="00CE4C1B"/>
    <w:rsid w:val="00D07499"/>
    <w:rsid w:val="00D07812"/>
    <w:rsid w:val="00D1059C"/>
    <w:rsid w:val="00D411FE"/>
    <w:rsid w:val="00D6087C"/>
    <w:rsid w:val="00D82C5B"/>
    <w:rsid w:val="00DA191C"/>
    <w:rsid w:val="00DA209A"/>
    <w:rsid w:val="00DA4A2E"/>
    <w:rsid w:val="00DD3974"/>
    <w:rsid w:val="00E06A9D"/>
    <w:rsid w:val="00E100F1"/>
    <w:rsid w:val="00E15DDD"/>
    <w:rsid w:val="00E20A1B"/>
    <w:rsid w:val="00E22F2E"/>
    <w:rsid w:val="00E323FE"/>
    <w:rsid w:val="00E32B4D"/>
    <w:rsid w:val="00E8758E"/>
    <w:rsid w:val="00E91CBD"/>
    <w:rsid w:val="00EC6688"/>
    <w:rsid w:val="00ED5D2D"/>
    <w:rsid w:val="00F23DBF"/>
    <w:rsid w:val="00F855AB"/>
    <w:rsid w:val="00F9685E"/>
    <w:rsid w:val="00F9750E"/>
    <w:rsid w:val="00F97735"/>
    <w:rsid w:val="00FC1672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A1718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E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E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E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E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A1718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E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E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E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E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41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13.09.16. vraćeno 04.10.16.
Č.P.!!!</izvorni_sadrzaj>
    <derivirana_varijabla naziv="DomainObject.Predmet.PrimjedbaSuca_1">Kopija spisa na VTS 13.09.16. vraćeno 04.10.16.
Č.P.!!!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</izvorni_sadrzaj>
    <derivirana_varijabla naziv="DomainObject.Predmet.StrankaFormated_1">  FINA; ELEKTROPROMET dioničko društvo za trgovinu i usluge</derivirana_varijabla>
  </DomainObject.Predmet.StrankaFormated>
  <DomainObject.Predmet.StrankaFormatedOIB>
    <izvorni_sadrzaj>  FINA, OIB 85821130368; ELEKTROPROMET dioničko društvo za trgovinu i usluge, OIB 11253040204</izvorni_sadrzaj>
    <derivirana_varijabla naziv="DomainObject.Predmet.StrankaFormatedOIB_1">  FINA, OIB 85821130368; ELEKTROPROMET dioničko društvo za trgovinu i usluge, OIB 11253040204</derivirana_varijabla>
  </DomainObject.Predmet.StrankaFormatedOIB>
  <DomainObject.Predmet.StrankaFormatedWithAdress>
    <izvorni_sadrzaj> FINA; ELEKTROPROMET dioničko društvo za trgovinu i usluge, Avenija Dubrovnik 6, 10000 Zagreb</izvorni_sadrzaj>
    <derivirana_varijabla naziv="DomainObject.Predmet.StrankaFormatedWithAdress_1"> FINA; ELEKTROPROMET dioničko društvo za trgovinu i usluge, Avenija Dubrovnik 6, 10000 Zagreb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</izvorni_sadrzaj>
    <derivirana_varijabla naziv="DomainObject.Predmet.StrankaFormatedWithAdressOIB_1"> FINA, OIB 85821130368; ELEKTROPROMET dioničko društvo za trgovinu i usluge, OIB 11253040204, Avenija Dubrovnik 6, 10000 Zagreb</derivirana_varijabla>
  </DomainObject.Predmet.StrankaFormatedWithAdressOIB>
  <DomainObject.Predmet.StrankaWithAdress>
    <izvorni_sadrzaj>FINA ,ELEKTROPROMET dioničko društvo za trgovinu i usluge Avenija Dubrovnik 6,10000 Zagreb</izvorni_sadrzaj>
    <derivirana_varijabla naziv="DomainObject.Predmet.StrankaWithAdress_1">FINA ,ELEKTROPROMET dioničko društvo za trgovinu i usluge Avenija Dubrovnik 6,10000 Zagreb</derivirana_varijabla>
  </DomainObject.Predmet.StrankaWithAdress>
  <DomainObject.Predmet.StrankaWithAdressOIB>
    <izvorni_sadrzaj>FINA, OIB 85821130368,ELEKTROPROMET dioničko društvo za trgovinu i usluge, OIB 11253040204, Avenija Dubrovnik 6,10000 Zagreb</izvorni_sadrzaj>
    <derivirana_varijabla naziv="DomainObject.Predmet.StrankaWithAdressOIB_1">FINA, OIB 85821130368,ELEKTROPROMET dioničko društvo za trgovinu i usluge, OIB 11253040204, Avenija Dubrovnik 6,10000 Zagreb</derivirana_varijabla>
  </DomainObject.Predmet.StrankaWithAdressOIB>
  <DomainObject.Predmet.StrankaNazivFormated>
    <izvorni_sadrzaj>FINA,ELEKTROPROMET dioničko društvo za trgovinu i usluge</izvorni_sadrzaj>
    <derivirana_varijabla naziv="DomainObject.Predmet.StrankaNazivFormated_1">FINA,ELEKTROPROMET dioničko društvo za trgovinu i usluge</derivirana_varijabla>
  </DomainObject.Predmet.StrankaNazivFormated>
  <DomainObject.Predmet.StrankaNazivFormatedOIB>
    <izvorni_sadrzaj>FINA, OIB 85821130368,ELEKTROPROMET dioničko društvo za trgovinu i usluge, OIB 11253040204</izvorni_sadrzaj>
    <derivirana_varijabla naziv="DomainObject.Predmet.StrankaNazivFormatedOIB_1">FINA, OIB 85821130368,ELEKTROPROMET dioničko društvo za trgovinu i usluge, OIB 11253040204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ELEKTROPROMET dioničko društvo za trgovinu i usluge</item>
    </izvorni_sadrzaj>
    <derivirana_varijabla naziv="DomainObject.Predmet.StrankaListFormated_1">
      <item>FINA</item>
      <item>ELEKTROPROMET dioničko društvo za trgovinu i usluge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</izvorni_sadrzaj>
    <derivirana_varijabla naziv="DomainObject.Predmet.StrankaListFormatedOIB_1">
      <item>FINA, OIB 85821130368</item>
      <item>ELEKTROPROMET dioničko društvo za trgovinu i usluge, OIB 11253040204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</izvorni_sadrzaj>
    <derivirana_varijabla naziv="DomainObject.Predmet.StrankaListFormatedWithAdress_1">
      <item>FINA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</item>
      <item>ELEKTROPROMET dioničko društvo za trgovinu i usluge</item>
    </izvorni_sadrzaj>
    <derivirana_varijabla naziv="DomainObject.Predmet.StrankaListNazivFormated_1">
      <item>FINA</item>
      <item>ELEKTROPROMET dioničko društvo za trgovinu i usluge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</izvorni_sadrzaj>
    <derivirana_varijabla naziv="DomainObject.Predmet.StrankaListNazivFormatedOIB_1">
      <item>FINA, OIB 85821130368</item>
      <item>ELEKTROPROMET dioničko društvo za trgovinu i usluge, OIB 11253040204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</izvorni_sadrzaj>
    <derivirana_varijabla naziv="DomainObject.Predmet.SudioniciListNazivOIB_1">
      <item>, OIB 85821130368</item>
      <item>, OIB 02901914423</item>
      <item>, OIB 27051424335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1088</properties:Words>
  <properties:Characters>6233</properties:Characters>
  <properties:Lines>148</properties:Lines>
  <properties:Paragraphs>57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2017-11-28T07:05:00Z</dcterms:created>
  <dc:creator>Administrator</dc:creator>
  <cp:lastModifiedBy>Nena Mužanović</cp:lastModifiedBy>
  <cp:lastPrinted>2017-11-29T12:56:00Z</cp:lastPrinted>
  <dcterms:modified xmlns:xsi="http://www.w3.org/2001/XMLSchema-instance" xsi:type="dcterms:W3CDTF">2017-11-29T12:58:00Z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