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2b9d" w14:paraId="ed72b9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296494">
        <w:rPr>
          <w:sz w:val="24"/>
          <w:szCs w:val="24"/>
        </w:rPr>
        <w:t>2858</w:t>
      </w:r>
      <w:r w:rsidR="00DC5DB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296494" w:rsidRPr="00296494">
        <w:rPr>
          <w:sz w:val="24"/>
          <w:szCs w:val="24"/>
        </w:rPr>
        <w:t>LUXURIA d.o.o. za usluge</w:t>
      </w:r>
      <w:r w:rsidR="00296494">
        <w:rPr>
          <w:sz w:val="24"/>
          <w:szCs w:val="24"/>
        </w:rPr>
        <w:t xml:space="preserve"> u stečaju</w:t>
      </w:r>
      <w:r w:rsidR="00296494" w:rsidRPr="00296494">
        <w:rPr>
          <w:sz w:val="24"/>
          <w:szCs w:val="24"/>
        </w:rPr>
        <w:t xml:space="preserve">, Zagreb, </w:t>
      </w:r>
      <w:proofErr w:type="spellStart"/>
      <w:r w:rsidR="00296494" w:rsidRPr="00296494">
        <w:rPr>
          <w:sz w:val="24"/>
          <w:szCs w:val="24"/>
        </w:rPr>
        <w:t>Kopernikova</w:t>
      </w:r>
      <w:proofErr w:type="spellEnd"/>
      <w:r w:rsidR="00296494" w:rsidRPr="00296494">
        <w:rPr>
          <w:sz w:val="24"/>
          <w:szCs w:val="24"/>
        </w:rPr>
        <w:t xml:space="preserve"> 7, OIB:50525441007</w:t>
      </w:r>
      <w:r w:rsidR="00DC5DB1">
        <w:rPr>
          <w:sz w:val="24"/>
          <w:szCs w:val="24"/>
        </w:rPr>
        <w:t>,</w:t>
      </w:r>
      <w:r w:rsidR="00296494">
        <w:rPr>
          <w:sz w:val="24"/>
          <w:szCs w:val="24"/>
        </w:rPr>
        <w:t xml:space="preserve">  dana 6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96494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6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6F267C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6F267C" w:rsidP="006F267C" w:rsidR="006F267C" w:rsidRPr="006F267C">
      <w:pPr>
        <w:ind w:left="4248"/>
        <w:rPr>
          <w:sz w:val="24"/>
          <w:szCs w:val="24"/>
        </w:rPr>
      </w:pPr>
      <w:r w:rsidRPr="006F267C">
        <w:rPr>
          <w:sz w:val="24"/>
          <w:szCs w:val="24"/>
        </w:rPr>
        <w:t xml:space="preserve">Za točnost </w:t>
      </w:r>
      <w:proofErr w:type="spellStart"/>
      <w:r w:rsidRPr="006F267C">
        <w:rPr>
          <w:sz w:val="24"/>
          <w:szCs w:val="24"/>
        </w:rPr>
        <w:t>otpravka</w:t>
      </w:r>
      <w:proofErr w:type="spellEnd"/>
      <w:r w:rsidRPr="006F267C">
        <w:rPr>
          <w:sz w:val="24"/>
          <w:szCs w:val="24"/>
        </w:rPr>
        <w:t>-ovlašteni službenik</w:t>
      </w:r>
    </w:p>
    <w:p w:rsidRDefault="006F267C" w:rsidP="006F267C" w:rsidR="006F267C" w:rsidRPr="006F267C">
      <w:pPr>
        <w:ind w:left="4248"/>
        <w:rPr>
          <w:sz w:val="24"/>
          <w:szCs w:val="24"/>
        </w:rPr>
      </w:pPr>
      <w:r w:rsidRPr="006F267C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E2EDC"/>
    <w:rsid w:val="00127496"/>
    <w:rsid w:val="00296494"/>
    <w:rsid w:val="002B4A0D"/>
    <w:rsid w:val="003D117E"/>
    <w:rsid w:val="003F37CC"/>
    <w:rsid w:val="004532A0"/>
    <w:rsid w:val="006A10A3"/>
    <w:rsid w:val="006F267C"/>
    <w:rsid w:val="0073274C"/>
    <w:rsid w:val="00B455DF"/>
    <w:rsid w:val="00BF0BD6"/>
    <w:rsid w:val="00C26D03"/>
    <w:rsid w:val="00CE3817"/>
    <w:rsid w:val="00DC5DB1"/>
    <w:rsid w:val="00E5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6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6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6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6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6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6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6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6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608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2018-04-06T09:14:00Z</dcterms:created>
  <dc:creator>Monika Grbac</dc:creator>
  <cp:lastModifiedBy>Monika Grbac</cp:lastModifiedBy>
  <cp:lastPrinted>2018-04-06T09:15:00Z</cp:lastPrinted>
  <dcterms:modified xmlns:xsi="http://www.w3.org/2001/XMLSchema-instance" xsi:type="dcterms:W3CDTF">2018-04-06T09:17:00Z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